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9F9B9" w14:textId="77777777" w:rsidR="00DA63AC" w:rsidRDefault="004A3393" w:rsidP="00252033">
      <w:r>
        <w:rPr>
          <w:noProof/>
          <w:lang w:eastAsia="fr-FR"/>
        </w:rPr>
        <mc:AlternateContent>
          <mc:Choice Requires="wps">
            <w:drawing>
              <wp:anchor distT="0" distB="0" distL="114300" distR="114300" simplePos="0" relativeHeight="251659264" behindDoc="0" locked="1" layoutInCell="0" allowOverlap="0" wp14:anchorId="3DA66C1F" wp14:editId="348EA6F2">
                <wp:simplePos x="0" y="0"/>
                <wp:positionH relativeFrom="page">
                  <wp:align>center</wp:align>
                </wp:positionH>
                <wp:positionV relativeFrom="page">
                  <wp:posOffset>-36195</wp:posOffset>
                </wp:positionV>
                <wp:extent cx="7632000" cy="9666000"/>
                <wp:effectExtent l="0" t="0" r="7620" b="11430"/>
                <wp:wrapNone/>
                <wp:docPr id="1" name="Rectangle 1"/>
                <wp:cNvGraphicFramePr/>
                <a:graphic xmlns:a="http://schemas.openxmlformats.org/drawingml/2006/main">
                  <a:graphicData uri="http://schemas.microsoft.com/office/word/2010/wordprocessingShape">
                    <wps:wsp>
                      <wps:cNvSpPr/>
                      <wps:spPr>
                        <a:xfrm>
                          <a:off x="0" y="0"/>
                          <a:ext cx="7632000" cy="9666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Grilledutableau"/>
                              <w:tblW w:w="12020" w:type="dxa"/>
                              <w:tblLayout w:type="fixed"/>
                              <w:tblLook w:val="0600" w:firstRow="0" w:lastRow="0" w:firstColumn="0" w:lastColumn="0" w:noHBand="1" w:noVBand="1"/>
                            </w:tblPr>
                            <w:tblGrid>
                              <w:gridCol w:w="12020"/>
                            </w:tblGrid>
                            <w:tr w:rsidR="00EE2FC7" w14:paraId="145DC8E0" w14:textId="77777777" w:rsidTr="0002644F">
                              <w:trPr>
                                <w:trHeight w:hRule="exact" w:val="907"/>
                              </w:trPr>
                              <w:tc>
                                <w:tcPr>
                                  <w:tcW w:w="12020" w:type="dxa"/>
                                  <w:shd w:val="clear" w:color="auto" w:fill="083575" w:themeFill="accent2"/>
                                  <w:vAlign w:val="center"/>
                                </w:tcPr>
                                <w:p w14:paraId="671B10BB" w14:textId="77777777" w:rsidR="00EE2FC7" w:rsidRPr="00252033" w:rsidRDefault="00EE2FC7" w:rsidP="00252033">
                                  <w:pPr>
                                    <w:pStyle w:val="Titredudocument"/>
                                  </w:pPr>
                                </w:p>
                              </w:tc>
                            </w:tr>
                            <w:tr w:rsidR="00EE2FC7" w14:paraId="66634E64" w14:textId="77777777" w:rsidTr="00025EF4">
                              <w:trPr>
                                <w:trHeight w:val="11225"/>
                              </w:trPr>
                              <w:tc>
                                <w:tcPr>
                                  <w:tcW w:w="12020" w:type="dxa"/>
                                  <w:shd w:val="clear" w:color="auto" w:fill="0C479D" w:themeFill="accent1"/>
                                  <w:vAlign w:val="center"/>
                                </w:tcPr>
                                <w:p w14:paraId="6CF00546" w14:textId="0F6B62B1" w:rsidR="00EE2FC7" w:rsidRPr="00E04AFB" w:rsidRDefault="00EE2FC7" w:rsidP="005E257E">
                                  <w:pPr>
                                    <w:pStyle w:val="Titrecouverture"/>
                                    <w:spacing w:after="0"/>
                                    <w:ind w:left="765" w:right="765"/>
                                    <w:rPr>
                                      <w:rStyle w:val="Lettrinecouverture"/>
                                      <w:smallCaps/>
                                      <w:sz w:val="96"/>
                                      <w:szCs w:val="88"/>
                                    </w:rPr>
                                  </w:pPr>
                                  <w:r w:rsidRPr="00E04AFB">
                                    <w:rPr>
                                      <w:rStyle w:val="Lettrinecouverture"/>
                                      <w:smallCaps/>
                                      <w:sz w:val="96"/>
                                      <w:szCs w:val="88"/>
                                    </w:rPr>
                                    <w:t>Dossier D’Architecture Technique</w:t>
                                  </w:r>
                                </w:p>
                                <w:tbl>
                                  <w:tblPr>
                                    <w:tblStyle w:val="Grilledutableau"/>
                                    <w:tblW w:w="0" w:type="auto"/>
                                    <w:jc w:val="center"/>
                                    <w:tblBorders>
                                      <w:bottom w:val="single" w:sz="24" w:space="0" w:color="FFFFFF" w:themeColor="background1"/>
                                    </w:tblBorders>
                                    <w:tblLayout w:type="fixed"/>
                                    <w:tblLook w:val="04A0" w:firstRow="1" w:lastRow="0" w:firstColumn="1" w:lastColumn="0" w:noHBand="0" w:noVBand="1"/>
                                  </w:tblPr>
                                  <w:tblGrid>
                                    <w:gridCol w:w="10545"/>
                                  </w:tblGrid>
                                  <w:tr w:rsidR="00EE2FC7" w:rsidRPr="005E257E" w14:paraId="523370BD" w14:textId="77777777" w:rsidTr="005E257E">
                                    <w:trPr>
                                      <w:jc w:val="center"/>
                                    </w:trPr>
                                    <w:tc>
                                      <w:tcPr>
                                        <w:tcW w:w="10545" w:type="dxa"/>
                                      </w:tcPr>
                                      <w:p w14:paraId="61D8B8B9" w14:textId="77777777" w:rsidR="00EE2FC7" w:rsidRPr="005E257E" w:rsidRDefault="00EE2FC7" w:rsidP="005E257E">
                                        <w:pPr>
                                          <w:rPr>
                                            <w:rStyle w:val="Lettrinecouverture"/>
                                            <w:smallCaps/>
                                            <w:sz w:val="20"/>
                                          </w:rPr>
                                        </w:pPr>
                                      </w:p>
                                    </w:tc>
                                  </w:tr>
                                </w:tbl>
                                <w:p w14:paraId="4F074EB5" w14:textId="2A773DD8" w:rsidR="00EE2FC7" w:rsidRPr="005E257E" w:rsidRDefault="00EE2FC7" w:rsidP="00D85191">
                                  <w:pPr>
                                    <w:pStyle w:val="Titrecouverture"/>
                                    <w:spacing w:after="0"/>
                                    <w:ind w:left="765" w:right="765"/>
                                    <w:rPr>
                                      <w:smallCaps/>
                                      <w:sz w:val="52"/>
                                    </w:rPr>
                                  </w:pPr>
                                  <w:r w:rsidRPr="005E257E">
                                    <w:rPr>
                                      <w:rStyle w:val="Lettrinecouverture"/>
                                      <w:smallCaps/>
                                      <w:sz w:val="72"/>
                                    </w:rPr>
                                    <w:t xml:space="preserve">Application / Solution </w:t>
                                  </w:r>
                                  <w:r>
                                    <w:rPr>
                                      <w:rStyle w:val="Lettrinecouverture"/>
                                      <w:smallCaps/>
                                      <w:sz w:val="72"/>
                                    </w:rPr>
                                    <w:t>X</w:t>
                                  </w:r>
                                </w:p>
                              </w:tc>
                            </w:tr>
                            <w:tr w:rsidR="00EE2FC7" w14:paraId="40AC21D6" w14:textId="77777777" w:rsidTr="00025EF4">
                              <w:trPr>
                                <w:trHeight w:hRule="exact" w:val="2948"/>
                              </w:trPr>
                              <w:tc>
                                <w:tcPr>
                                  <w:tcW w:w="12020" w:type="dxa"/>
                                  <w:shd w:val="clear" w:color="auto" w:fill="0C479D" w:themeFill="accent1"/>
                                  <w:vAlign w:val="center"/>
                                </w:tcPr>
                                <w:p w14:paraId="0AC34DF7" w14:textId="77777777" w:rsidR="00EE2FC7" w:rsidRDefault="00EE2FC7" w:rsidP="00025EF4">
                                  <w:pPr>
                                    <w:pStyle w:val="Sous-titrecouverture"/>
                                    <w:jc w:val="right"/>
                                  </w:pPr>
                                  <w:r>
                                    <w:t>Modèle de document</w:t>
                                  </w:r>
                                </w:p>
                                <w:p w14:paraId="0192A4F9" w14:textId="2424A7D7" w:rsidR="00EE2FC7" w:rsidRDefault="00EE2FC7" w:rsidP="00025EF4">
                                  <w:pPr>
                                    <w:pStyle w:val="Datedudocument"/>
                                    <w:jc w:val="right"/>
                                  </w:pPr>
                                  <w:r>
                                    <w:t>Mai 2023</w:t>
                                  </w:r>
                                </w:p>
                                <w:p w14:paraId="71CF8652" w14:textId="7E67A616" w:rsidR="00EE2FC7" w:rsidRDefault="00EE2FC7" w:rsidP="00025EF4">
                                  <w:pPr>
                                    <w:pStyle w:val="Datedudocument"/>
                                    <w:jc w:val="right"/>
                                  </w:pPr>
                                  <w:r>
                                    <w:t>Version 5.0.1</w:t>
                                  </w:r>
                                </w:p>
                                <w:p w14:paraId="4160FBE4" w14:textId="77777777" w:rsidR="00EE2FC7" w:rsidRDefault="00EE2FC7" w:rsidP="00025EF4">
                                  <w:pPr>
                                    <w:pStyle w:val="Datedudocument"/>
                                    <w:jc w:val="right"/>
                                    <w:rPr>
                                      <w:rStyle w:val="Lettrinecouverture"/>
                                      <w:sz w:val="96"/>
                                    </w:rPr>
                                  </w:pPr>
                                  <w:r>
                                    <w:t>DSN / SAU / Cellule Architecture Technique</w:t>
                                  </w:r>
                                </w:p>
                              </w:tc>
                            </w:tr>
                            <w:tr w:rsidR="00EE2FC7" w14:paraId="1D4CEB29" w14:textId="77777777" w:rsidTr="0002644F">
                              <w:trPr>
                                <w:trHeight w:hRule="exact" w:val="14317"/>
                              </w:trPr>
                              <w:tc>
                                <w:tcPr>
                                  <w:tcW w:w="12020" w:type="dxa"/>
                                  <w:shd w:val="clear" w:color="auto" w:fill="0C479D" w:themeFill="accent1"/>
                                  <w:vAlign w:val="center"/>
                                </w:tcPr>
                                <w:p w14:paraId="269AD793" w14:textId="77777777" w:rsidR="00EE2FC7" w:rsidRDefault="00EE2FC7" w:rsidP="00252033">
                                  <w:pPr>
                                    <w:pStyle w:val="Titrecouverture"/>
                                    <w:rPr>
                                      <w:rStyle w:val="Lettrinecouverture"/>
                                      <w:sz w:val="96"/>
                                    </w:rPr>
                                  </w:pPr>
                                </w:p>
                              </w:tc>
                            </w:tr>
                            <w:tr w:rsidR="00EE2FC7" w14:paraId="5F0C107B" w14:textId="77777777" w:rsidTr="0002644F">
                              <w:trPr>
                                <w:trHeight w:hRule="exact" w:val="14317"/>
                              </w:trPr>
                              <w:tc>
                                <w:tcPr>
                                  <w:tcW w:w="12020" w:type="dxa"/>
                                  <w:shd w:val="clear" w:color="auto" w:fill="0C479D" w:themeFill="accent1"/>
                                  <w:vAlign w:val="center"/>
                                </w:tcPr>
                                <w:p w14:paraId="2AE645AF" w14:textId="77777777" w:rsidR="00EE2FC7" w:rsidRDefault="00EE2FC7" w:rsidP="00252033">
                                  <w:pPr>
                                    <w:pStyle w:val="Titrecouverture"/>
                                    <w:rPr>
                                      <w:rStyle w:val="Lettrinecouverture"/>
                                      <w:sz w:val="96"/>
                                    </w:rPr>
                                  </w:pPr>
                                </w:p>
                              </w:tc>
                            </w:tr>
                            <w:tr w:rsidR="00EE2FC7" w14:paraId="152B5F30" w14:textId="77777777" w:rsidTr="0002644F">
                              <w:trPr>
                                <w:trHeight w:hRule="exact" w:val="14317"/>
                              </w:trPr>
                              <w:tc>
                                <w:tcPr>
                                  <w:tcW w:w="12020" w:type="dxa"/>
                                  <w:shd w:val="clear" w:color="auto" w:fill="0C479D" w:themeFill="accent1"/>
                                  <w:vAlign w:val="center"/>
                                </w:tcPr>
                                <w:p w14:paraId="6CE12A94" w14:textId="77777777" w:rsidR="00EE2FC7" w:rsidRDefault="00EE2FC7" w:rsidP="00252033">
                                  <w:pPr>
                                    <w:pStyle w:val="Titrecouverture"/>
                                    <w:rPr>
                                      <w:rStyle w:val="Lettrinecouverture"/>
                                      <w:sz w:val="96"/>
                                    </w:rPr>
                                  </w:pPr>
                                </w:p>
                              </w:tc>
                            </w:tr>
                            <w:tr w:rsidR="00EE2FC7" w14:paraId="6B07C6F4" w14:textId="77777777" w:rsidTr="0002644F">
                              <w:trPr>
                                <w:trHeight w:hRule="exact" w:val="14317"/>
                              </w:trPr>
                              <w:tc>
                                <w:tcPr>
                                  <w:tcW w:w="12020" w:type="dxa"/>
                                  <w:shd w:val="clear" w:color="auto" w:fill="0C479D" w:themeFill="accent1"/>
                                  <w:vAlign w:val="center"/>
                                </w:tcPr>
                                <w:p w14:paraId="3BEF6BCF" w14:textId="77777777" w:rsidR="00EE2FC7" w:rsidRDefault="00EE2FC7" w:rsidP="00252033">
                                  <w:pPr>
                                    <w:pStyle w:val="Titrecouverture"/>
                                    <w:rPr>
                                      <w:rStyle w:val="Lettrinecouverture"/>
                                      <w:sz w:val="96"/>
                                    </w:rPr>
                                  </w:pPr>
                                </w:p>
                              </w:tc>
                            </w:tr>
                            <w:tr w:rsidR="00EE2FC7" w14:paraId="54675DCA" w14:textId="77777777" w:rsidTr="0002644F">
                              <w:trPr>
                                <w:trHeight w:hRule="exact" w:val="14317"/>
                              </w:trPr>
                              <w:tc>
                                <w:tcPr>
                                  <w:tcW w:w="12020" w:type="dxa"/>
                                  <w:shd w:val="clear" w:color="auto" w:fill="0C479D" w:themeFill="accent1"/>
                                  <w:vAlign w:val="center"/>
                                </w:tcPr>
                                <w:p w14:paraId="246867EB" w14:textId="77777777" w:rsidR="00EE2FC7" w:rsidRDefault="00EE2FC7" w:rsidP="00252033">
                                  <w:pPr>
                                    <w:pStyle w:val="Titrecouverture"/>
                                    <w:rPr>
                                      <w:rStyle w:val="Lettrinecouverture"/>
                                      <w:sz w:val="96"/>
                                    </w:rPr>
                                  </w:pPr>
                                </w:p>
                              </w:tc>
                            </w:tr>
                            <w:tr w:rsidR="00EE2FC7" w14:paraId="586701A9" w14:textId="77777777" w:rsidTr="0002644F">
                              <w:trPr>
                                <w:trHeight w:hRule="exact" w:val="14317"/>
                              </w:trPr>
                              <w:tc>
                                <w:tcPr>
                                  <w:tcW w:w="12020" w:type="dxa"/>
                                  <w:shd w:val="clear" w:color="auto" w:fill="0C479D" w:themeFill="accent1"/>
                                  <w:vAlign w:val="center"/>
                                </w:tcPr>
                                <w:p w14:paraId="1C85E9CC" w14:textId="77777777" w:rsidR="00EE2FC7" w:rsidRDefault="00EE2FC7" w:rsidP="00252033">
                                  <w:pPr>
                                    <w:pStyle w:val="Titrecouverture"/>
                                    <w:rPr>
                                      <w:rStyle w:val="Lettrinecouverture"/>
                                      <w:sz w:val="96"/>
                                    </w:rPr>
                                  </w:pPr>
                                </w:p>
                              </w:tc>
                            </w:tr>
                            <w:tr w:rsidR="00EE2FC7" w14:paraId="5A74E0F8" w14:textId="77777777" w:rsidTr="0002644F">
                              <w:trPr>
                                <w:trHeight w:hRule="exact" w:val="14317"/>
                              </w:trPr>
                              <w:tc>
                                <w:tcPr>
                                  <w:tcW w:w="12020" w:type="dxa"/>
                                  <w:shd w:val="clear" w:color="auto" w:fill="0C479D" w:themeFill="accent1"/>
                                  <w:vAlign w:val="center"/>
                                </w:tcPr>
                                <w:p w14:paraId="02B7A656" w14:textId="77777777" w:rsidR="00EE2FC7" w:rsidRDefault="00EE2FC7" w:rsidP="00252033">
                                  <w:pPr>
                                    <w:pStyle w:val="Titrecouverture"/>
                                    <w:rPr>
                                      <w:rStyle w:val="Lettrinecouverture"/>
                                      <w:sz w:val="96"/>
                                    </w:rPr>
                                  </w:pPr>
                                </w:p>
                              </w:tc>
                            </w:tr>
                            <w:tr w:rsidR="00EE2FC7" w14:paraId="5BFF61D0" w14:textId="77777777" w:rsidTr="0002644F">
                              <w:trPr>
                                <w:trHeight w:hRule="exact" w:val="14317"/>
                              </w:trPr>
                              <w:tc>
                                <w:tcPr>
                                  <w:tcW w:w="12020" w:type="dxa"/>
                                  <w:shd w:val="clear" w:color="auto" w:fill="0C479D" w:themeFill="accent1"/>
                                  <w:vAlign w:val="center"/>
                                </w:tcPr>
                                <w:p w14:paraId="50E77EFC" w14:textId="77777777" w:rsidR="00EE2FC7" w:rsidRDefault="00EE2FC7" w:rsidP="00252033">
                                  <w:pPr>
                                    <w:pStyle w:val="Titrecouverture"/>
                                    <w:rPr>
                                      <w:rStyle w:val="Lettrinecouverture"/>
                                      <w:sz w:val="96"/>
                                    </w:rPr>
                                  </w:pPr>
                                </w:p>
                              </w:tc>
                            </w:tr>
                            <w:tr w:rsidR="00EE2FC7" w14:paraId="27CFFCE7" w14:textId="77777777" w:rsidTr="0002644F">
                              <w:trPr>
                                <w:trHeight w:hRule="exact" w:val="14317"/>
                              </w:trPr>
                              <w:tc>
                                <w:tcPr>
                                  <w:tcW w:w="12020" w:type="dxa"/>
                                  <w:shd w:val="clear" w:color="auto" w:fill="0C479D" w:themeFill="accent1"/>
                                  <w:vAlign w:val="center"/>
                                </w:tcPr>
                                <w:p w14:paraId="6F58415A" w14:textId="77777777" w:rsidR="00EE2FC7" w:rsidRDefault="00EE2FC7" w:rsidP="00252033">
                                  <w:pPr>
                                    <w:pStyle w:val="Titrecouverture"/>
                                    <w:rPr>
                                      <w:rStyle w:val="Lettrinecouverture"/>
                                      <w:sz w:val="96"/>
                                    </w:rPr>
                                  </w:pPr>
                                </w:p>
                              </w:tc>
                            </w:tr>
                            <w:tr w:rsidR="00EE2FC7" w14:paraId="577F9CC6" w14:textId="77777777" w:rsidTr="0002644F">
                              <w:trPr>
                                <w:trHeight w:hRule="exact" w:val="14317"/>
                              </w:trPr>
                              <w:tc>
                                <w:tcPr>
                                  <w:tcW w:w="12020" w:type="dxa"/>
                                  <w:shd w:val="clear" w:color="auto" w:fill="0C479D" w:themeFill="accent1"/>
                                  <w:vAlign w:val="center"/>
                                </w:tcPr>
                                <w:p w14:paraId="7125F046" w14:textId="77777777" w:rsidR="00EE2FC7" w:rsidRDefault="00EE2FC7" w:rsidP="00252033">
                                  <w:pPr>
                                    <w:pStyle w:val="Titrecouverture"/>
                                    <w:rPr>
                                      <w:rStyle w:val="Lettrinecouverture"/>
                                      <w:sz w:val="96"/>
                                    </w:rPr>
                                  </w:pPr>
                                </w:p>
                              </w:tc>
                            </w:tr>
                            <w:tr w:rsidR="00EE2FC7" w14:paraId="1645296A" w14:textId="77777777" w:rsidTr="0002644F">
                              <w:trPr>
                                <w:trHeight w:hRule="exact" w:val="14317"/>
                              </w:trPr>
                              <w:tc>
                                <w:tcPr>
                                  <w:tcW w:w="12020" w:type="dxa"/>
                                  <w:shd w:val="clear" w:color="auto" w:fill="0C479D" w:themeFill="accent1"/>
                                  <w:vAlign w:val="center"/>
                                </w:tcPr>
                                <w:p w14:paraId="55AE2EC5" w14:textId="77777777" w:rsidR="00EE2FC7" w:rsidRDefault="00EE2FC7" w:rsidP="00252033">
                                  <w:pPr>
                                    <w:pStyle w:val="Titrecouverture"/>
                                    <w:rPr>
                                      <w:rStyle w:val="Lettrinecouverture"/>
                                      <w:sz w:val="96"/>
                                    </w:rPr>
                                  </w:pPr>
                                </w:p>
                              </w:tc>
                            </w:tr>
                            <w:tr w:rsidR="00EE2FC7" w14:paraId="56E89456" w14:textId="77777777" w:rsidTr="0002644F">
                              <w:trPr>
                                <w:trHeight w:hRule="exact" w:val="14317"/>
                              </w:trPr>
                              <w:tc>
                                <w:tcPr>
                                  <w:tcW w:w="12020" w:type="dxa"/>
                                  <w:shd w:val="clear" w:color="auto" w:fill="0C479D" w:themeFill="accent1"/>
                                  <w:vAlign w:val="center"/>
                                </w:tcPr>
                                <w:p w14:paraId="765285EC" w14:textId="77777777" w:rsidR="00EE2FC7" w:rsidRDefault="00EE2FC7" w:rsidP="00252033">
                                  <w:pPr>
                                    <w:pStyle w:val="Titrecouverture"/>
                                    <w:rPr>
                                      <w:rStyle w:val="Lettrinecouverture"/>
                                      <w:sz w:val="96"/>
                                    </w:rPr>
                                  </w:pPr>
                                </w:p>
                              </w:tc>
                            </w:tr>
                            <w:tr w:rsidR="00EE2FC7" w14:paraId="25184021" w14:textId="77777777" w:rsidTr="0002644F">
                              <w:trPr>
                                <w:trHeight w:hRule="exact" w:val="14317"/>
                              </w:trPr>
                              <w:tc>
                                <w:tcPr>
                                  <w:tcW w:w="12020" w:type="dxa"/>
                                  <w:shd w:val="clear" w:color="auto" w:fill="0C479D" w:themeFill="accent1"/>
                                  <w:vAlign w:val="center"/>
                                </w:tcPr>
                                <w:p w14:paraId="338F8CC5" w14:textId="77777777" w:rsidR="00EE2FC7" w:rsidRDefault="00EE2FC7" w:rsidP="00252033">
                                  <w:pPr>
                                    <w:pStyle w:val="Titrecouverture"/>
                                    <w:rPr>
                                      <w:rStyle w:val="Lettrinecouverture"/>
                                      <w:sz w:val="96"/>
                                    </w:rPr>
                                  </w:pPr>
                                </w:p>
                              </w:tc>
                            </w:tr>
                            <w:tr w:rsidR="00EE2FC7" w14:paraId="57A308A4" w14:textId="77777777" w:rsidTr="0002644F">
                              <w:trPr>
                                <w:trHeight w:hRule="exact" w:val="14317"/>
                              </w:trPr>
                              <w:tc>
                                <w:tcPr>
                                  <w:tcW w:w="12020" w:type="dxa"/>
                                  <w:shd w:val="clear" w:color="auto" w:fill="0C479D" w:themeFill="accent1"/>
                                  <w:vAlign w:val="center"/>
                                </w:tcPr>
                                <w:p w14:paraId="2E60EE4F" w14:textId="77777777" w:rsidR="00EE2FC7" w:rsidRDefault="00EE2FC7" w:rsidP="00252033">
                                  <w:pPr>
                                    <w:pStyle w:val="Titrecouverture"/>
                                    <w:rPr>
                                      <w:rStyle w:val="Lettrinecouverture"/>
                                      <w:sz w:val="96"/>
                                    </w:rPr>
                                  </w:pPr>
                                </w:p>
                              </w:tc>
                            </w:tr>
                            <w:tr w:rsidR="00EE2FC7" w14:paraId="2B98A6DA" w14:textId="77777777" w:rsidTr="0002644F">
                              <w:trPr>
                                <w:trHeight w:hRule="exact" w:val="14317"/>
                              </w:trPr>
                              <w:tc>
                                <w:tcPr>
                                  <w:tcW w:w="12020" w:type="dxa"/>
                                  <w:shd w:val="clear" w:color="auto" w:fill="0C479D" w:themeFill="accent1"/>
                                  <w:vAlign w:val="center"/>
                                </w:tcPr>
                                <w:p w14:paraId="248F6168" w14:textId="77777777" w:rsidR="00EE2FC7" w:rsidRDefault="00EE2FC7" w:rsidP="00252033">
                                  <w:pPr>
                                    <w:pStyle w:val="Titrecouverture"/>
                                    <w:rPr>
                                      <w:rStyle w:val="Lettrinecouverture"/>
                                      <w:sz w:val="96"/>
                                    </w:rPr>
                                  </w:pPr>
                                </w:p>
                              </w:tc>
                            </w:tr>
                            <w:tr w:rsidR="00EE2FC7" w14:paraId="02989F23" w14:textId="77777777" w:rsidTr="0002644F">
                              <w:trPr>
                                <w:trHeight w:hRule="exact" w:val="14317"/>
                              </w:trPr>
                              <w:tc>
                                <w:tcPr>
                                  <w:tcW w:w="12020" w:type="dxa"/>
                                  <w:shd w:val="clear" w:color="auto" w:fill="0C479D" w:themeFill="accent1"/>
                                  <w:vAlign w:val="center"/>
                                </w:tcPr>
                                <w:p w14:paraId="1A45CB65" w14:textId="77777777" w:rsidR="00EE2FC7" w:rsidRDefault="00EE2FC7" w:rsidP="00252033">
                                  <w:pPr>
                                    <w:pStyle w:val="Titrecouverture"/>
                                    <w:rPr>
                                      <w:rStyle w:val="Lettrinecouverture"/>
                                      <w:sz w:val="96"/>
                                    </w:rPr>
                                  </w:pPr>
                                </w:p>
                              </w:tc>
                            </w:tr>
                          </w:tbl>
                          <w:p w14:paraId="341DB318" w14:textId="77777777" w:rsidR="00EE2FC7" w:rsidRDefault="00EE2FC7" w:rsidP="0025203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A66C1F" id="Rectangle 1" o:spid="_x0000_s1026" style="position:absolute;margin-left:0;margin-top:-2.85pt;width:600.95pt;height:761.1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" o:allowincell="f" o:allowoverlap="f" filled="f" stroked="f" strokeweight="1pt">
                <v:textbox inset="0,0,0,0">
                  <w:txbxContent>
                    <w:tbl>
                      <w:tblPr>
                        <w:tblStyle w:val="Grilledutableau"/>
                        <w:tblW w:w="12020" w:type="dxa"/>
                        <w:tblLayout w:type="fixed"/>
                        <w:tblLook w:val="0600" w:firstRow="0" w:lastRow="0" w:firstColumn="0" w:lastColumn="0" w:noHBand="1" w:noVBand="1"/>
                      </w:tblPr>
                      <w:tblGrid>
                        <w:gridCol w:w="12020"/>
                      </w:tblGrid>
                      <w:tr w:rsidR="00EE2FC7" w14:paraId="145DC8E0" w14:textId="77777777" w:rsidTr="0002644F">
                        <w:trPr>
                          <w:trHeight w:hRule="exact" w:val="907"/>
                        </w:trPr>
                        <w:tc>
                          <w:tcPr>
                            <w:tcW w:w="12020" w:type="dxa"/>
                            <w:shd w:val="clear" w:color="auto" w:fill="083575" w:themeFill="accent2"/>
                            <w:vAlign w:val="center"/>
                          </w:tcPr>
                          <w:p w14:paraId="671B10BB" w14:textId="77777777" w:rsidR="00EE2FC7" w:rsidRPr="00252033" w:rsidRDefault="00EE2FC7" w:rsidP="00252033">
                            <w:pPr>
                              <w:pStyle w:val="Titredudocument"/>
                            </w:pPr>
                          </w:p>
                        </w:tc>
                      </w:tr>
                      <w:tr w:rsidR="00EE2FC7" w14:paraId="66634E64" w14:textId="77777777" w:rsidTr="00025EF4">
                        <w:trPr>
                          <w:trHeight w:val="11225"/>
                        </w:trPr>
                        <w:tc>
                          <w:tcPr>
                            <w:tcW w:w="12020" w:type="dxa"/>
                            <w:shd w:val="clear" w:color="auto" w:fill="0C479D" w:themeFill="accent1"/>
                            <w:vAlign w:val="center"/>
                          </w:tcPr>
                          <w:p w14:paraId="6CF00546" w14:textId="0F6B62B1" w:rsidR="00EE2FC7" w:rsidRPr="00E04AFB" w:rsidRDefault="00EE2FC7" w:rsidP="005E257E">
                            <w:pPr>
                              <w:pStyle w:val="Titrecouverture"/>
                              <w:spacing w:after="0"/>
                              <w:ind w:left="765" w:right="765"/>
                              <w:rPr>
                                <w:rStyle w:val="Lettrinecouverture"/>
                                <w:smallCaps/>
                                <w:sz w:val="96"/>
                                <w:szCs w:val="88"/>
                              </w:rPr>
                            </w:pPr>
                            <w:r w:rsidRPr="00E04AFB">
                              <w:rPr>
                                <w:rStyle w:val="Lettrinecouverture"/>
                                <w:smallCaps/>
                                <w:sz w:val="96"/>
                                <w:szCs w:val="88"/>
                              </w:rPr>
                              <w:t>Dossier D’Architecture Technique</w:t>
                            </w:r>
                          </w:p>
                          <w:tbl>
                            <w:tblPr>
                              <w:tblStyle w:val="Grilledutableau"/>
                              <w:tblW w:w="0" w:type="auto"/>
                              <w:jc w:val="center"/>
                              <w:tblBorders>
                                <w:bottom w:val="single" w:sz="24" w:space="0" w:color="FFFFFF" w:themeColor="background1"/>
                              </w:tblBorders>
                              <w:tblLayout w:type="fixed"/>
                              <w:tblLook w:val="04A0" w:firstRow="1" w:lastRow="0" w:firstColumn="1" w:lastColumn="0" w:noHBand="0" w:noVBand="1"/>
                            </w:tblPr>
                            <w:tblGrid>
                              <w:gridCol w:w="10545"/>
                            </w:tblGrid>
                            <w:tr w:rsidR="00EE2FC7" w:rsidRPr="005E257E" w14:paraId="523370BD" w14:textId="77777777" w:rsidTr="005E257E">
                              <w:trPr>
                                <w:jc w:val="center"/>
                              </w:trPr>
                              <w:tc>
                                <w:tcPr>
                                  <w:tcW w:w="10545" w:type="dxa"/>
                                </w:tcPr>
                                <w:p w14:paraId="61D8B8B9" w14:textId="77777777" w:rsidR="00EE2FC7" w:rsidRPr="005E257E" w:rsidRDefault="00EE2FC7" w:rsidP="005E257E">
                                  <w:pPr>
                                    <w:rPr>
                                      <w:rStyle w:val="Lettrinecouverture"/>
                                      <w:smallCaps/>
                                      <w:sz w:val="20"/>
                                    </w:rPr>
                                  </w:pPr>
                                </w:p>
                              </w:tc>
                            </w:tr>
                          </w:tbl>
                          <w:p w14:paraId="4F074EB5" w14:textId="2A773DD8" w:rsidR="00EE2FC7" w:rsidRPr="005E257E" w:rsidRDefault="00EE2FC7" w:rsidP="00D85191">
                            <w:pPr>
                              <w:pStyle w:val="Titrecouverture"/>
                              <w:spacing w:after="0"/>
                              <w:ind w:left="765" w:right="765"/>
                              <w:rPr>
                                <w:smallCaps/>
                                <w:sz w:val="52"/>
                              </w:rPr>
                            </w:pPr>
                            <w:r w:rsidRPr="005E257E">
                              <w:rPr>
                                <w:rStyle w:val="Lettrinecouverture"/>
                                <w:smallCaps/>
                                <w:sz w:val="72"/>
                              </w:rPr>
                              <w:t xml:space="preserve">Application / Solution </w:t>
                            </w:r>
                            <w:r>
                              <w:rPr>
                                <w:rStyle w:val="Lettrinecouverture"/>
                                <w:smallCaps/>
                                <w:sz w:val="72"/>
                              </w:rPr>
                              <w:t>X</w:t>
                            </w:r>
                          </w:p>
                        </w:tc>
                      </w:tr>
                      <w:tr w:rsidR="00EE2FC7" w14:paraId="40AC21D6" w14:textId="77777777" w:rsidTr="00025EF4">
                        <w:trPr>
                          <w:trHeight w:hRule="exact" w:val="2948"/>
                        </w:trPr>
                        <w:tc>
                          <w:tcPr>
                            <w:tcW w:w="12020" w:type="dxa"/>
                            <w:shd w:val="clear" w:color="auto" w:fill="0C479D" w:themeFill="accent1"/>
                            <w:vAlign w:val="center"/>
                          </w:tcPr>
                          <w:p w14:paraId="0AC34DF7" w14:textId="77777777" w:rsidR="00EE2FC7" w:rsidRDefault="00EE2FC7" w:rsidP="00025EF4">
                            <w:pPr>
                              <w:pStyle w:val="Sous-titrecouverture"/>
                              <w:jc w:val="right"/>
                            </w:pPr>
                            <w:r>
                              <w:t>Modèle de document</w:t>
                            </w:r>
                          </w:p>
                          <w:p w14:paraId="0192A4F9" w14:textId="2424A7D7" w:rsidR="00EE2FC7" w:rsidRDefault="00EE2FC7" w:rsidP="00025EF4">
                            <w:pPr>
                              <w:pStyle w:val="Datedudocument"/>
                              <w:jc w:val="right"/>
                            </w:pPr>
                            <w:r>
                              <w:t>Mai 2023</w:t>
                            </w:r>
                          </w:p>
                          <w:p w14:paraId="71CF8652" w14:textId="7E67A616" w:rsidR="00EE2FC7" w:rsidRDefault="00EE2FC7" w:rsidP="00025EF4">
                            <w:pPr>
                              <w:pStyle w:val="Datedudocument"/>
                              <w:jc w:val="right"/>
                            </w:pPr>
                            <w:r>
                              <w:t>Version 5.0.1</w:t>
                            </w:r>
                          </w:p>
                          <w:p w14:paraId="4160FBE4" w14:textId="77777777" w:rsidR="00EE2FC7" w:rsidRDefault="00EE2FC7" w:rsidP="00025EF4">
                            <w:pPr>
                              <w:pStyle w:val="Datedudocument"/>
                              <w:jc w:val="right"/>
                              <w:rPr>
                                <w:rStyle w:val="Lettrinecouverture"/>
                                <w:sz w:val="96"/>
                              </w:rPr>
                            </w:pPr>
                            <w:r>
                              <w:t>DSN / SAU / Cellule Architecture Technique</w:t>
                            </w:r>
                          </w:p>
                        </w:tc>
                      </w:tr>
                      <w:tr w:rsidR="00EE2FC7" w14:paraId="1D4CEB29" w14:textId="77777777" w:rsidTr="0002644F">
                        <w:trPr>
                          <w:trHeight w:hRule="exact" w:val="14317"/>
                        </w:trPr>
                        <w:tc>
                          <w:tcPr>
                            <w:tcW w:w="12020" w:type="dxa"/>
                            <w:shd w:val="clear" w:color="auto" w:fill="0C479D" w:themeFill="accent1"/>
                            <w:vAlign w:val="center"/>
                          </w:tcPr>
                          <w:p w14:paraId="269AD793" w14:textId="77777777" w:rsidR="00EE2FC7" w:rsidRDefault="00EE2FC7" w:rsidP="00252033">
                            <w:pPr>
                              <w:pStyle w:val="Titrecouverture"/>
                              <w:rPr>
                                <w:rStyle w:val="Lettrinecouverture"/>
                                <w:sz w:val="96"/>
                              </w:rPr>
                            </w:pPr>
                          </w:p>
                        </w:tc>
                      </w:tr>
                      <w:tr w:rsidR="00EE2FC7" w14:paraId="5F0C107B" w14:textId="77777777" w:rsidTr="0002644F">
                        <w:trPr>
                          <w:trHeight w:hRule="exact" w:val="14317"/>
                        </w:trPr>
                        <w:tc>
                          <w:tcPr>
                            <w:tcW w:w="12020" w:type="dxa"/>
                            <w:shd w:val="clear" w:color="auto" w:fill="0C479D" w:themeFill="accent1"/>
                            <w:vAlign w:val="center"/>
                          </w:tcPr>
                          <w:p w14:paraId="2AE645AF" w14:textId="77777777" w:rsidR="00EE2FC7" w:rsidRDefault="00EE2FC7" w:rsidP="00252033">
                            <w:pPr>
                              <w:pStyle w:val="Titrecouverture"/>
                              <w:rPr>
                                <w:rStyle w:val="Lettrinecouverture"/>
                                <w:sz w:val="96"/>
                              </w:rPr>
                            </w:pPr>
                          </w:p>
                        </w:tc>
                      </w:tr>
                      <w:tr w:rsidR="00EE2FC7" w14:paraId="152B5F30" w14:textId="77777777" w:rsidTr="0002644F">
                        <w:trPr>
                          <w:trHeight w:hRule="exact" w:val="14317"/>
                        </w:trPr>
                        <w:tc>
                          <w:tcPr>
                            <w:tcW w:w="12020" w:type="dxa"/>
                            <w:shd w:val="clear" w:color="auto" w:fill="0C479D" w:themeFill="accent1"/>
                            <w:vAlign w:val="center"/>
                          </w:tcPr>
                          <w:p w14:paraId="6CE12A94" w14:textId="77777777" w:rsidR="00EE2FC7" w:rsidRDefault="00EE2FC7" w:rsidP="00252033">
                            <w:pPr>
                              <w:pStyle w:val="Titrecouverture"/>
                              <w:rPr>
                                <w:rStyle w:val="Lettrinecouverture"/>
                                <w:sz w:val="96"/>
                              </w:rPr>
                            </w:pPr>
                          </w:p>
                        </w:tc>
                      </w:tr>
                      <w:tr w:rsidR="00EE2FC7" w14:paraId="6B07C6F4" w14:textId="77777777" w:rsidTr="0002644F">
                        <w:trPr>
                          <w:trHeight w:hRule="exact" w:val="14317"/>
                        </w:trPr>
                        <w:tc>
                          <w:tcPr>
                            <w:tcW w:w="12020" w:type="dxa"/>
                            <w:shd w:val="clear" w:color="auto" w:fill="0C479D" w:themeFill="accent1"/>
                            <w:vAlign w:val="center"/>
                          </w:tcPr>
                          <w:p w14:paraId="3BEF6BCF" w14:textId="77777777" w:rsidR="00EE2FC7" w:rsidRDefault="00EE2FC7" w:rsidP="00252033">
                            <w:pPr>
                              <w:pStyle w:val="Titrecouverture"/>
                              <w:rPr>
                                <w:rStyle w:val="Lettrinecouverture"/>
                                <w:sz w:val="96"/>
                              </w:rPr>
                            </w:pPr>
                          </w:p>
                        </w:tc>
                      </w:tr>
                      <w:tr w:rsidR="00EE2FC7" w14:paraId="54675DCA" w14:textId="77777777" w:rsidTr="0002644F">
                        <w:trPr>
                          <w:trHeight w:hRule="exact" w:val="14317"/>
                        </w:trPr>
                        <w:tc>
                          <w:tcPr>
                            <w:tcW w:w="12020" w:type="dxa"/>
                            <w:shd w:val="clear" w:color="auto" w:fill="0C479D" w:themeFill="accent1"/>
                            <w:vAlign w:val="center"/>
                          </w:tcPr>
                          <w:p w14:paraId="246867EB" w14:textId="77777777" w:rsidR="00EE2FC7" w:rsidRDefault="00EE2FC7" w:rsidP="00252033">
                            <w:pPr>
                              <w:pStyle w:val="Titrecouverture"/>
                              <w:rPr>
                                <w:rStyle w:val="Lettrinecouverture"/>
                                <w:sz w:val="96"/>
                              </w:rPr>
                            </w:pPr>
                          </w:p>
                        </w:tc>
                      </w:tr>
                      <w:tr w:rsidR="00EE2FC7" w14:paraId="586701A9" w14:textId="77777777" w:rsidTr="0002644F">
                        <w:trPr>
                          <w:trHeight w:hRule="exact" w:val="14317"/>
                        </w:trPr>
                        <w:tc>
                          <w:tcPr>
                            <w:tcW w:w="12020" w:type="dxa"/>
                            <w:shd w:val="clear" w:color="auto" w:fill="0C479D" w:themeFill="accent1"/>
                            <w:vAlign w:val="center"/>
                          </w:tcPr>
                          <w:p w14:paraId="1C85E9CC" w14:textId="77777777" w:rsidR="00EE2FC7" w:rsidRDefault="00EE2FC7" w:rsidP="00252033">
                            <w:pPr>
                              <w:pStyle w:val="Titrecouverture"/>
                              <w:rPr>
                                <w:rStyle w:val="Lettrinecouverture"/>
                                <w:sz w:val="96"/>
                              </w:rPr>
                            </w:pPr>
                          </w:p>
                        </w:tc>
                      </w:tr>
                      <w:tr w:rsidR="00EE2FC7" w14:paraId="5A74E0F8" w14:textId="77777777" w:rsidTr="0002644F">
                        <w:trPr>
                          <w:trHeight w:hRule="exact" w:val="14317"/>
                        </w:trPr>
                        <w:tc>
                          <w:tcPr>
                            <w:tcW w:w="12020" w:type="dxa"/>
                            <w:shd w:val="clear" w:color="auto" w:fill="0C479D" w:themeFill="accent1"/>
                            <w:vAlign w:val="center"/>
                          </w:tcPr>
                          <w:p w14:paraId="02B7A656" w14:textId="77777777" w:rsidR="00EE2FC7" w:rsidRDefault="00EE2FC7" w:rsidP="00252033">
                            <w:pPr>
                              <w:pStyle w:val="Titrecouverture"/>
                              <w:rPr>
                                <w:rStyle w:val="Lettrinecouverture"/>
                                <w:sz w:val="96"/>
                              </w:rPr>
                            </w:pPr>
                          </w:p>
                        </w:tc>
                      </w:tr>
                      <w:tr w:rsidR="00EE2FC7" w14:paraId="5BFF61D0" w14:textId="77777777" w:rsidTr="0002644F">
                        <w:trPr>
                          <w:trHeight w:hRule="exact" w:val="14317"/>
                        </w:trPr>
                        <w:tc>
                          <w:tcPr>
                            <w:tcW w:w="12020" w:type="dxa"/>
                            <w:shd w:val="clear" w:color="auto" w:fill="0C479D" w:themeFill="accent1"/>
                            <w:vAlign w:val="center"/>
                          </w:tcPr>
                          <w:p w14:paraId="50E77EFC" w14:textId="77777777" w:rsidR="00EE2FC7" w:rsidRDefault="00EE2FC7" w:rsidP="00252033">
                            <w:pPr>
                              <w:pStyle w:val="Titrecouverture"/>
                              <w:rPr>
                                <w:rStyle w:val="Lettrinecouverture"/>
                                <w:sz w:val="96"/>
                              </w:rPr>
                            </w:pPr>
                          </w:p>
                        </w:tc>
                      </w:tr>
                      <w:tr w:rsidR="00EE2FC7" w14:paraId="27CFFCE7" w14:textId="77777777" w:rsidTr="0002644F">
                        <w:trPr>
                          <w:trHeight w:hRule="exact" w:val="14317"/>
                        </w:trPr>
                        <w:tc>
                          <w:tcPr>
                            <w:tcW w:w="12020" w:type="dxa"/>
                            <w:shd w:val="clear" w:color="auto" w:fill="0C479D" w:themeFill="accent1"/>
                            <w:vAlign w:val="center"/>
                          </w:tcPr>
                          <w:p w14:paraId="6F58415A" w14:textId="77777777" w:rsidR="00EE2FC7" w:rsidRDefault="00EE2FC7" w:rsidP="00252033">
                            <w:pPr>
                              <w:pStyle w:val="Titrecouverture"/>
                              <w:rPr>
                                <w:rStyle w:val="Lettrinecouverture"/>
                                <w:sz w:val="96"/>
                              </w:rPr>
                            </w:pPr>
                          </w:p>
                        </w:tc>
                      </w:tr>
                      <w:tr w:rsidR="00EE2FC7" w14:paraId="577F9CC6" w14:textId="77777777" w:rsidTr="0002644F">
                        <w:trPr>
                          <w:trHeight w:hRule="exact" w:val="14317"/>
                        </w:trPr>
                        <w:tc>
                          <w:tcPr>
                            <w:tcW w:w="12020" w:type="dxa"/>
                            <w:shd w:val="clear" w:color="auto" w:fill="0C479D" w:themeFill="accent1"/>
                            <w:vAlign w:val="center"/>
                          </w:tcPr>
                          <w:p w14:paraId="7125F046" w14:textId="77777777" w:rsidR="00EE2FC7" w:rsidRDefault="00EE2FC7" w:rsidP="00252033">
                            <w:pPr>
                              <w:pStyle w:val="Titrecouverture"/>
                              <w:rPr>
                                <w:rStyle w:val="Lettrinecouverture"/>
                                <w:sz w:val="96"/>
                              </w:rPr>
                            </w:pPr>
                          </w:p>
                        </w:tc>
                      </w:tr>
                      <w:tr w:rsidR="00EE2FC7" w14:paraId="1645296A" w14:textId="77777777" w:rsidTr="0002644F">
                        <w:trPr>
                          <w:trHeight w:hRule="exact" w:val="14317"/>
                        </w:trPr>
                        <w:tc>
                          <w:tcPr>
                            <w:tcW w:w="12020" w:type="dxa"/>
                            <w:shd w:val="clear" w:color="auto" w:fill="0C479D" w:themeFill="accent1"/>
                            <w:vAlign w:val="center"/>
                          </w:tcPr>
                          <w:p w14:paraId="55AE2EC5" w14:textId="77777777" w:rsidR="00EE2FC7" w:rsidRDefault="00EE2FC7" w:rsidP="00252033">
                            <w:pPr>
                              <w:pStyle w:val="Titrecouverture"/>
                              <w:rPr>
                                <w:rStyle w:val="Lettrinecouverture"/>
                                <w:sz w:val="96"/>
                              </w:rPr>
                            </w:pPr>
                          </w:p>
                        </w:tc>
                      </w:tr>
                      <w:tr w:rsidR="00EE2FC7" w14:paraId="56E89456" w14:textId="77777777" w:rsidTr="0002644F">
                        <w:trPr>
                          <w:trHeight w:hRule="exact" w:val="14317"/>
                        </w:trPr>
                        <w:tc>
                          <w:tcPr>
                            <w:tcW w:w="12020" w:type="dxa"/>
                            <w:shd w:val="clear" w:color="auto" w:fill="0C479D" w:themeFill="accent1"/>
                            <w:vAlign w:val="center"/>
                          </w:tcPr>
                          <w:p w14:paraId="765285EC" w14:textId="77777777" w:rsidR="00EE2FC7" w:rsidRDefault="00EE2FC7" w:rsidP="00252033">
                            <w:pPr>
                              <w:pStyle w:val="Titrecouverture"/>
                              <w:rPr>
                                <w:rStyle w:val="Lettrinecouverture"/>
                                <w:sz w:val="96"/>
                              </w:rPr>
                            </w:pPr>
                          </w:p>
                        </w:tc>
                      </w:tr>
                      <w:tr w:rsidR="00EE2FC7" w14:paraId="25184021" w14:textId="77777777" w:rsidTr="0002644F">
                        <w:trPr>
                          <w:trHeight w:hRule="exact" w:val="14317"/>
                        </w:trPr>
                        <w:tc>
                          <w:tcPr>
                            <w:tcW w:w="12020" w:type="dxa"/>
                            <w:shd w:val="clear" w:color="auto" w:fill="0C479D" w:themeFill="accent1"/>
                            <w:vAlign w:val="center"/>
                          </w:tcPr>
                          <w:p w14:paraId="338F8CC5" w14:textId="77777777" w:rsidR="00EE2FC7" w:rsidRDefault="00EE2FC7" w:rsidP="00252033">
                            <w:pPr>
                              <w:pStyle w:val="Titrecouverture"/>
                              <w:rPr>
                                <w:rStyle w:val="Lettrinecouverture"/>
                                <w:sz w:val="96"/>
                              </w:rPr>
                            </w:pPr>
                          </w:p>
                        </w:tc>
                      </w:tr>
                      <w:tr w:rsidR="00EE2FC7" w14:paraId="57A308A4" w14:textId="77777777" w:rsidTr="0002644F">
                        <w:trPr>
                          <w:trHeight w:hRule="exact" w:val="14317"/>
                        </w:trPr>
                        <w:tc>
                          <w:tcPr>
                            <w:tcW w:w="12020" w:type="dxa"/>
                            <w:shd w:val="clear" w:color="auto" w:fill="0C479D" w:themeFill="accent1"/>
                            <w:vAlign w:val="center"/>
                          </w:tcPr>
                          <w:p w14:paraId="2E60EE4F" w14:textId="77777777" w:rsidR="00EE2FC7" w:rsidRDefault="00EE2FC7" w:rsidP="00252033">
                            <w:pPr>
                              <w:pStyle w:val="Titrecouverture"/>
                              <w:rPr>
                                <w:rStyle w:val="Lettrinecouverture"/>
                                <w:sz w:val="96"/>
                              </w:rPr>
                            </w:pPr>
                          </w:p>
                        </w:tc>
                      </w:tr>
                      <w:tr w:rsidR="00EE2FC7" w14:paraId="2B98A6DA" w14:textId="77777777" w:rsidTr="0002644F">
                        <w:trPr>
                          <w:trHeight w:hRule="exact" w:val="14317"/>
                        </w:trPr>
                        <w:tc>
                          <w:tcPr>
                            <w:tcW w:w="12020" w:type="dxa"/>
                            <w:shd w:val="clear" w:color="auto" w:fill="0C479D" w:themeFill="accent1"/>
                            <w:vAlign w:val="center"/>
                          </w:tcPr>
                          <w:p w14:paraId="248F6168" w14:textId="77777777" w:rsidR="00EE2FC7" w:rsidRDefault="00EE2FC7" w:rsidP="00252033">
                            <w:pPr>
                              <w:pStyle w:val="Titrecouverture"/>
                              <w:rPr>
                                <w:rStyle w:val="Lettrinecouverture"/>
                                <w:sz w:val="96"/>
                              </w:rPr>
                            </w:pPr>
                          </w:p>
                        </w:tc>
                      </w:tr>
                      <w:tr w:rsidR="00EE2FC7" w14:paraId="02989F23" w14:textId="77777777" w:rsidTr="0002644F">
                        <w:trPr>
                          <w:trHeight w:hRule="exact" w:val="14317"/>
                        </w:trPr>
                        <w:tc>
                          <w:tcPr>
                            <w:tcW w:w="12020" w:type="dxa"/>
                            <w:shd w:val="clear" w:color="auto" w:fill="0C479D" w:themeFill="accent1"/>
                            <w:vAlign w:val="center"/>
                          </w:tcPr>
                          <w:p w14:paraId="1A45CB65" w14:textId="77777777" w:rsidR="00EE2FC7" w:rsidRDefault="00EE2FC7" w:rsidP="00252033">
                            <w:pPr>
                              <w:pStyle w:val="Titrecouverture"/>
                              <w:rPr>
                                <w:rStyle w:val="Lettrinecouverture"/>
                                <w:sz w:val="96"/>
                              </w:rPr>
                            </w:pPr>
                          </w:p>
                        </w:tc>
                      </w:tr>
                    </w:tbl>
                    <w:p w14:paraId="341DB318" w14:textId="77777777" w:rsidR="00EE2FC7" w:rsidRDefault="00EE2FC7" w:rsidP="00252033"/>
                  </w:txbxContent>
                </v:textbox>
                <w10:wrap anchorx="page" anchory="page"/>
                <w10:anchorlock/>
              </v:rect>
            </w:pict>
          </mc:Fallback>
        </mc:AlternateContent>
      </w:r>
    </w:p>
    <w:p w14:paraId="762DF529" w14:textId="77777777" w:rsidR="00BB63D0" w:rsidRDefault="00BB63D0" w:rsidP="00252033"/>
    <w:p w14:paraId="5C23269F" w14:textId="77777777" w:rsidR="00316C7E" w:rsidRDefault="00316C7E" w:rsidP="00252033">
      <w:r>
        <w:br w:type="page"/>
      </w:r>
    </w:p>
    <w:p w14:paraId="4B8D7E00" w14:textId="77777777" w:rsidR="000274F8" w:rsidRDefault="000274F8" w:rsidP="00A75D63">
      <w:pPr>
        <w:pStyle w:val="Textedesaisie"/>
      </w:pPr>
      <w:bookmarkStart w:id="0" w:name="_Toc528676348"/>
    </w:p>
    <w:tbl>
      <w:tblPr>
        <w:tblW w:w="9953" w:type="dxa"/>
        <w:tblInd w:w="97"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953"/>
      </w:tblGrid>
      <w:tr w:rsidR="000274F8" w:rsidRPr="00BC4E71" w14:paraId="1D314FAC" w14:textId="77777777" w:rsidTr="00761ADF">
        <w:trPr>
          <w:trHeight w:val="3600"/>
        </w:trPr>
        <w:tc>
          <w:tcPr>
            <w:tcW w:w="9953" w:type="dxa"/>
            <w:tcBorders>
              <w:top w:val="single" w:sz="12" w:space="0" w:color="auto"/>
              <w:left w:val="single" w:sz="12" w:space="0" w:color="auto"/>
              <w:right w:val="single" w:sz="12" w:space="0" w:color="auto"/>
            </w:tcBorders>
          </w:tcPr>
          <w:p w14:paraId="0E27907B" w14:textId="77777777" w:rsidR="000274F8" w:rsidRPr="00BC4E71" w:rsidRDefault="000274F8" w:rsidP="005E4D02">
            <w:pPr>
              <w:tabs>
                <w:tab w:val="left" w:pos="1440"/>
                <w:tab w:val="left" w:pos="2160"/>
                <w:tab w:val="left" w:pos="6495"/>
              </w:tabs>
              <w:ind w:left="164" w:right="213"/>
              <w:rPr>
                <w:rFonts w:cs="Open Sans"/>
              </w:rPr>
            </w:pPr>
          </w:p>
          <w:p w14:paraId="1EDE874B" w14:textId="77777777" w:rsidR="000274F8" w:rsidRPr="00472AA2" w:rsidRDefault="000274F8" w:rsidP="005E4D02">
            <w:pPr>
              <w:pStyle w:val="Tableau"/>
              <w:tabs>
                <w:tab w:val="left" w:pos="1440"/>
                <w:tab w:val="left" w:pos="2160"/>
              </w:tabs>
              <w:ind w:left="164" w:right="213"/>
              <w:rPr>
                <w:rFonts w:cs="Open Sans"/>
                <w:u w:val="single"/>
                <w:lang w:eastAsia="en-US"/>
              </w:rPr>
            </w:pPr>
            <w:r w:rsidRPr="00472AA2">
              <w:rPr>
                <w:rFonts w:cs="Open Sans"/>
                <w:u w:val="single"/>
                <w:lang w:eastAsia="en-US"/>
              </w:rPr>
              <w:t>AVERTISSEMENT</w:t>
            </w:r>
            <w:r w:rsidR="00D02E77">
              <w:rPr>
                <w:rFonts w:cs="Open Sans"/>
                <w:u w:val="single"/>
                <w:lang w:eastAsia="en-US"/>
              </w:rPr>
              <w:t xml:space="preserve"> </w:t>
            </w:r>
            <w:r w:rsidR="00D02E77" w:rsidRPr="00B71B90">
              <w:rPr>
                <w:rFonts w:cs="Open Sans"/>
                <w:color w:val="FF0000"/>
                <w:u w:val="single"/>
                <w:lang w:eastAsia="en-US"/>
              </w:rPr>
              <w:t>(A LIRE AVANT DE REMPLIR LE DAT)</w:t>
            </w:r>
          </w:p>
          <w:p w14:paraId="59F8FC18" w14:textId="77777777" w:rsidR="000274F8" w:rsidRPr="00BC4E71" w:rsidRDefault="000274F8" w:rsidP="005E4D02">
            <w:pPr>
              <w:tabs>
                <w:tab w:val="left" w:pos="1440"/>
                <w:tab w:val="left" w:pos="2160"/>
              </w:tabs>
              <w:ind w:left="164" w:right="213"/>
              <w:rPr>
                <w:rFonts w:cs="Open Sans"/>
              </w:rPr>
            </w:pPr>
          </w:p>
          <w:p w14:paraId="3FEC193C" w14:textId="77777777" w:rsidR="000274F8" w:rsidRDefault="000274F8" w:rsidP="005E4D02">
            <w:pPr>
              <w:ind w:left="164" w:right="213"/>
              <w:jc w:val="both"/>
              <w:rPr>
                <w:sz w:val="18"/>
                <w:szCs w:val="18"/>
              </w:rPr>
            </w:pPr>
            <w:r w:rsidRPr="00D02E77">
              <w:rPr>
                <w:sz w:val="18"/>
                <w:szCs w:val="18"/>
              </w:rPr>
              <w:t>Ce document décrit l’architecture technique, matérielle et logicielle d</w:t>
            </w:r>
            <w:r w:rsidR="00607464">
              <w:rPr>
                <w:sz w:val="18"/>
                <w:szCs w:val="18"/>
              </w:rPr>
              <w:t xml:space="preserve">e la solution à mettre en œuvre </w:t>
            </w:r>
            <w:r w:rsidR="00607464" w:rsidRPr="00B549DA">
              <w:rPr>
                <w:b/>
                <w:sz w:val="18"/>
                <w:szCs w:val="18"/>
              </w:rPr>
              <w:t>pour les solutions applicatives uniquement</w:t>
            </w:r>
            <w:r w:rsidR="00607464">
              <w:rPr>
                <w:sz w:val="18"/>
                <w:szCs w:val="18"/>
              </w:rPr>
              <w:t>.</w:t>
            </w:r>
          </w:p>
          <w:p w14:paraId="5F90D794" w14:textId="77777777" w:rsidR="00607464" w:rsidRPr="00D02E77" w:rsidRDefault="00607464" w:rsidP="005E4D02">
            <w:pPr>
              <w:ind w:left="164" w:right="213"/>
              <w:jc w:val="both"/>
              <w:rPr>
                <w:sz w:val="18"/>
                <w:szCs w:val="18"/>
              </w:rPr>
            </w:pPr>
          </w:p>
          <w:p w14:paraId="52AB3F3A" w14:textId="77777777" w:rsidR="000274F8" w:rsidRPr="00D02E77" w:rsidRDefault="000274F8" w:rsidP="005E4D02">
            <w:pPr>
              <w:ind w:left="164" w:right="213"/>
              <w:jc w:val="both"/>
              <w:rPr>
                <w:sz w:val="18"/>
                <w:szCs w:val="18"/>
              </w:rPr>
            </w:pPr>
            <w:r w:rsidRPr="00D02E77">
              <w:rPr>
                <w:sz w:val="18"/>
                <w:szCs w:val="18"/>
              </w:rPr>
              <w:t>Il s’inscrit en cohérence avec le document « Cadre de Cohérence Technique » qui décrit les normes et standards d’architecture technique privilégiés par l’AP-HP pour la mise en œuvre de son Système d’Information.</w:t>
            </w:r>
          </w:p>
          <w:p w14:paraId="0EA57495" w14:textId="77777777" w:rsidR="009418D4" w:rsidRPr="00D02E77" w:rsidRDefault="009418D4" w:rsidP="005E4D02">
            <w:pPr>
              <w:ind w:left="164" w:right="213"/>
              <w:jc w:val="both"/>
              <w:rPr>
                <w:sz w:val="18"/>
                <w:szCs w:val="18"/>
              </w:rPr>
            </w:pPr>
          </w:p>
          <w:p w14:paraId="7C7629CE"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Le Dossier d’Architecture Technique (DAT) est renseigné de manière itérative par les équipes projet avec l’aide de la cellule Architecture de la DS</w:t>
            </w:r>
            <w:r w:rsidR="00533E3E">
              <w:rPr>
                <w:sz w:val="18"/>
                <w:szCs w:val="18"/>
              </w:rPr>
              <w:t>N</w:t>
            </w:r>
            <w:r w:rsidRPr="00D02E77">
              <w:rPr>
                <w:sz w:val="18"/>
                <w:szCs w:val="18"/>
              </w:rPr>
              <w:t xml:space="preserve"> de l’AP-HP, lors de la phase de conception du projet.</w:t>
            </w:r>
          </w:p>
          <w:p w14:paraId="5C2EAE15"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Le</w:t>
            </w:r>
            <w:r w:rsidR="00BB4849" w:rsidRPr="00D02E77">
              <w:rPr>
                <w:sz w:val="18"/>
                <w:szCs w:val="18"/>
              </w:rPr>
              <w:t>s</w:t>
            </w:r>
            <w:r w:rsidRPr="00D02E77">
              <w:rPr>
                <w:sz w:val="18"/>
                <w:szCs w:val="18"/>
              </w:rPr>
              <w:t xml:space="preserve"> schéma</w:t>
            </w:r>
            <w:r w:rsidR="00BB4849" w:rsidRPr="00D02E77">
              <w:rPr>
                <w:sz w:val="18"/>
                <w:szCs w:val="18"/>
              </w:rPr>
              <w:t>s de cartographie technique sont</w:t>
            </w:r>
            <w:r w:rsidRPr="00D02E77">
              <w:rPr>
                <w:sz w:val="18"/>
                <w:szCs w:val="18"/>
              </w:rPr>
              <w:t xml:space="preserve"> réalisé</w:t>
            </w:r>
            <w:r w:rsidR="00BB4849" w:rsidRPr="00D02E77">
              <w:rPr>
                <w:sz w:val="18"/>
                <w:szCs w:val="18"/>
              </w:rPr>
              <w:t>s</w:t>
            </w:r>
            <w:r w:rsidRPr="00D02E77">
              <w:rPr>
                <w:sz w:val="18"/>
                <w:szCs w:val="18"/>
              </w:rPr>
              <w:t xml:space="preserve"> par la cellule Architecture AP-HP à partir des éléments fournis par les différents intervenants techniques (éditeurs, intégrateurs, experts) et collectés lors des ateliers de conception, et ce, afin de bénéficier d’une contextualisation</w:t>
            </w:r>
            <w:r w:rsidR="008E56A2" w:rsidRPr="00D02E77">
              <w:rPr>
                <w:sz w:val="18"/>
                <w:szCs w:val="18"/>
              </w:rPr>
              <w:t xml:space="preserve"> de la représentation</w:t>
            </w:r>
            <w:r w:rsidRPr="00D02E77">
              <w:rPr>
                <w:sz w:val="18"/>
                <w:szCs w:val="18"/>
              </w:rPr>
              <w:t xml:space="preserve"> au SI de l’AP-HP et de respecter les conventions de représentation (document Visio)</w:t>
            </w:r>
            <w:r w:rsidR="008E56A2" w:rsidRPr="00D02E77">
              <w:rPr>
                <w:sz w:val="18"/>
                <w:szCs w:val="18"/>
              </w:rPr>
              <w:t>.</w:t>
            </w:r>
          </w:p>
          <w:p w14:paraId="05D94B5A" w14:textId="77777777" w:rsidR="009418D4" w:rsidRPr="00D02E77" w:rsidRDefault="009418D4" w:rsidP="005E4D02">
            <w:pPr>
              <w:pStyle w:val="PARGTITR1"/>
              <w:tabs>
                <w:tab w:val="left" w:pos="1440"/>
                <w:tab w:val="left" w:pos="2160"/>
              </w:tabs>
              <w:ind w:left="164" w:right="213"/>
              <w:rPr>
                <w:sz w:val="18"/>
                <w:szCs w:val="18"/>
              </w:rPr>
            </w:pPr>
          </w:p>
          <w:p w14:paraId="7C2C6880" w14:textId="77777777" w:rsidR="000274F8" w:rsidRPr="00D02E77" w:rsidRDefault="000274F8" w:rsidP="005E4D02">
            <w:pPr>
              <w:pStyle w:val="PARGTITR1"/>
              <w:tabs>
                <w:tab w:val="left" w:pos="1440"/>
                <w:tab w:val="left" w:pos="2160"/>
              </w:tabs>
              <w:ind w:left="164" w:right="213"/>
              <w:rPr>
                <w:sz w:val="18"/>
                <w:szCs w:val="18"/>
              </w:rPr>
            </w:pPr>
            <w:r w:rsidRPr="00D02E77">
              <w:rPr>
                <w:sz w:val="18"/>
                <w:szCs w:val="18"/>
              </w:rPr>
              <w:t>Aucune infrastructure de pré-production et de production ne peut être demandée (et ne sera mise en œuvre) tant que le DAT n’a pas fait l’objet d’une validation officielle par la cellule Architecture, par le biais d’un PV de validation</w:t>
            </w:r>
            <w:r w:rsidR="008E56A2" w:rsidRPr="00D02E77">
              <w:rPr>
                <w:sz w:val="18"/>
                <w:szCs w:val="18"/>
              </w:rPr>
              <w:t>.</w:t>
            </w:r>
          </w:p>
          <w:p w14:paraId="4EB1E82A" w14:textId="2C87C8AE" w:rsidR="000274F8" w:rsidRDefault="000274F8" w:rsidP="005E4D02">
            <w:pPr>
              <w:pStyle w:val="PARGTITR1"/>
              <w:tabs>
                <w:tab w:val="left" w:pos="1440"/>
                <w:tab w:val="left" w:pos="2160"/>
              </w:tabs>
              <w:ind w:left="164" w:right="213"/>
              <w:rPr>
                <w:sz w:val="18"/>
              </w:rPr>
            </w:pPr>
          </w:p>
          <w:p w14:paraId="5761A605" w14:textId="4CFF3D5B" w:rsidR="005E4D02" w:rsidRPr="002A2425" w:rsidRDefault="00D02E77" w:rsidP="005E4D02">
            <w:pPr>
              <w:pStyle w:val="PARGTITR1"/>
              <w:tabs>
                <w:tab w:val="left" w:pos="1440"/>
                <w:tab w:val="left" w:pos="2160"/>
              </w:tabs>
              <w:ind w:left="164" w:right="213"/>
              <w:rPr>
                <w:b/>
                <w:sz w:val="18"/>
              </w:rPr>
            </w:pPr>
            <w:r w:rsidRPr="00B95DEA">
              <w:rPr>
                <w:b/>
                <w:i/>
                <w:sz w:val="18"/>
                <w:u w:val="single"/>
              </w:rPr>
              <w:t xml:space="preserve">Au cours de la rédaction du </w:t>
            </w:r>
            <w:r w:rsidR="00A96CB3" w:rsidRPr="00B95DEA">
              <w:rPr>
                <w:b/>
                <w:i/>
                <w:sz w:val="18"/>
                <w:u w:val="single"/>
              </w:rPr>
              <w:t>document</w:t>
            </w:r>
            <w:r w:rsidR="00A96CB3" w:rsidRPr="002A2425">
              <w:rPr>
                <w:b/>
                <w:sz w:val="18"/>
              </w:rPr>
              <w:t> :</w:t>
            </w:r>
          </w:p>
          <w:p w14:paraId="2DBC5E46" w14:textId="5F82C8A8" w:rsidR="00555A1F" w:rsidRDefault="00A96CB3" w:rsidP="005E4D02">
            <w:pPr>
              <w:pStyle w:val="PARGTITR1"/>
              <w:tabs>
                <w:tab w:val="left" w:pos="1440"/>
                <w:tab w:val="left" w:pos="2160"/>
              </w:tabs>
              <w:ind w:left="164" w:right="213" w:firstLine="429"/>
              <w:rPr>
                <w:b/>
                <w:sz w:val="18"/>
              </w:rPr>
            </w:pPr>
            <w:r w:rsidRPr="002A2425">
              <w:rPr>
                <w:b/>
                <w:sz w:val="18"/>
              </w:rPr>
              <w:t xml:space="preserve">- </w:t>
            </w:r>
            <w:r w:rsidR="00AC06A5">
              <w:rPr>
                <w:b/>
                <w:sz w:val="18"/>
              </w:rPr>
              <w:t>Les</w:t>
            </w:r>
            <w:r w:rsidR="00555A1F">
              <w:rPr>
                <w:b/>
                <w:sz w:val="18"/>
              </w:rPr>
              <w:t xml:space="preserve"> rédacteur</w:t>
            </w:r>
            <w:r w:rsidR="00AC06A5">
              <w:rPr>
                <w:b/>
                <w:sz w:val="18"/>
              </w:rPr>
              <w:t>s prendront</w:t>
            </w:r>
            <w:r w:rsidR="00555A1F">
              <w:rPr>
                <w:b/>
                <w:sz w:val="18"/>
              </w:rPr>
              <w:t xml:space="preserve"> garde </w:t>
            </w:r>
            <w:r w:rsidR="00AC06A5">
              <w:rPr>
                <w:b/>
                <w:sz w:val="18"/>
              </w:rPr>
              <w:t xml:space="preserve">de </w:t>
            </w:r>
            <w:r w:rsidR="00555A1F">
              <w:rPr>
                <w:b/>
                <w:sz w:val="18"/>
              </w:rPr>
              <w:t>nommer les éléments techniques toujours de la même façon.</w:t>
            </w:r>
          </w:p>
          <w:p w14:paraId="4F060B0B" w14:textId="15D57DAA" w:rsidR="00A96CB3" w:rsidRPr="002A2425" w:rsidRDefault="00555A1F" w:rsidP="005E4D02">
            <w:pPr>
              <w:pStyle w:val="PARGTITR1"/>
              <w:tabs>
                <w:tab w:val="left" w:pos="1440"/>
                <w:tab w:val="left" w:pos="2160"/>
              </w:tabs>
              <w:ind w:left="164" w:right="213" w:firstLine="429"/>
              <w:rPr>
                <w:b/>
                <w:sz w:val="18"/>
              </w:rPr>
            </w:pPr>
            <w:r>
              <w:rPr>
                <w:b/>
                <w:sz w:val="18"/>
              </w:rPr>
              <w:t xml:space="preserve">- </w:t>
            </w:r>
            <w:r w:rsidR="00D02E77" w:rsidRPr="002A2425">
              <w:rPr>
                <w:b/>
                <w:sz w:val="18"/>
              </w:rPr>
              <w:t xml:space="preserve">les </w:t>
            </w:r>
            <w:r w:rsidR="00AC06A5">
              <w:rPr>
                <w:b/>
                <w:sz w:val="18"/>
              </w:rPr>
              <w:t xml:space="preserve">aides (textes ou </w:t>
            </w:r>
            <w:r w:rsidR="00D02E77" w:rsidRPr="002A2425">
              <w:rPr>
                <w:b/>
                <w:sz w:val="18"/>
              </w:rPr>
              <w:t>zones grisées</w:t>
            </w:r>
            <w:r w:rsidR="00AC06A5">
              <w:rPr>
                <w:b/>
                <w:sz w:val="18"/>
              </w:rPr>
              <w:t>)</w:t>
            </w:r>
            <w:r w:rsidR="00D02E77" w:rsidRPr="002A2425">
              <w:rPr>
                <w:b/>
                <w:sz w:val="18"/>
              </w:rPr>
              <w:t xml:space="preserve"> </w:t>
            </w:r>
            <w:r w:rsidR="00AC06A5" w:rsidRPr="002A2425">
              <w:rPr>
                <w:b/>
                <w:sz w:val="18"/>
              </w:rPr>
              <w:t>décrivant</w:t>
            </w:r>
            <w:r w:rsidR="00D02E77" w:rsidRPr="002A2425">
              <w:rPr>
                <w:b/>
                <w:sz w:val="18"/>
              </w:rPr>
              <w:t xml:space="preserve"> la manière de remplir le document doivent être retirées</w:t>
            </w:r>
            <w:r w:rsidR="00A96CB3" w:rsidRPr="002A2425">
              <w:rPr>
                <w:b/>
                <w:sz w:val="18"/>
              </w:rPr>
              <w:t>.</w:t>
            </w:r>
          </w:p>
          <w:p w14:paraId="23ECCF6B" w14:textId="77777777" w:rsidR="00A96CB3" w:rsidRPr="002A2425" w:rsidRDefault="00A96CB3" w:rsidP="005E4D02">
            <w:pPr>
              <w:pStyle w:val="PARGTITR1"/>
              <w:tabs>
                <w:tab w:val="left" w:pos="1440"/>
                <w:tab w:val="left" w:pos="2160"/>
              </w:tabs>
              <w:ind w:left="164" w:right="213" w:firstLine="429"/>
              <w:rPr>
                <w:b/>
                <w:sz w:val="18"/>
              </w:rPr>
            </w:pPr>
            <w:r w:rsidRPr="002A2425">
              <w:rPr>
                <w:b/>
                <w:sz w:val="18"/>
              </w:rPr>
              <w:t xml:space="preserve">- </w:t>
            </w:r>
            <w:r w:rsidR="001E6AC4" w:rsidRPr="002A2425">
              <w:rPr>
                <w:b/>
                <w:sz w:val="18"/>
              </w:rPr>
              <w:t>Les paragraphes pour lesquel</w:t>
            </w:r>
            <w:r w:rsidR="00D02E77" w:rsidRPr="002A2425">
              <w:rPr>
                <w:b/>
                <w:sz w:val="18"/>
              </w:rPr>
              <w:t>s aucune information ne peut être fournie</w:t>
            </w:r>
            <w:r w:rsidR="0015430E" w:rsidRPr="002A2425">
              <w:rPr>
                <w:b/>
                <w:sz w:val="18"/>
              </w:rPr>
              <w:t>,</w:t>
            </w:r>
            <w:r w:rsidR="00D02E77" w:rsidRPr="002A2425">
              <w:rPr>
                <w:b/>
                <w:sz w:val="18"/>
              </w:rPr>
              <w:t xml:space="preserve"> dans la mesure où cela ne fait pas partie de la solution</w:t>
            </w:r>
            <w:r w:rsidR="0015430E" w:rsidRPr="002A2425">
              <w:rPr>
                <w:b/>
                <w:sz w:val="18"/>
              </w:rPr>
              <w:t>,</w:t>
            </w:r>
            <w:r w:rsidR="00D02E77" w:rsidRPr="002A2425">
              <w:rPr>
                <w:b/>
                <w:sz w:val="18"/>
              </w:rPr>
              <w:t xml:space="preserve"> doivent </w:t>
            </w:r>
            <w:r w:rsidR="00CC1A88" w:rsidRPr="002A2425">
              <w:rPr>
                <w:b/>
                <w:sz w:val="18"/>
              </w:rPr>
              <w:t>être retirées</w:t>
            </w:r>
            <w:r w:rsidR="00D02E77" w:rsidRPr="002A2425">
              <w:rPr>
                <w:b/>
                <w:sz w:val="18"/>
              </w:rPr>
              <w:t>.</w:t>
            </w:r>
          </w:p>
          <w:p w14:paraId="1A24823B" w14:textId="2A06BBA8" w:rsidR="00265A46" w:rsidRDefault="00A96CB3" w:rsidP="005E4D02">
            <w:pPr>
              <w:pStyle w:val="PARGTITR1"/>
              <w:tabs>
                <w:tab w:val="left" w:pos="1440"/>
                <w:tab w:val="left" w:pos="2160"/>
              </w:tabs>
              <w:ind w:left="164" w:right="213" w:firstLine="429"/>
              <w:rPr>
                <w:b/>
                <w:sz w:val="18"/>
              </w:rPr>
            </w:pPr>
            <w:r w:rsidRPr="002A2425">
              <w:rPr>
                <w:b/>
                <w:sz w:val="18"/>
              </w:rPr>
              <w:t xml:space="preserve">- </w:t>
            </w:r>
            <w:r w:rsidR="00CC1A88" w:rsidRPr="002A2425">
              <w:rPr>
                <w:b/>
                <w:sz w:val="18"/>
              </w:rPr>
              <w:t xml:space="preserve">Si un paragraphe doit être réintégré, celui-ci doit ce doit être recopier depuis </w:t>
            </w:r>
            <w:r w:rsidR="00767018" w:rsidRPr="002A2425">
              <w:rPr>
                <w:b/>
                <w:sz w:val="18"/>
              </w:rPr>
              <w:t>le modèle initial</w:t>
            </w:r>
            <w:r w:rsidR="00CC1A88" w:rsidRPr="002A2425">
              <w:rPr>
                <w:b/>
                <w:sz w:val="18"/>
              </w:rPr>
              <w:t>.</w:t>
            </w:r>
          </w:p>
          <w:p w14:paraId="5F59EAB4" w14:textId="77777777" w:rsidR="00EE2FC7" w:rsidRDefault="00EE2FC7" w:rsidP="005E4D02">
            <w:pPr>
              <w:pStyle w:val="PARGTITR1"/>
              <w:tabs>
                <w:tab w:val="left" w:pos="1440"/>
                <w:tab w:val="left" w:pos="2160"/>
              </w:tabs>
              <w:ind w:left="164" w:right="213" w:firstLine="429"/>
              <w:rPr>
                <w:b/>
                <w:sz w:val="18"/>
              </w:rPr>
            </w:pPr>
          </w:p>
          <w:p w14:paraId="4A39E4AE" w14:textId="61286402" w:rsidR="00EE2FC7" w:rsidRPr="00C565F0" w:rsidRDefault="00EE2FC7" w:rsidP="00EE2FC7">
            <w:pPr>
              <w:pStyle w:val="PARGTITR1"/>
              <w:tabs>
                <w:tab w:val="left" w:pos="1440"/>
                <w:tab w:val="left" w:pos="2160"/>
              </w:tabs>
              <w:ind w:left="164" w:right="213" w:hanging="18"/>
              <w:rPr>
                <w:rFonts w:asciiTheme="minorHAnsi" w:eastAsiaTheme="minorHAnsi" w:hAnsiTheme="minorHAnsi" w:cstheme="minorBidi"/>
                <w:b/>
                <w:i/>
                <w:color w:val="FF0000"/>
                <w:sz w:val="18"/>
                <w:szCs w:val="18"/>
                <w:u w:val="single"/>
              </w:rPr>
            </w:pPr>
            <w:r w:rsidRPr="00C565F0">
              <w:rPr>
                <w:rFonts w:asciiTheme="minorHAnsi" w:eastAsiaTheme="minorHAnsi" w:hAnsiTheme="minorHAnsi" w:cstheme="minorBidi"/>
                <w:b/>
                <w:i/>
                <w:color w:val="FF0000"/>
                <w:sz w:val="18"/>
                <w:szCs w:val="18"/>
                <w:u w:val="single"/>
              </w:rPr>
              <w:t>Il s’agit d’un modèle de référence</w:t>
            </w:r>
            <w:r>
              <w:rPr>
                <w:rFonts w:asciiTheme="minorHAnsi" w:eastAsiaTheme="minorHAnsi" w:hAnsiTheme="minorHAnsi" w:cstheme="minorBidi"/>
                <w:b/>
                <w:i/>
                <w:color w:val="FF0000"/>
                <w:sz w:val="18"/>
                <w:szCs w:val="18"/>
                <w:u w:val="single"/>
              </w:rPr>
              <w:t>, il ne limite en aucun cas les informations à décrire si celles-ci ne sont pas inclus</w:t>
            </w:r>
            <w:r w:rsidR="00612A67">
              <w:rPr>
                <w:rFonts w:asciiTheme="minorHAnsi" w:eastAsiaTheme="minorHAnsi" w:hAnsiTheme="minorHAnsi" w:cstheme="minorBidi"/>
                <w:b/>
                <w:i/>
                <w:color w:val="FF0000"/>
                <w:sz w:val="18"/>
                <w:szCs w:val="18"/>
                <w:u w:val="single"/>
              </w:rPr>
              <w:t>es</w:t>
            </w:r>
            <w:r>
              <w:rPr>
                <w:rFonts w:asciiTheme="minorHAnsi" w:eastAsiaTheme="minorHAnsi" w:hAnsiTheme="minorHAnsi" w:cstheme="minorBidi"/>
                <w:b/>
                <w:i/>
                <w:color w:val="FF0000"/>
                <w:sz w:val="18"/>
                <w:szCs w:val="18"/>
                <w:u w:val="single"/>
              </w:rPr>
              <w:t xml:space="preserve"> dans le modèle</w:t>
            </w:r>
            <w:r w:rsidRPr="00C565F0">
              <w:rPr>
                <w:rFonts w:asciiTheme="minorHAnsi" w:eastAsiaTheme="minorHAnsi" w:hAnsiTheme="minorHAnsi" w:cstheme="minorBidi"/>
                <w:b/>
                <w:i/>
                <w:color w:val="FF0000"/>
                <w:sz w:val="18"/>
                <w:szCs w:val="18"/>
                <w:u w:val="single"/>
              </w:rPr>
              <w:t>. Les paragraphes peuvent être adaptées pour répondre aux besoins spécifique</w:t>
            </w:r>
            <w:r w:rsidR="00612A67">
              <w:rPr>
                <w:rFonts w:asciiTheme="minorHAnsi" w:eastAsiaTheme="minorHAnsi" w:hAnsiTheme="minorHAnsi" w:cstheme="minorBidi"/>
                <w:b/>
                <w:i/>
                <w:color w:val="FF0000"/>
                <w:sz w:val="18"/>
                <w:szCs w:val="18"/>
                <w:u w:val="single"/>
              </w:rPr>
              <w:t>s</w:t>
            </w:r>
            <w:bookmarkStart w:id="1" w:name="_GoBack"/>
            <w:bookmarkEnd w:id="1"/>
            <w:r w:rsidRPr="00C565F0">
              <w:rPr>
                <w:rFonts w:asciiTheme="minorHAnsi" w:eastAsiaTheme="minorHAnsi" w:hAnsiTheme="minorHAnsi" w:cstheme="minorBidi"/>
                <w:b/>
                <w:i/>
                <w:color w:val="FF0000"/>
                <w:sz w:val="18"/>
                <w:szCs w:val="18"/>
                <w:u w:val="single"/>
              </w:rPr>
              <w:t xml:space="preserve"> de la solution décrite dans ce document</w:t>
            </w:r>
            <w:r>
              <w:rPr>
                <w:rFonts w:asciiTheme="minorHAnsi" w:eastAsiaTheme="minorHAnsi" w:hAnsiTheme="minorHAnsi" w:cstheme="minorBidi"/>
                <w:b/>
                <w:i/>
                <w:color w:val="FF0000"/>
                <w:sz w:val="18"/>
                <w:szCs w:val="18"/>
                <w:u w:val="single"/>
              </w:rPr>
              <w:t>.</w:t>
            </w:r>
          </w:p>
          <w:p w14:paraId="05A4C54A" w14:textId="178DF0F5" w:rsidR="000274F8" w:rsidRPr="00BC4E71" w:rsidRDefault="000274F8">
            <w:pPr>
              <w:pStyle w:val="PARGTITR1"/>
              <w:tabs>
                <w:tab w:val="left" w:pos="1440"/>
                <w:tab w:val="left" w:pos="2160"/>
              </w:tabs>
              <w:rPr>
                <w:rFonts w:cs="Open Sans"/>
              </w:rPr>
            </w:pPr>
          </w:p>
        </w:tc>
      </w:tr>
    </w:tbl>
    <w:p w14:paraId="07CA3E46" w14:textId="77777777" w:rsidR="00A768B8" w:rsidRDefault="00A768B8" w:rsidP="00A75D63">
      <w:pPr>
        <w:pStyle w:val="Textedesaisie"/>
      </w:pPr>
    </w:p>
    <w:p w14:paraId="74C3AD29" w14:textId="77777777" w:rsidR="00C655DD" w:rsidRDefault="00C655DD" w:rsidP="00A75D63">
      <w:pPr>
        <w:pStyle w:val="Textedesaisie"/>
      </w:pPr>
    </w:p>
    <w:p w14:paraId="11D704C5" w14:textId="77777777" w:rsidR="00C655DD" w:rsidRDefault="00C655DD">
      <w:pPr>
        <w:spacing w:after="160" w:line="259" w:lineRule="auto"/>
        <w:sectPr w:rsidR="00C655DD" w:rsidSect="00645A39">
          <w:footerReference w:type="default" r:id="rId8"/>
          <w:footerReference w:type="first" r:id="rId9"/>
          <w:pgSz w:w="11906" w:h="16838" w:code="9"/>
          <w:pgMar w:top="1134" w:right="851" w:bottom="567" w:left="851" w:header="567" w:footer="567" w:gutter="0"/>
          <w:cols w:space="708"/>
          <w:titlePg/>
          <w:docGrid w:linePitch="360"/>
        </w:sectPr>
      </w:pPr>
    </w:p>
    <w:p w14:paraId="00DEAB40" w14:textId="77777777" w:rsidR="00BB63D0" w:rsidRPr="00CB2371" w:rsidRDefault="00252033" w:rsidP="00F140E5">
      <w:pPr>
        <w:pStyle w:val="Titre1"/>
      </w:pPr>
      <w:bookmarkStart w:id="2" w:name="_Toc135732412"/>
      <w:r w:rsidRPr="00CB2371">
        <w:lastRenderedPageBreak/>
        <w:t>Sommaire</w:t>
      </w:r>
      <w:bookmarkEnd w:id="0"/>
      <w:bookmarkEnd w:id="2"/>
    </w:p>
    <w:p w14:paraId="795C53C5" w14:textId="77777777" w:rsidR="003229F9" w:rsidRDefault="003229F9" w:rsidP="002F3963">
      <w:pPr>
        <w:pStyle w:val="Textedesaisie"/>
      </w:pPr>
    </w:p>
    <w:p w14:paraId="66069C22" w14:textId="77777777" w:rsidR="008868AA" w:rsidRDefault="008868AA" w:rsidP="002F3963">
      <w:pPr>
        <w:pStyle w:val="Textedesaisie"/>
      </w:pPr>
    </w:p>
    <w:p w14:paraId="5C3B86EC" w14:textId="199CE868" w:rsidR="00B5003D" w:rsidRDefault="00C50B5A">
      <w:pPr>
        <w:pStyle w:val="TM1"/>
        <w:rPr>
          <w:rFonts w:eastAsiaTheme="minorEastAsia"/>
          <w:b w:val="0"/>
          <w:caps w:val="0"/>
          <w:sz w:val="22"/>
          <w:lang w:eastAsia="fr-FR"/>
        </w:rPr>
      </w:pPr>
      <w:r>
        <w:fldChar w:fldCharType="begin"/>
      </w:r>
      <w:r>
        <w:instrText xml:space="preserve"> TOC \o "1-4" \h \z \u </w:instrText>
      </w:r>
      <w:r>
        <w:fldChar w:fldCharType="separate"/>
      </w:r>
      <w:hyperlink w:anchor="_Toc135732412" w:history="1">
        <w:r w:rsidR="00B5003D" w:rsidRPr="00337F32">
          <w:rPr>
            <w:rStyle w:val="Lienhypertexte"/>
          </w:rPr>
          <w:t>Sommaire</w:t>
        </w:r>
        <w:r w:rsidR="00B5003D">
          <w:rPr>
            <w:webHidden/>
          </w:rPr>
          <w:tab/>
        </w:r>
        <w:r w:rsidR="00B5003D">
          <w:rPr>
            <w:webHidden/>
          </w:rPr>
          <w:fldChar w:fldCharType="begin"/>
        </w:r>
        <w:r w:rsidR="00B5003D">
          <w:rPr>
            <w:webHidden/>
          </w:rPr>
          <w:instrText xml:space="preserve"> PAGEREF _Toc135732412 \h </w:instrText>
        </w:r>
        <w:r w:rsidR="00B5003D">
          <w:rPr>
            <w:webHidden/>
          </w:rPr>
        </w:r>
        <w:r w:rsidR="00B5003D">
          <w:rPr>
            <w:webHidden/>
          </w:rPr>
          <w:fldChar w:fldCharType="separate"/>
        </w:r>
        <w:r w:rsidR="00B5003D">
          <w:rPr>
            <w:webHidden/>
          </w:rPr>
          <w:t>3</w:t>
        </w:r>
        <w:r w:rsidR="00B5003D">
          <w:rPr>
            <w:webHidden/>
          </w:rPr>
          <w:fldChar w:fldCharType="end"/>
        </w:r>
      </w:hyperlink>
    </w:p>
    <w:p w14:paraId="72B3FEF9" w14:textId="6960B163" w:rsidR="00B5003D" w:rsidRDefault="00EE2FC7">
      <w:pPr>
        <w:pStyle w:val="TM1"/>
        <w:rPr>
          <w:rFonts w:eastAsiaTheme="minorEastAsia"/>
          <w:b w:val="0"/>
          <w:caps w:val="0"/>
          <w:sz w:val="22"/>
          <w:lang w:eastAsia="fr-FR"/>
        </w:rPr>
      </w:pPr>
      <w:hyperlink w:anchor="_Toc135732413" w:history="1">
        <w:r w:rsidR="00B5003D" w:rsidRPr="00337F32">
          <w:rPr>
            <w:rStyle w:val="Lienhypertexte"/>
          </w:rPr>
          <w:t>Index des figures</w:t>
        </w:r>
        <w:r w:rsidR="00B5003D">
          <w:rPr>
            <w:webHidden/>
          </w:rPr>
          <w:tab/>
        </w:r>
        <w:r w:rsidR="00B5003D">
          <w:rPr>
            <w:webHidden/>
          </w:rPr>
          <w:fldChar w:fldCharType="begin"/>
        </w:r>
        <w:r w:rsidR="00B5003D">
          <w:rPr>
            <w:webHidden/>
          </w:rPr>
          <w:instrText xml:space="preserve"> PAGEREF _Toc135732413 \h </w:instrText>
        </w:r>
        <w:r w:rsidR="00B5003D">
          <w:rPr>
            <w:webHidden/>
          </w:rPr>
        </w:r>
        <w:r w:rsidR="00B5003D">
          <w:rPr>
            <w:webHidden/>
          </w:rPr>
          <w:fldChar w:fldCharType="separate"/>
        </w:r>
        <w:r w:rsidR="00B5003D">
          <w:rPr>
            <w:webHidden/>
          </w:rPr>
          <w:t>5</w:t>
        </w:r>
        <w:r w:rsidR="00B5003D">
          <w:rPr>
            <w:webHidden/>
          </w:rPr>
          <w:fldChar w:fldCharType="end"/>
        </w:r>
      </w:hyperlink>
    </w:p>
    <w:p w14:paraId="7E497E3B" w14:textId="5E5E5E04" w:rsidR="00B5003D" w:rsidRDefault="00EE2FC7">
      <w:pPr>
        <w:pStyle w:val="TM1"/>
        <w:rPr>
          <w:rFonts w:eastAsiaTheme="minorEastAsia"/>
          <w:b w:val="0"/>
          <w:caps w:val="0"/>
          <w:sz w:val="22"/>
          <w:lang w:eastAsia="fr-FR"/>
        </w:rPr>
      </w:pPr>
      <w:hyperlink w:anchor="_Toc135732414" w:history="1">
        <w:r w:rsidR="00B5003D" w:rsidRPr="00337F32">
          <w:rPr>
            <w:rStyle w:val="Lienhypertexte"/>
          </w:rPr>
          <w:t>Fiche de suivi</w:t>
        </w:r>
        <w:r w:rsidR="00B5003D">
          <w:rPr>
            <w:webHidden/>
          </w:rPr>
          <w:tab/>
        </w:r>
        <w:r w:rsidR="00B5003D">
          <w:rPr>
            <w:webHidden/>
          </w:rPr>
          <w:fldChar w:fldCharType="begin"/>
        </w:r>
        <w:r w:rsidR="00B5003D">
          <w:rPr>
            <w:webHidden/>
          </w:rPr>
          <w:instrText xml:space="preserve"> PAGEREF _Toc135732414 \h </w:instrText>
        </w:r>
        <w:r w:rsidR="00B5003D">
          <w:rPr>
            <w:webHidden/>
          </w:rPr>
        </w:r>
        <w:r w:rsidR="00B5003D">
          <w:rPr>
            <w:webHidden/>
          </w:rPr>
          <w:fldChar w:fldCharType="separate"/>
        </w:r>
        <w:r w:rsidR="00B5003D">
          <w:rPr>
            <w:webHidden/>
          </w:rPr>
          <w:t>6</w:t>
        </w:r>
        <w:r w:rsidR="00B5003D">
          <w:rPr>
            <w:webHidden/>
          </w:rPr>
          <w:fldChar w:fldCharType="end"/>
        </w:r>
      </w:hyperlink>
    </w:p>
    <w:p w14:paraId="647C8D4D" w14:textId="48CAD386" w:rsidR="00B5003D" w:rsidRDefault="00EE2FC7">
      <w:pPr>
        <w:pStyle w:val="TM2"/>
        <w:rPr>
          <w:rFonts w:eastAsiaTheme="minorEastAsia"/>
          <w:smallCaps w:val="0"/>
          <w:sz w:val="22"/>
          <w:lang w:eastAsia="fr-FR"/>
        </w:rPr>
      </w:pPr>
      <w:hyperlink w:anchor="_Toc135732415" w:history="1">
        <w:r w:rsidR="00B5003D" w:rsidRPr="00337F32">
          <w:rPr>
            <w:rStyle w:val="Lienhypertexte"/>
          </w:rPr>
          <w:t>A. Caractéristiques du document</w:t>
        </w:r>
        <w:r w:rsidR="00B5003D">
          <w:rPr>
            <w:webHidden/>
          </w:rPr>
          <w:tab/>
        </w:r>
        <w:r w:rsidR="00B5003D">
          <w:rPr>
            <w:webHidden/>
          </w:rPr>
          <w:fldChar w:fldCharType="begin"/>
        </w:r>
        <w:r w:rsidR="00B5003D">
          <w:rPr>
            <w:webHidden/>
          </w:rPr>
          <w:instrText xml:space="preserve"> PAGEREF _Toc135732415 \h </w:instrText>
        </w:r>
        <w:r w:rsidR="00B5003D">
          <w:rPr>
            <w:webHidden/>
          </w:rPr>
        </w:r>
        <w:r w:rsidR="00B5003D">
          <w:rPr>
            <w:webHidden/>
          </w:rPr>
          <w:fldChar w:fldCharType="separate"/>
        </w:r>
        <w:r w:rsidR="00B5003D">
          <w:rPr>
            <w:webHidden/>
          </w:rPr>
          <w:t>6</w:t>
        </w:r>
        <w:r w:rsidR="00B5003D">
          <w:rPr>
            <w:webHidden/>
          </w:rPr>
          <w:fldChar w:fldCharType="end"/>
        </w:r>
      </w:hyperlink>
    </w:p>
    <w:p w14:paraId="1945A428" w14:textId="6D6CD78F" w:rsidR="00B5003D" w:rsidRDefault="00EE2FC7">
      <w:pPr>
        <w:pStyle w:val="TM2"/>
        <w:rPr>
          <w:rFonts w:eastAsiaTheme="minorEastAsia"/>
          <w:smallCaps w:val="0"/>
          <w:sz w:val="22"/>
          <w:lang w:eastAsia="fr-FR"/>
        </w:rPr>
      </w:pPr>
      <w:hyperlink w:anchor="_Toc135732416" w:history="1">
        <w:r w:rsidR="00B5003D" w:rsidRPr="00337F32">
          <w:rPr>
            <w:rStyle w:val="Lienhypertexte"/>
          </w:rPr>
          <w:t>B. Suivi des versions</w:t>
        </w:r>
        <w:r w:rsidR="00B5003D">
          <w:rPr>
            <w:webHidden/>
          </w:rPr>
          <w:tab/>
        </w:r>
        <w:r w:rsidR="00B5003D">
          <w:rPr>
            <w:webHidden/>
          </w:rPr>
          <w:fldChar w:fldCharType="begin"/>
        </w:r>
        <w:r w:rsidR="00B5003D">
          <w:rPr>
            <w:webHidden/>
          </w:rPr>
          <w:instrText xml:space="preserve"> PAGEREF _Toc135732416 \h </w:instrText>
        </w:r>
        <w:r w:rsidR="00B5003D">
          <w:rPr>
            <w:webHidden/>
          </w:rPr>
        </w:r>
        <w:r w:rsidR="00B5003D">
          <w:rPr>
            <w:webHidden/>
          </w:rPr>
          <w:fldChar w:fldCharType="separate"/>
        </w:r>
        <w:r w:rsidR="00B5003D">
          <w:rPr>
            <w:webHidden/>
          </w:rPr>
          <w:t>6</w:t>
        </w:r>
        <w:r w:rsidR="00B5003D">
          <w:rPr>
            <w:webHidden/>
          </w:rPr>
          <w:fldChar w:fldCharType="end"/>
        </w:r>
      </w:hyperlink>
    </w:p>
    <w:p w14:paraId="1FB75C90" w14:textId="3A62C813" w:rsidR="00B5003D" w:rsidRDefault="00EE2FC7">
      <w:pPr>
        <w:pStyle w:val="TM2"/>
        <w:rPr>
          <w:rFonts w:eastAsiaTheme="minorEastAsia"/>
          <w:smallCaps w:val="0"/>
          <w:sz w:val="22"/>
          <w:lang w:eastAsia="fr-FR"/>
        </w:rPr>
      </w:pPr>
      <w:hyperlink w:anchor="_Toc135732417" w:history="1">
        <w:r w:rsidR="00B5003D" w:rsidRPr="00337F32">
          <w:rPr>
            <w:rStyle w:val="Lienhypertexte"/>
          </w:rPr>
          <w:t>C. Mots clés</w:t>
        </w:r>
        <w:r w:rsidR="00B5003D">
          <w:rPr>
            <w:webHidden/>
          </w:rPr>
          <w:tab/>
        </w:r>
        <w:r w:rsidR="00B5003D">
          <w:rPr>
            <w:webHidden/>
          </w:rPr>
          <w:fldChar w:fldCharType="begin"/>
        </w:r>
        <w:r w:rsidR="00B5003D">
          <w:rPr>
            <w:webHidden/>
          </w:rPr>
          <w:instrText xml:space="preserve"> PAGEREF _Toc135732417 \h </w:instrText>
        </w:r>
        <w:r w:rsidR="00B5003D">
          <w:rPr>
            <w:webHidden/>
          </w:rPr>
        </w:r>
        <w:r w:rsidR="00B5003D">
          <w:rPr>
            <w:webHidden/>
          </w:rPr>
          <w:fldChar w:fldCharType="separate"/>
        </w:r>
        <w:r w:rsidR="00B5003D">
          <w:rPr>
            <w:webHidden/>
          </w:rPr>
          <w:t>6</w:t>
        </w:r>
        <w:r w:rsidR="00B5003D">
          <w:rPr>
            <w:webHidden/>
          </w:rPr>
          <w:fldChar w:fldCharType="end"/>
        </w:r>
      </w:hyperlink>
    </w:p>
    <w:p w14:paraId="5866C578" w14:textId="653A01D9" w:rsidR="00B5003D" w:rsidRDefault="00EE2FC7">
      <w:pPr>
        <w:pStyle w:val="TM2"/>
        <w:rPr>
          <w:rFonts w:eastAsiaTheme="minorEastAsia"/>
          <w:smallCaps w:val="0"/>
          <w:sz w:val="22"/>
          <w:lang w:eastAsia="fr-FR"/>
        </w:rPr>
      </w:pPr>
      <w:hyperlink w:anchor="_Toc135732418" w:history="1">
        <w:r w:rsidR="00B5003D" w:rsidRPr="00337F32">
          <w:rPr>
            <w:rStyle w:val="Lienhypertexte"/>
          </w:rPr>
          <w:t>D. Documents de référence</w:t>
        </w:r>
        <w:r w:rsidR="00B5003D">
          <w:rPr>
            <w:webHidden/>
          </w:rPr>
          <w:tab/>
        </w:r>
        <w:r w:rsidR="00B5003D">
          <w:rPr>
            <w:webHidden/>
          </w:rPr>
          <w:fldChar w:fldCharType="begin"/>
        </w:r>
        <w:r w:rsidR="00B5003D">
          <w:rPr>
            <w:webHidden/>
          </w:rPr>
          <w:instrText xml:space="preserve"> PAGEREF _Toc135732418 \h </w:instrText>
        </w:r>
        <w:r w:rsidR="00B5003D">
          <w:rPr>
            <w:webHidden/>
          </w:rPr>
        </w:r>
        <w:r w:rsidR="00B5003D">
          <w:rPr>
            <w:webHidden/>
          </w:rPr>
          <w:fldChar w:fldCharType="separate"/>
        </w:r>
        <w:r w:rsidR="00B5003D">
          <w:rPr>
            <w:webHidden/>
          </w:rPr>
          <w:t>6</w:t>
        </w:r>
        <w:r w:rsidR="00B5003D">
          <w:rPr>
            <w:webHidden/>
          </w:rPr>
          <w:fldChar w:fldCharType="end"/>
        </w:r>
      </w:hyperlink>
    </w:p>
    <w:p w14:paraId="79B27F88" w14:textId="386A9482" w:rsidR="00B5003D" w:rsidRDefault="00EE2FC7">
      <w:pPr>
        <w:pStyle w:val="TM1"/>
        <w:rPr>
          <w:rFonts w:eastAsiaTheme="minorEastAsia"/>
          <w:b w:val="0"/>
          <w:caps w:val="0"/>
          <w:sz w:val="22"/>
          <w:lang w:eastAsia="fr-FR"/>
        </w:rPr>
      </w:pPr>
      <w:hyperlink w:anchor="_Toc135732419" w:history="1">
        <w:r w:rsidR="00B5003D" w:rsidRPr="00337F32">
          <w:rPr>
            <w:rStyle w:val="Lienhypertexte"/>
          </w:rPr>
          <w:t>Fiche signalétique de la solution</w:t>
        </w:r>
        <w:r w:rsidR="00B5003D">
          <w:rPr>
            <w:webHidden/>
          </w:rPr>
          <w:tab/>
        </w:r>
        <w:r w:rsidR="00B5003D">
          <w:rPr>
            <w:webHidden/>
          </w:rPr>
          <w:fldChar w:fldCharType="begin"/>
        </w:r>
        <w:r w:rsidR="00B5003D">
          <w:rPr>
            <w:webHidden/>
          </w:rPr>
          <w:instrText xml:space="preserve"> PAGEREF _Toc135732419 \h </w:instrText>
        </w:r>
        <w:r w:rsidR="00B5003D">
          <w:rPr>
            <w:webHidden/>
          </w:rPr>
        </w:r>
        <w:r w:rsidR="00B5003D">
          <w:rPr>
            <w:webHidden/>
          </w:rPr>
          <w:fldChar w:fldCharType="separate"/>
        </w:r>
        <w:r w:rsidR="00B5003D">
          <w:rPr>
            <w:webHidden/>
          </w:rPr>
          <w:t>7</w:t>
        </w:r>
        <w:r w:rsidR="00B5003D">
          <w:rPr>
            <w:webHidden/>
          </w:rPr>
          <w:fldChar w:fldCharType="end"/>
        </w:r>
      </w:hyperlink>
    </w:p>
    <w:p w14:paraId="4FD376AC" w14:textId="19A3839D" w:rsidR="00B5003D" w:rsidRDefault="00EE2FC7">
      <w:pPr>
        <w:pStyle w:val="TM1"/>
        <w:rPr>
          <w:rFonts w:eastAsiaTheme="minorEastAsia"/>
          <w:b w:val="0"/>
          <w:caps w:val="0"/>
          <w:sz w:val="22"/>
          <w:lang w:eastAsia="fr-FR"/>
        </w:rPr>
      </w:pPr>
      <w:hyperlink w:anchor="_Toc135732420" w:history="1">
        <w:r w:rsidR="00B5003D" w:rsidRPr="00337F32">
          <w:rPr>
            <w:rStyle w:val="Lienhypertexte"/>
          </w:rPr>
          <w:t>Présentation générale</w:t>
        </w:r>
        <w:r w:rsidR="00B5003D">
          <w:rPr>
            <w:webHidden/>
          </w:rPr>
          <w:tab/>
        </w:r>
        <w:r w:rsidR="00B5003D">
          <w:rPr>
            <w:webHidden/>
          </w:rPr>
          <w:fldChar w:fldCharType="begin"/>
        </w:r>
        <w:r w:rsidR="00B5003D">
          <w:rPr>
            <w:webHidden/>
          </w:rPr>
          <w:instrText xml:space="preserve"> PAGEREF _Toc135732420 \h </w:instrText>
        </w:r>
        <w:r w:rsidR="00B5003D">
          <w:rPr>
            <w:webHidden/>
          </w:rPr>
        </w:r>
        <w:r w:rsidR="00B5003D">
          <w:rPr>
            <w:webHidden/>
          </w:rPr>
          <w:fldChar w:fldCharType="separate"/>
        </w:r>
        <w:r w:rsidR="00B5003D">
          <w:rPr>
            <w:webHidden/>
          </w:rPr>
          <w:t>8</w:t>
        </w:r>
        <w:r w:rsidR="00B5003D">
          <w:rPr>
            <w:webHidden/>
          </w:rPr>
          <w:fldChar w:fldCharType="end"/>
        </w:r>
      </w:hyperlink>
    </w:p>
    <w:p w14:paraId="7E7C7E78" w14:textId="48038E54" w:rsidR="00B5003D" w:rsidRDefault="00EE2FC7">
      <w:pPr>
        <w:pStyle w:val="TM2"/>
        <w:rPr>
          <w:rFonts w:eastAsiaTheme="minorEastAsia"/>
          <w:smallCaps w:val="0"/>
          <w:sz w:val="22"/>
          <w:lang w:eastAsia="fr-FR"/>
        </w:rPr>
      </w:pPr>
      <w:hyperlink w:anchor="_Toc135732421" w:history="1">
        <w:r w:rsidR="00B5003D" w:rsidRPr="00337F32">
          <w:rPr>
            <w:rStyle w:val="Lienhypertexte"/>
          </w:rPr>
          <w:t>A. La solution</w:t>
        </w:r>
        <w:r w:rsidR="00B5003D">
          <w:rPr>
            <w:webHidden/>
          </w:rPr>
          <w:tab/>
        </w:r>
        <w:r w:rsidR="00B5003D">
          <w:rPr>
            <w:webHidden/>
          </w:rPr>
          <w:fldChar w:fldCharType="begin"/>
        </w:r>
        <w:r w:rsidR="00B5003D">
          <w:rPr>
            <w:webHidden/>
          </w:rPr>
          <w:instrText xml:space="preserve"> PAGEREF _Toc135732421 \h </w:instrText>
        </w:r>
        <w:r w:rsidR="00B5003D">
          <w:rPr>
            <w:webHidden/>
          </w:rPr>
        </w:r>
        <w:r w:rsidR="00B5003D">
          <w:rPr>
            <w:webHidden/>
          </w:rPr>
          <w:fldChar w:fldCharType="separate"/>
        </w:r>
        <w:r w:rsidR="00B5003D">
          <w:rPr>
            <w:webHidden/>
          </w:rPr>
          <w:t>8</w:t>
        </w:r>
        <w:r w:rsidR="00B5003D">
          <w:rPr>
            <w:webHidden/>
          </w:rPr>
          <w:fldChar w:fldCharType="end"/>
        </w:r>
      </w:hyperlink>
    </w:p>
    <w:p w14:paraId="090CC792" w14:textId="7CD0CF74" w:rsidR="00B5003D" w:rsidRDefault="00EE2FC7">
      <w:pPr>
        <w:pStyle w:val="TM2"/>
        <w:rPr>
          <w:rFonts w:eastAsiaTheme="minorEastAsia"/>
          <w:smallCaps w:val="0"/>
          <w:sz w:val="22"/>
          <w:lang w:eastAsia="fr-FR"/>
        </w:rPr>
      </w:pPr>
      <w:hyperlink w:anchor="_Toc135732422" w:history="1">
        <w:r w:rsidR="00B5003D" w:rsidRPr="00337F32">
          <w:rPr>
            <w:rStyle w:val="Lienhypertexte"/>
          </w:rPr>
          <w:t>B. Description des applications</w:t>
        </w:r>
        <w:r w:rsidR="00B5003D">
          <w:rPr>
            <w:webHidden/>
          </w:rPr>
          <w:tab/>
        </w:r>
        <w:r w:rsidR="00B5003D">
          <w:rPr>
            <w:webHidden/>
          </w:rPr>
          <w:fldChar w:fldCharType="begin"/>
        </w:r>
        <w:r w:rsidR="00B5003D">
          <w:rPr>
            <w:webHidden/>
          </w:rPr>
          <w:instrText xml:space="preserve"> PAGEREF _Toc135732422 \h </w:instrText>
        </w:r>
        <w:r w:rsidR="00B5003D">
          <w:rPr>
            <w:webHidden/>
          </w:rPr>
        </w:r>
        <w:r w:rsidR="00B5003D">
          <w:rPr>
            <w:webHidden/>
          </w:rPr>
          <w:fldChar w:fldCharType="separate"/>
        </w:r>
        <w:r w:rsidR="00B5003D">
          <w:rPr>
            <w:webHidden/>
          </w:rPr>
          <w:t>8</w:t>
        </w:r>
        <w:r w:rsidR="00B5003D">
          <w:rPr>
            <w:webHidden/>
          </w:rPr>
          <w:fldChar w:fldCharType="end"/>
        </w:r>
      </w:hyperlink>
    </w:p>
    <w:p w14:paraId="4A50D6D3" w14:textId="2534E32E" w:rsidR="00B5003D" w:rsidRDefault="00EE2FC7">
      <w:pPr>
        <w:pStyle w:val="TM2"/>
        <w:rPr>
          <w:rFonts w:eastAsiaTheme="minorEastAsia"/>
          <w:smallCaps w:val="0"/>
          <w:sz w:val="22"/>
          <w:lang w:eastAsia="fr-FR"/>
        </w:rPr>
      </w:pPr>
      <w:hyperlink w:anchor="_Toc135732423" w:history="1">
        <w:r w:rsidR="00B5003D" w:rsidRPr="00337F32">
          <w:rPr>
            <w:rStyle w:val="Lienhypertexte"/>
          </w:rPr>
          <w:t>C. Description des services externes</w:t>
        </w:r>
        <w:r w:rsidR="00B5003D">
          <w:rPr>
            <w:webHidden/>
          </w:rPr>
          <w:tab/>
        </w:r>
        <w:r w:rsidR="00B5003D">
          <w:rPr>
            <w:webHidden/>
          </w:rPr>
          <w:fldChar w:fldCharType="begin"/>
        </w:r>
        <w:r w:rsidR="00B5003D">
          <w:rPr>
            <w:webHidden/>
          </w:rPr>
          <w:instrText xml:space="preserve"> PAGEREF _Toc135732423 \h </w:instrText>
        </w:r>
        <w:r w:rsidR="00B5003D">
          <w:rPr>
            <w:webHidden/>
          </w:rPr>
        </w:r>
        <w:r w:rsidR="00B5003D">
          <w:rPr>
            <w:webHidden/>
          </w:rPr>
          <w:fldChar w:fldCharType="separate"/>
        </w:r>
        <w:r w:rsidR="00B5003D">
          <w:rPr>
            <w:webHidden/>
          </w:rPr>
          <w:t>8</w:t>
        </w:r>
        <w:r w:rsidR="00B5003D">
          <w:rPr>
            <w:webHidden/>
          </w:rPr>
          <w:fldChar w:fldCharType="end"/>
        </w:r>
      </w:hyperlink>
    </w:p>
    <w:p w14:paraId="1A4E2BA1" w14:textId="1BCEE535" w:rsidR="00B5003D" w:rsidRDefault="00EE2FC7">
      <w:pPr>
        <w:pStyle w:val="TM1"/>
        <w:rPr>
          <w:rFonts w:eastAsiaTheme="minorEastAsia"/>
          <w:b w:val="0"/>
          <w:caps w:val="0"/>
          <w:sz w:val="22"/>
          <w:lang w:eastAsia="fr-FR"/>
        </w:rPr>
      </w:pPr>
      <w:hyperlink w:anchor="_Toc135732424" w:history="1">
        <w:r w:rsidR="00B5003D" w:rsidRPr="00337F32">
          <w:rPr>
            <w:rStyle w:val="Lienhypertexte"/>
          </w:rPr>
          <w:t>Besoins en terme de continuité de service</w:t>
        </w:r>
        <w:r w:rsidR="00B5003D">
          <w:rPr>
            <w:webHidden/>
          </w:rPr>
          <w:tab/>
        </w:r>
        <w:r w:rsidR="00B5003D">
          <w:rPr>
            <w:webHidden/>
          </w:rPr>
          <w:fldChar w:fldCharType="begin"/>
        </w:r>
        <w:r w:rsidR="00B5003D">
          <w:rPr>
            <w:webHidden/>
          </w:rPr>
          <w:instrText xml:space="preserve"> PAGEREF _Toc135732424 \h </w:instrText>
        </w:r>
        <w:r w:rsidR="00B5003D">
          <w:rPr>
            <w:webHidden/>
          </w:rPr>
        </w:r>
        <w:r w:rsidR="00B5003D">
          <w:rPr>
            <w:webHidden/>
          </w:rPr>
          <w:fldChar w:fldCharType="separate"/>
        </w:r>
        <w:r w:rsidR="00B5003D">
          <w:rPr>
            <w:webHidden/>
          </w:rPr>
          <w:t>9</w:t>
        </w:r>
        <w:r w:rsidR="00B5003D">
          <w:rPr>
            <w:webHidden/>
          </w:rPr>
          <w:fldChar w:fldCharType="end"/>
        </w:r>
      </w:hyperlink>
    </w:p>
    <w:p w14:paraId="43EC8433" w14:textId="57EEE142" w:rsidR="00B5003D" w:rsidRDefault="00EE2FC7">
      <w:pPr>
        <w:pStyle w:val="TM1"/>
        <w:rPr>
          <w:rFonts w:eastAsiaTheme="minorEastAsia"/>
          <w:b w:val="0"/>
          <w:caps w:val="0"/>
          <w:sz w:val="22"/>
          <w:lang w:eastAsia="fr-FR"/>
        </w:rPr>
      </w:pPr>
      <w:hyperlink w:anchor="_Toc135732425" w:history="1">
        <w:r w:rsidR="00B5003D" w:rsidRPr="00337F32">
          <w:rPr>
            <w:rStyle w:val="Lienhypertexte"/>
          </w:rPr>
          <w:t>Les choix d’architecture</w:t>
        </w:r>
        <w:r w:rsidR="00B5003D">
          <w:rPr>
            <w:webHidden/>
          </w:rPr>
          <w:tab/>
        </w:r>
        <w:r w:rsidR="00B5003D">
          <w:rPr>
            <w:webHidden/>
          </w:rPr>
          <w:fldChar w:fldCharType="begin"/>
        </w:r>
        <w:r w:rsidR="00B5003D">
          <w:rPr>
            <w:webHidden/>
          </w:rPr>
          <w:instrText xml:space="preserve"> PAGEREF _Toc135732425 \h </w:instrText>
        </w:r>
        <w:r w:rsidR="00B5003D">
          <w:rPr>
            <w:webHidden/>
          </w:rPr>
        </w:r>
        <w:r w:rsidR="00B5003D">
          <w:rPr>
            <w:webHidden/>
          </w:rPr>
          <w:fldChar w:fldCharType="separate"/>
        </w:r>
        <w:r w:rsidR="00B5003D">
          <w:rPr>
            <w:webHidden/>
          </w:rPr>
          <w:t>10</w:t>
        </w:r>
        <w:r w:rsidR="00B5003D">
          <w:rPr>
            <w:webHidden/>
          </w:rPr>
          <w:fldChar w:fldCharType="end"/>
        </w:r>
      </w:hyperlink>
    </w:p>
    <w:p w14:paraId="639861A8" w14:textId="00AD4B81" w:rsidR="00B5003D" w:rsidRDefault="00EE2FC7">
      <w:pPr>
        <w:pStyle w:val="TM2"/>
        <w:rPr>
          <w:rFonts w:eastAsiaTheme="minorEastAsia"/>
          <w:smallCaps w:val="0"/>
          <w:sz w:val="22"/>
          <w:lang w:eastAsia="fr-FR"/>
        </w:rPr>
      </w:pPr>
      <w:hyperlink w:anchor="_Toc135732426" w:history="1">
        <w:r w:rsidR="00B5003D" w:rsidRPr="00337F32">
          <w:rPr>
            <w:rStyle w:val="Lienhypertexte"/>
          </w:rPr>
          <w:t>A. Choix n°1</w:t>
        </w:r>
        <w:r w:rsidR="00B5003D" w:rsidRPr="00337F32">
          <w:rPr>
            <w:rStyle w:val="Lienhypertexte"/>
            <w:rFonts w:ascii="Cambria" w:hAnsi="Cambria" w:cs="Cambria"/>
          </w:rPr>
          <w:t> </w:t>
        </w:r>
        <w:r w:rsidR="00B5003D" w:rsidRPr="00337F32">
          <w:rPr>
            <w:rStyle w:val="Lienhypertexte"/>
          </w:rPr>
          <w:t>: xxx</w:t>
        </w:r>
        <w:r w:rsidR="00B5003D">
          <w:rPr>
            <w:webHidden/>
          </w:rPr>
          <w:tab/>
        </w:r>
        <w:r w:rsidR="00B5003D">
          <w:rPr>
            <w:webHidden/>
          </w:rPr>
          <w:fldChar w:fldCharType="begin"/>
        </w:r>
        <w:r w:rsidR="00B5003D">
          <w:rPr>
            <w:webHidden/>
          </w:rPr>
          <w:instrText xml:space="preserve"> PAGEREF _Toc135732426 \h </w:instrText>
        </w:r>
        <w:r w:rsidR="00B5003D">
          <w:rPr>
            <w:webHidden/>
          </w:rPr>
        </w:r>
        <w:r w:rsidR="00B5003D">
          <w:rPr>
            <w:webHidden/>
          </w:rPr>
          <w:fldChar w:fldCharType="separate"/>
        </w:r>
        <w:r w:rsidR="00B5003D">
          <w:rPr>
            <w:webHidden/>
          </w:rPr>
          <w:t>10</w:t>
        </w:r>
        <w:r w:rsidR="00B5003D">
          <w:rPr>
            <w:webHidden/>
          </w:rPr>
          <w:fldChar w:fldCharType="end"/>
        </w:r>
      </w:hyperlink>
    </w:p>
    <w:p w14:paraId="67E74EA8" w14:textId="478BD7D6" w:rsidR="00B5003D" w:rsidRDefault="00EE2FC7">
      <w:pPr>
        <w:pStyle w:val="TM1"/>
        <w:rPr>
          <w:rFonts w:eastAsiaTheme="minorEastAsia"/>
          <w:b w:val="0"/>
          <w:caps w:val="0"/>
          <w:sz w:val="22"/>
          <w:lang w:eastAsia="fr-FR"/>
        </w:rPr>
      </w:pPr>
      <w:hyperlink w:anchor="_Toc135732427" w:history="1">
        <w:r w:rsidR="00B5003D" w:rsidRPr="00337F32">
          <w:rPr>
            <w:rStyle w:val="Lienhypertexte"/>
          </w:rPr>
          <w:t>Architecture technique</w:t>
        </w:r>
        <w:r w:rsidR="00B5003D">
          <w:rPr>
            <w:webHidden/>
          </w:rPr>
          <w:tab/>
        </w:r>
        <w:r w:rsidR="00B5003D">
          <w:rPr>
            <w:webHidden/>
          </w:rPr>
          <w:fldChar w:fldCharType="begin"/>
        </w:r>
        <w:r w:rsidR="00B5003D">
          <w:rPr>
            <w:webHidden/>
          </w:rPr>
          <w:instrText xml:space="preserve"> PAGEREF _Toc135732427 \h </w:instrText>
        </w:r>
        <w:r w:rsidR="00B5003D">
          <w:rPr>
            <w:webHidden/>
          </w:rPr>
        </w:r>
        <w:r w:rsidR="00B5003D">
          <w:rPr>
            <w:webHidden/>
          </w:rPr>
          <w:fldChar w:fldCharType="separate"/>
        </w:r>
        <w:r w:rsidR="00B5003D">
          <w:rPr>
            <w:webHidden/>
          </w:rPr>
          <w:t>11</w:t>
        </w:r>
        <w:r w:rsidR="00B5003D">
          <w:rPr>
            <w:webHidden/>
          </w:rPr>
          <w:fldChar w:fldCharType="end"/>
        </w:r>
      </w:hyperlink>
    </w:p>
    <w:p w14:paraId="2FC18110" w14:textId="46296503" w:rsidR="00B5003D" w:rsidRDefault="00EE2FC7">
      <w:pPr>
        <w:pStyle w:val="TM2"/>
        <w:rPr>
          <w:rFonts w:eastAsiaTheme="minorEastAsia"/>
          <w:smallCaps w:val="0"/>
          <w:sz w:val="22"/>
          <w:lang w:eastAsia="fr-FR"/>
        </w:rPr>
      </w:pPr>
      <w:hyperlink w:anchor="_Toc135732428" w:history="1">
        <w:r w:rsidR="00B5003D" w:rsidRPr="00337F32">
          <w:rPr>
            <w:rStyle w:val="Lienhypertexte"/>
          </w:rPr>
          <w:t>A. Environnement de production</w:t>
        </w:r>
        <w:r w:rsidR="00B5003D">
          <w:rPr>
            <w:webHidden/>
          </w:rPr>
          <w:tab/>
        </w:r>
        <w:r w:rsidR="00B5003D">
          <w:rPr>
            <w:webHidden/>
          </w:rPr>
          <w:fldChar w:fldCharType="begin"/>
        </w:r>
        <w:r w:rsidR="00B5003D">
          <w:rPr>
            <w:webHidden/>
          </w:rPr>
          <w:instrText xml:space="preserve"> PAGEREF _Toc135732428 \h </w:instrText>
        </w:r>
        <w:r w:rsidR="00B5003D">
          <w:rPr>
            <w:webHidden/>
          </w:rPr>
        </w:r>
        <w:r w:rsidR="00B5003D">
          <w:rPr>
            <w:webHidden/>
          </w:rPr>
          <w:fldChar w:fldCharType="separate"/>
        </w:r>
        <w:r w:rsidR="00B5003D">
          <w:rPr>
            <w:webHidden/>
          </w:rPr>
          <w:t>13</w:t>
        </w:r>
        <w:r w:rsidR="00B5003D">
          <w:rPr>
            <w:webHidden/>
          </w:rPr>
          <w:fldChar w:fldCharType="end"/>
        </w:r>
      </w:hyperlink>
    </w:p>
    <w:p w14:paraId="2D810A38" w14:textId="1E09032C" w:rsidR="00B5003D" w:rsidRDefault="00EE2FC7">
      <w:pPr>
        <w:pStyle w:val="TM3"/>
        <w:rPr>
          <w:rFonts w:eastAsiaTheme="minorEastAsia" w:cstheme="minorBidi"/>
          <w:i w:val="0"/>
          <w:sz w:val="22"/>
          <w:lang w:eastAsia="fr-FR"/>
        </w:rPr>
      </w:pPr>
      <w:hyperlink w:anchor="_Toc135732429"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Cartographie technique</w:t>
        </w:r>
        <w:r w:rsidR="00B5003D">
          <w:rPr>
            <w:webHidden/>
          </w:rPr>
          <w:tab/>
        </w:r>
        <w:r w:rsidR="00B5003D">
          <w:rPr>
            <w:webHidden/>
          </w:rPr>
          <w:fldChar w:fldCharType="begin"/>
        </w:r>
        <w:r w:rsidR="00B5003D">
          <w:rPr>
            <w:webHidden/>
          </w:rPr>
          <w:instrText xml:space="preserve"> PAGEREF _Toc135732429 \h </w:instrText>
        </w:r>
        <w:r w:rsidR="00B5003D">
          <w:rPr>
            <w:webHidden/>
          </w:rPr>
        </w:r>
        <w:r w:rsidR="00B5003D">
          <w:rPr>
            <w:webHidden/>
          </w:rPr>
          <w:fldChar w:fldCharType="separate"/>
        </w:r>
        <w:r w:rsidR="00B5003D">
          <w:rPr>
            <w:webHidden/>
          </w:rPr>
          <w:t>13</w:t>
        </w:r>
        <w:r w:rsidR="00B5003D">
          <w:rPr>
            <w:webHidden/>
          </w:rPr>
          <w:fldChar w:fldCharType="end"/>
        </w:r>
      </w:hyperlink>
    </w:p>
    <w:p w14:paraId="4A71E427" w14:textId="000A7113" w:rsidR="00B5003D" w:rsidRDefault="00EE2FC7">
      <w:pPr>
        <w:pStyle w:val="TM3"/>
        <w:rPr>
          <w:rFonts w:eastAsiaTheme="minorEastAsia" w:cstheme="minorBidi"/>
          <w:i w:val="0"/>
          <w:sz w:val="22"/>
          <w:lang w:eastAsia="fr-FR"/>
        </w:rPr>
      </w:pPr>
      <w:hyperlink w:anchor="_Toc135732430"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Description des composants</w:t>
        </w:r>
        <w:r w:rsidR="00B5003D">
          <w:rPr>
            <w:webHidden/>
          </w:rPr>
          <w:tab/>
        </w:r>
        <w:r w:rsidR="00B5003D">
          <w:rPr>
            <w:webHidden/>
          </w:rPr>
          <w:fldChar w:fldCharType="begin"/>
        </w:r>
        <w:r w:rsidR="00B5003D">
          <w:rPr>
            <w:webHidden/>
          </w:rPr>
          <w:instrText xml:space="preserve"> PAGEREF _Toc135732430 \h </w:instrText>
        </w:r>
        <w:r w:rsidR="00B5003D">
          <w:rPr>
            <w:webHidden/>
          </w:rPr>
        </w:r>
        <w:r w:rsidR="00B5003D">
          <w:rPr>
            <w:webHidden/>
          </w:rPr>
          <w:fldChar w:fldCharType="separate"/>
        </w:r>
        <w:r w:rsidR="00B5003D">
          <w:rPr>
            <w:webHidden/>
          </w:rPr>
          <w:t>14</w:t>
        </w:r>
        <w:r w:rsidR="00B5003D">
          <w:rPr>
            <w:webHidden/>
          </w:rPr>
          <w:fldChar w:fldCharType="end"/>
        </w:r>
      </w:hyperlink>
    </w:p>
    <w:p w14:paraId="0E4A95E5" w14:textId="3303A465" w:rsidR="00B5003D" w:rsidRDefault="00EE2FC7">
      <w:pPr>
        <w:pStyle w:val="TM4"/>
        <w:rPr>
          <w:rFonts w:eastAsiaTheme="minorEastAsia"/>
          <w:color w:val="auto"/>
          <w:sz w:val="22"/>
          <w:lang w:eastAsia="fr-FR"/>
        </w:rPr>
      </w:pPr>
      <w:hyperlink w:anchor="_Toc135732431" w:history="1">
        <w:r w:rsidR="00B5003D" w:rsidRPr="00337F32">
          <w:rPr>
            <w:rStyle w:val="Lienhypertexte"/>
          </w:rPr>
          <w:t>II.1. Couche Présentation</w:t>
        </w:r>
        <w:r w:rsidR="00B5003D">
          <w:rPr>
            <w:webHidden/>
          </w:rPr>
          <w:tab/>
        </w:r>
        <w:r w:rsidR="00B5003D">
          <w:rPr>
            <w:webHidden/>
          </w:rPr>
          <w:fldChar w:fldCharType="begin"/>
        </w:r>
        <w:r w:rsidR="00B5003D">
          <w:rPr>
            <w:webHidden/>
          </w:rPr>
          <w:instrText xml:space="preserve"> PAGEREF _Toc135732431 \h </w:instrText>
        </w:r>
        <w:r w:rsidR="00B5003D">
          <w:rPr>
            <w:webHidden/>
          </w:rPr>
        </w:r>
        <w:r w:rsidR="00B5003D">
          <w:rPr>
            <w:webHidden/>
          </w:rPr>
          <w:fldChar w:fldCharType="separate"/>
        </w:r>
        <w:r w:rsidR="00B5003D">
          <w:rPr>
            <w:webHidden/>
          </w:rPr>
          <w:t>14</w:t>
        </w:r>
        <w:r w:rsidR="00B5003D">
          <w:rPr>
            <w:webHidden/>
          </w:rPr>
          <w:fldChar w:fldCharType="end"/>
        </w:r>
      </w:hyperlink>
    </w:p>
    <w:p w14:paraId="5E6530FB" w14:textId="16C99FC9" w:rsidR="00B5003D" w:rsidRDefault="00EE2FC7">
      <w:pPr>
        <w:pStyle w:val="TM4"/>
        <w:rPr>
          <w:rFonts w:eastAsiaTheme="minorEastAsia"/>
          <w:color w:val="auto"/>
          <w:sz w:val="22"/>
          <w:lang w:eastAsia="fr-FR"/>
        </w:rPr>
      </w:pPr>
      <w:hyperlink w:anchor="_Toc135732432" w:history="1">
        <w:r w:rsidR="00B5003D" w:rsidRPr="00337F32">
          <w:rPr>
            <w:rStyle w:val="Lienhypertexte"/>
          </w:rPr>
          <w:t>II.2. Couche Application</w:t>
        </w:r>
        <w:r w:rsidR="00B5003D">
          <w:rPr>
            <w:webHidden/>
          </w:rPr>
          <w:tab/>
        </w:r>
        <w:r w:rsidR="00B5003D">
          <w:rPr>
            <w:webHidden/>
          </w:rPr>
          <w:fldChar w:fldCharType="begin"/>
        </w:r>
        <w:r w:rsidR="00B5003D">
          <w:rPr>
            <w:webHidden/>
          </w:rPr>
          <w:instrText xml:space="preserve"> PAGEREF _Toc135732432 \h </w:instrText>
        </w:r>
        <w:r w:rsidR="00B5003D">
          <w:rPr>
            <w:webHidden/>
          </w:rPr>
        </w:r>
        <w:r w:rsidR="00B5003D">
          <w:rPr>
            <w:webHidden/>
          </w:rPr>
          <w:fldChar w:fldCharType="separate"/>
        </w:r>
        <w:r w:rsidR="00B5003D">
          <w:rPr>
            <w:webHidden/>
          </w:rPr>
          <w:t>19</w:t>
        </w:r>
        <w:r w:rsidR="00B5003D">
          <w:rPr>
            <w:webHidden/>
          </w:rPr>
          <w:fldChar w:fldCharType="end"/>
        </w:r>
      </w:hyperlink>
    </w:p>
    <w:p w14:paraId="6B14EF43" w14:textId="6EBE2B6B" w:rsidR="00B5003D" w:rsidRDefault="00EE2FC7">
      <w:pPr>
        <w:pStyle w:val="TM4"/>
        <w:rPr>
          <w:rFonts w:eastAsiaTheme="minorEastAsia"/>
          <w:color w:val="auto"/>
          <w:sz w:val="22"/>
          <w:lang w:eastAsia="fr-FR"/>
        </w:rPr>
      </w:pPr>
      <w:hyperlink w:anchor="_Toc135732433" w:history="1">
        <w:r w:rsidR="00B5003D" w:rsidRPr="00337F32">
          <w:rPr>
            <w:rStyle w:val="Lienhypertexte"/>
          </w:rPr>
          <w:t>II.3. Couche Données</w:t>
        </w:r>
        <w:r w:rsidR="00B5003D">
          <w:rPr>
            <w:webHidden/>
          </w:rPr>
          <w:tab/>
        </w:r>
        <w:r w:rsidR="00B5003D">
          <w:rPr>
            <w:webHidden/>
          </w:rPr>
          <w:fldChar w:fldCharType="begin"/>
        </w:r>
        <w:r w:rsidR="00B5003D">
          <w:rPr>
            <w:webHidden/>
          </w:rPr>
          <w:instrText xml:space="preserve"> PAGEREF _Toc135732433 \h </w:instrText>
        </w:r>
        <w:r w:rsidR="00B5003D">
          <w:rPr>
            <w:webHidden/>
          </w:rPr>
        </w:r>
        <w:r w:rsidR="00B5003D">
          <w:rPr>
            <w:webHidden/>
          </w:rPr>
          <w:fldChar w:fldCharType="separate"/>
        </w:r>
        <w:r w:rsidR="00B5003D">
          <w:rPr>
            <w:webHidden/>
          </w:rPr>
          <w:t>22</w:t>
        </w:r>
        <w:r w:rsidR="00B5003D">
          <w:rPr>
            <w:webHidden/>
          </w:rPr>
          <w:fldChar w:fldCharType="end"/>
        </w:r>
      </w:hyperlink>
    </w:p>
    <w:p w14:paraId="1D2BD4A1" w14:textId="4A842FD6" w:rsidR="00B5003D" w:rsidRDefault="00EE2FC7">
      <w:pPr>
        <w:pStyle w:val="TM4"/>
        <w:rPr>
          <w:rFonts w:eastAsiaTheme="minorEastAsia"/>
          <w:color w:val="auto"/>
          <w:sz w:val="22"/>
          <w:lang w:eastAsia="fr-FR"/>
        </w:rPr>
      </w:pPr>
      <w:hyperlink w:anchor="_Toc135732434" w:history="1">
        <w:r w:rsidR="00B5003D" w:rsidRPr="00337F32">
          <w:rPr>
            <w:rStyle w:val="Lienhypertexte"/>
          </w:rPr>
          <w:t>II.4. Couche Client</w:t>
        </w:r>
        <w:r w:rsidR="00B5003D">
          <w:rPr>
            <w:webHidden/>
          </w:rPr>
          <w:tab/>
        </w:r>
        <w:r w:rsidR="00B5003D">
          <w:rPr>
            <w:webHidden/>
          </w:rPr>
          <w:fldChar w:fldCharType="begin"/>
        </w:r>
        <w:r w:rsidR="00B5003D">
          <w:rPr>
            <w:webHidden/>
          </w:rPr>
          <w:instrText xml:space="preserve"> PAGEREF _Toc135732434 \h </w:instrText>
        </w:r>
        <w:r w:rsidR="00B5003D">
          <w:rPr>
            <w:webHidden/>
          </w:rPr>
        </w:r>
        <w:r w:rsidR="00B5003D">
          <w:rPr>
            <w:webHidden/>
          </w:rPr>
          <w:fldChar w:fldCharType="separate"/>
        </w:r>
        <w:r w:rsidR="00B5003D">
          <w:rPr>
            <w:webHidden/>
          </w:rPr>
          <w:t>25</w:t>
        </w:r>
        <w:r w:rsidR="00B5003D">
          <w:rPr>
            <w:webHidden/>
          </w:rPr>
          <w:fldChar w:fldCharType="end"/>
        </w:r>
      </w:hyperlink>
    </w:p>
    <w:p w14:paraId="3588DE8F" w14:textId="5AA4B7A1" w:rsidR="00B5003D" w:rsidRDefault="00EE2FC7">
      <w:pPr>
        <w:pStyle w:val="TM4"/>
        <w:rPr>
          <w:rFonts w:eastAsiaTheme="minorEastAsia"/>
          <w:color w:val="auto"/>
          <w:sz w:val="22"/>
          <w:lang w:eastAsia="fr-FR"/>
        </w:rPr>
      </w:pPr>
      <w:hyperlink w:anchor="_Toc135732435" w:history="1">
        <w:r w:rsidR="00B5003D" w:rsidRPr="00337F32">
          <w:rPr>
            <w:rStyle w:val="Lienhypertexte"/>
          </w:rPr>
          <w:t>II.5. Zone des composants complémentaires</w:t>
        </w:r>
        <w:r w:rsidR="00B5003D">
          <w:rPr>
            <w:webHidden/>
          </w:rPr>
          <w:tab/>
        </w:r>
        <w:r w:rsidR="00B5003D">
          <w:rPr>
            <w:webHidden/>
          </w:rPr>
          <w:fldChar w:fldCharType="begin"/>
        </w:r>
        <w:r w:rsidR="00B5003D">
          <w:rPr>
            <w:webHidden/>
          </w:rPr>
          <w:instrText xml:space="preserve"> PAGEREF _Toc135732435 \h </w:instrText>
        </w:r>
        <w:r w:rsidR="00B5003D">
          <w:rPr>
            <w:webHidden/>
          </w:rPr>
        </w:r>
        <w:r w:rsidR="00B5003D">
          <w:rPr>
            <w:webHidden/>
          </w:rPr>
          <w:fldChar w:fldCharType="separate"/>
        </w:r>
        <w:r w:rsidR="00B5003D">
          <w:rPr>
            <w:webHidden/>
          </w:rPr>
          <w:t>29</w:t>
        </w:r>
        <w:r w:rsidR="00B5003D">
          <w:rPr>
            <w:webHidden/>
          </w:rPr>
          <w:fldChar w:fldCharType="end"/>
        </w:r>
      </w:hyperlink>
    </w:p>
    <w:p w14:paraId="5ECEE505" w14:textId="40F92E80" w:rsidR="00B5003D" w:rsidRDefault="00EE2FC7">
      <w:pPr>
        <w:pStyle w:val="TM4"/>
        <w:rPr>
          <w:rFonts w:eastAsiaTheme="minorEastAsia"/>
          <w:color w:val="auto"/>
          <w:sz w:val="22"/>
          <w:lang w:eastAsia="fr-FR"/>
        </w:rPr>
      </w:pPr>
      <w:hyperlink w:anchor="_Toc135732436" w:history="1">
        <w:r w:rsidR="00B5003D" w:rsidRPr="00337F32">
          <w:rPr>
            <w:rStyle w:val="Lienhypertexte"/>
          </w:rPr>
          <w:t>II.6. Zone d’ÉCHANGE</w:t>
        </w:r>
        <w:r w:rsidR="00B5003D">
          <w:rPr>
            <w:webHidden/>
          </w:rPr>
          <w:tab/>
        </w:r>
        <w:r w:rsidR="00B5003D">
          <w:rPr>
            <w:webHidden/>
          </w:rPr>
          <w:fldChar w:fldCharType="begin"/>
        </w:r>
        <w:r w:rsidR="00B5003D">
          <w:rPr>
            <w:webHidden/>
          </w:rPr>
          <w:instrText xml:space="preserve"> PAGEREF _Toc135732436 \h </w:instrText>
        </w:r>
        <w:r w:rsidR="00B5003D">
          <w:rPr>
            <w:webHidden/>
          </w:rPr>
        </w:r>
        <w:r w:rsidR="00B5003D">
          <w:rPr>
            <w:webHidden/>
          </w:rPr>
          <w:fldChar w:fldCharType="separate"/>
        </w:r>
        <w:r w:rsidR="00B5003D">
          <w:rPr>
            <w:webHidden/>
          </w:rPr>
          <w:t>32</w:t>
        </w:r>
        <w:r w:rsidR="00B5003D">
          <w:rPr>
            <w:webHidden/>
          </w:rPr>
          <w:fldChar w:fldCharType="end"/>
        </w:r>
      </w:hyperlink>
    </w:p>
    <w:p w14:paraId="4234DF30" w14:textId="36F7BD33" w:rsidR="00B5003D" w:rsidRDefault="00EE2FC7">
      <w:pPr>
        <w:pStyle w:val="TM4"/>
        <w:rPr>
          <w:rFonts w:eastAsiaTheme="minorEastAsia"/>
          <w:color w:val="auto"/>
          <w:sz w:val="22"/>
          <w:lang w:eastAsia="fr-FR"/>
        </w:rPr>
      </w:pPr>
      <w:hyperlink w:anchor="_Toc135732437" w:history="1">
        <w:r w:rsidR="00B5003D" w:rsidRPr="00337F32">
          <w:rPr>
            <w:rStyle w:val="Lienhypertexte"/>
          </w:rPr>
          <w:t>II.7. Zone de stockage</w:t>
        </w:r>
        <w:r w:rsidR="00B5003D">
          <w:rPr>
            <w:webHidden/>
          </w:rPr>
          <w:tab/>
        </w:r>
        <w:r w:rsidR="00B5003D">
          <w:rPr>
            <w:webHidden/>
          </w:rPr>
          <w:fldChar w:fldCharType="begin"/>
        </w:r>
        <w:r w:rsidR="00B5003D">
          <w:rPr>
            <w:webHidden/>
          </w:rPr>
          <w:instrText xml:space="preserve"> PAGEREF _Toc135732437 \h </w:instrText>
        </w:r>
        <w:r w:rsidR="00B5003D">
          <w:rPr>
            <w:webHidden/>
          </w:rPr>
        </w:r>
        <w:r w:rsidR="00B5003D">
          <w:rPr>
            <w:webHidden/>
          </w:rPr>
          <w:fldChar w:fldCharType="separate"/>
        </w:r>
        <w:r w:rsidR="00B5003D">
          <w:rPr>
            <w:webHidden/>
          </w:rPr>
          <w:t>37</w:t>
        </w:r>
        <w:r w:rsidR="00B5003D">
          <w:rPr>
            <w:webHidden/>
          </w:rPr>
          <w:fldChar w:fldCharType="end"/>
        </w:r>
      </w:hyperlink>
    </w:p>
    <w:p w14:paraId="0162FD46" w14:textId="3E1F3711" w:rsidR="00B5003D" w:rsidRDefault="00EE2FC7">
      <w:pPr>
        <w:pStyle w:val="TM4"/>
        <w:rPr>
          <w:rFonts w:eastAsiaTheme="minorEastAsia"/>
          <w:color w:val="auto"/>
          <w:sz w:val="22"/>
          <w:lang w:eastAsia="fr-FR"/>
        </w:rPr>
      </w:pPr>
      <w:hyperlink w:anchor="_Toc135732438" w:history="1">
        <w:r w:rsidR="00B5003D" w:rsidRPr="00337F32">
          <w:rPr>
            <w:rStyle w:val="Lienhypertexte"/>
          </w:rPr>
          <w:t>II.8. Zone de services mutualises consommes</w:t>
        </w:r>
        <w:r w:rsidR="00B5003D">
          <w:rPr>
            <w:webHidden/>
          </w:rPr>
          <w:tab/>
        </w:r>
        <w:r w:rsidR="00B5003D">
          <w:rPr>
            <w:webHidden/>
          </w:rPr>
          <w:fldChar w:fldCharType="begin"/>
        </w:r>
        <w:r w:rsidR="00B5003D">
          <w:rPr>
            <w:webHidden/>
          </w:rPr>
          <w:instrText xml:space="preserve"> PAGEREF _Toc135732438 \h </w:instrText>
        </w:r>
        <w:r w:rsidR="00B5003D">
          <w:rPr>
            <w:webHidden/>
          </w:rPr>
        </w:r>
        <w:r w:rsidR="00B5003D">
          <w:rPr>
            <w:webHidden/>
          </w:rPr>
          <w:fldChar w:fldCharType="separate"/>
        </w:r>
        <w:r w:rsidR="00B5003D">
          <w:rPr>
            <w:webHidden/>
          </w:rPr>
          <w:t>38</w:t>
        </w:r>
        <w:r w:rsidR="00B5003D">
          <w:rPr>
            <w:webHidden/>
          </w:rPr>
          <w:fldChar w:fldCharType="end"/>
        </w:r>
      </w:hyperlink>
    </w:p>
    <w:p w14:paraId="4D9B08D2" w14:textId="7921133D" w:rsidR="00B5003D" w:rsidRDefault="00EE2FC7">
      <w:pPr>
        <w:pStyle w:val="TM3"/>
        <w:rPr>
          <w:rFonts w:eastAsiaTheme="minorEastAsia" w:cstheme="minorBidi"/>
          <w:i w:val="0"/>
          <w:sz w:val="22"/>
          <w:lang w:eastAsia="fr-FR"/>
        </w:rPr>
      </w:pPr>
      <w:hyperlink w:anchor="_Toc135732439" w:history="1">
        <w:r w:rsidR="00B5003D" w:rsidRPr="00337F32">
          <w:rPr>
            <w:rStyle w:val="Lienhypertexte"/>
            <w14:scene3d>
              <w14:camera w14:prst="orthographicFront"/>
              <w14:lightRig w14:rig="threePt" w14:dir="t">
                <w14:rot w14:lat="0" w14:lon="0" w14:rev="0"/>
              </w14:lightRig>
            </w14:scene3d>
          </w:rPr>
          <w:t>III.</w:t>
        </w:r>
        <w:r w:rsidR="00B5003D" w:rsidRPr="00337F32">
          <w:rPr>
            <w:rStyle w:val="Lienhypertexte"/>
          </w:rPr>
          <w:t xml:space="preserve"> Haute-disponibilité et Résilience</w:t>
        </w:r>
        <w:r w:rsidR="00B5003D">
          <w:rPr>
            <w:webHidden/>
          </w:rPr>
          <w:tab/>
        </w:r>
        <w:r w:rsidR="00B5003D">
          <w:rPr>
            <w:webHidden/>
          </w:rPr>
          <w:fldChar w:fldCharType="begin"/>
        </w:r>
        <w:r w:rsidR="00B5003D">
          <w:rPr>
            <w:webHidden/>
          </w:rPr>
          <w:instrText xml:space="preserve"> PAGEREF _Toc135732439 \h </w:instrText>
        </w:r>
        <w:r w:rsidR="00B5003D">
          <w:rPr>
            <w:webHidden/>
          </w:rPr>
        </w:r>
        <w:r w:rsidR="00B5003D">
          <w:rPr>
            <w:webHidden/>
          </w:rPr>
          <w:fldChar w:fldCharType="separate"/>
        </w:r>
        <w:r w:rsidR="00B5003D">
          <w:rPr>
            <w:webHidden/>
          </w:rPr>
          <w:t>39</w:t>
        </w:r>
        <w:r w:rsidR="00B5003D">
          <w:rPr>
            <w:webHidden/>
          </w:rPr>
          <w:fldChar w:fldCharType="end"/>
        </w:r>
      </w:hyperlink>
    </w:p>
    <w:p w14:paraId="4FAE4871" w14:textId="6C0A4CD3" w:rsidR="00B5003D" w:rsidRDefault="00EE2FC7">
      <w:pPr>
        <w:pStyle w:val="TM4"/>
        <w:rPr>
          <w:rFonts w:eastAsiaTheme="minorEastAsia"/>
          <w:color w:val="auto"/>
          <w:sz w:val="22"/>
          <w:lang w:eastAsia="fr-FR"/>
        </w:rPr>
      </w:pPr>
      <w:hyperlink w:anchor="_Toc135732440" w:history="1">
        <w:r w:rsidR="00B5003D" w:rsidRPr="00337F32">
          <w:rPr>
            <w:rStyle w:val="Lienhypertexte"/>
          </w:rPr>
          <w:t>III.1. Détails par composants</w:t>
        </w:r>
        <w:r w:rsidR="00B5003D">
          <w:rPr>
            <w:webHidden/>
          </w:rPr>
          <w:tab/>
        </w:r>
        <w:r w:rsidR="00B5003D">
          <w:rPr>
            <w:webHidden/>
          </w:rPr>
          <w:fldChar w:fldCharType="begin"/>
        </w:r>
        <w:r w:rsidR="00B5003D">
          <w:rPr>
            <w:webHidden/>
          </w:rPr>
          <w:instrText xml:space="preserve"> PAGEREF _Toc135732440 \h </w:instrText>
        </w:r>
        <w:r w:rsidR="00B5003D">
          <w:rPr>
            <w:webHidden/>
          </w:rPr>
        </w:r>
        <w:r w:rsidR="00B5003D">
          <w:rPr>
            <w:webHidden/>
          </w:rPr>
          <w:fldChar w:fldCharType="separate"/>
        </w:r>
        <w:r w:rsidR="00B5003D">
          <w:rPr>
            <w:webHidden/>
          </w:rPr>
          <w:t>39</w:t>
        </w:r>
        <w:r w:rsidR="00B5003D">
          <w:rPr>
            <w:webHidden/>
          </w:rPr>
          <w:fldChar w:fldCharType="end"/>
        </w:r>
      </w:hyperlink>
    </w:p>
    <w:p w14:paraId="6C1DE86C" w14:textId="6C9E965B" w:rsidR="00B5003D" w:rsidRDefault="00EE2FC7">
      <w:pPr>
        <w:pStyle w:val="TM2"/>
        <w:rPr>
          <w:rFonts w:eastAsiaTheme="minorEastAsia"/>
          <w:smallCaps w:val="0"/>
          <w:sz w:val="22"/>
          <w:lang w:eastAsia="fr-FR"/>
        </w:rPr>
      </w:pPr>
      <w:hyperlink w:anchor="_Toc135732441" w:history="1">
        <w:r w:rsidR="00B5003D" w:rsidRPr="00337F32">
          <w:rPr>
            <w:rStyle w:val="Lienhypertexte"/>
          </w:rPr>
          <w:t>B. Environnement de pré-production</w:t>
        </w:r>
        <w:r w:rsidR="00B5003D">
          <w:rPr>
            <w:webHidden/>
          </w:rPr>
          <w:tab/>
        </w:r>
        <w:r w:rsidR="00B5003D">
          <w:rPr>
            <w:webHidden/>
          </w:rPr>
          <w:fldChar w:fldCharType="begin"/>
        </w:r>
        <w:r w:rsidR="00B5003D">
          <w:rPr>
            <w:webHidden/>
          </w:rPr>
          <w:instrText xml:space="preserve"> PAGEREF _Toc135732441 \h </w:instrText>
        </w:r>
        <w:r w:rsidR="00B5003D">
          <w:rPr>
            <w:webHidden/>
          </w:rPr>
        </w:r>
        <w:r w:rsidR="00B5003D">
          <w:rPr>
            <w:webHidden/>
          </w:rPr>
          <w:fldChar w:fldCharType="separate"/>
        </w:r>
        <w:r w:rsidR="00B5003D">
          <w:rPr>
            <w:webHidden/>
          </w:rPr>
          <w:t>40</w:t>
        </w:r>
        <w:r w:rsidR="00B5003D">
          <w:rPr>
            <w:webHidden/>
          </w:rPr>
          <w:fldChar w:fldCharType="end"/>
        </w:r>
      </w:hyperlink>
    </w:p>
    <w:p w14:paraId="526A5B1D" w14:textId="2EC2387F" w:rsidR="00B5003D" w:rsidRDefault="00EE2FC7">
      <w:pPr>
        <w:pStyle w:val="TM3"/>
        <w:rPr>
          <w:rFonts w:eastAsiaTheme="minorEastAsia" w:cstheme="minorBidi"/>
          <w:i w:val="0"/>
          <w:sz w:val="22"/>
          <w:lang w:eastAsia="fr-FR"/>
        </w:rPr>
      </w:pPr>
      <w:hyperlink w:anchor="_Toc135732442"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Cartographie technique</w:t>
        </w:r>
        <w:r w:rsidR="00B5003D">
          <w:rPr>
            <w:webHidden/>
          </w:rPr>
          <w:tab/>
        </w:r>
        <w:r w:rsidR="00B5003D">
          <w:rPr>
            <w:webHidden/>
          </w:rPr>
          <w:fldChar w:fldCharType="begin"/>
        </w:r>
        <w:r w:rsidR="00B5003D">
          <w:rPr>
            <w:webHidden/>
          </w:rPr>
          <w:instrText xml:space="preserve"> PAGEREF _Toc135732442 \h </w:instrText>
        </w:r>
        <w:r w:rsidR="00B5003D">
          <w:rPr>
            <w:webHidden/>
          </w:rPr>
        </w:r>
        <w:r w:rsidR="00B5003D">
          <w:rPr>
            <w:webHidden/>
          </w:rPr>
          <w:fldChar w:fldCharType="separate"/>
        </w:r>
        <w:r w:rsidR="00B5003D">
          <w:rPr>
            <w:webHidden/>
          </w:rPr>
          <w:t>40</w:t>
        </w:r>
        <w:r w:rsidR="00B5003D">
          <w:rPr>
            <w:webHidden/>
          </w:rPr>
          <w:fldChar w:fldCharType="end"/>
        </w:r>
      </w:hyperlink>
    </w:p>
    <w:p w14:paraId="55364652" w14:textId="78BA65EC" w:rsidR="00B5003D" w:rsidRDefault="00EE2FC7">
      <w:pPr>
        <w:pStyle w:val="TM3"/>
        <w:rPr>
          <w:rFonts w:eastAsiaTheme="minorEastAsia" w:cstheme="minorBidi"/>
          <w:i w:val="0"/>
          <w:sz w:val="22"/>
          <w:lang w:eastAsia="fr-FR"/>
        </w:rPr>
      </w:pPr>
      <w:hyperlink w:anchor="_Toc135732443"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Description des différences avec l’environnement de production</w:t>
        </w:r>
        <w:r w:rsidR="00B5003D">
          <w:rPr>
            <w:webHidden/>
          </w:rPr>
          <w:tab/>
        </w:r>
        <w:r w:rsidR="00B5003D">
          <w:rPr>
            <w:webHidden/>
          </w:rPr>
          <w:fldChar w:fldCharType="begin"/>
        </w:r>
        <w:r w:rsidR="00B5003D">
          <w:rPr>
            <w:webHidden/>
          </w:rPr>
          <w:instrText xml:space="preserve"> PAGEREF _Toc135732443 \h </w:instrText>
        </w:r>
        <w:r w:rsidR="00B5003D">
          <w:rPr>
            <w:webHidden/>
          </w:rPr>
        </w:r>
        <w:r w:rsidR="00B5003D">
          <w:rPr>
            <w:webHidden/>
          </w:rPr>
          <w:fldChar w:fldCharType="separate"/>
        </w:r>
        <w:r w:rsidR="00B5003D">
          <w:rPr>
            <w:webHidden/>
          </w:rPr>
          <w:t>41</w:t>
        </w:r>
        <w:r w:rsidR="00B5003D">
          <w:rPr>
            <w:webHidden/>
          </w:rPr>
          <w:fldChar w:fldCharType="end"/>
        </w:r>
      </w:hyperlink>
    </w:p>
    <w:p w14:paraId="1E348904" w14:textId="0B963615" w:rsidR="00B5003D" w:rsidRDefault="00EE2FC7">
      <w:pPr>
        <w:pStyle w:val="TM2"/>
        <w:rPr>
          <w:rFonts w:eastAsiaTheme="minorEastAsia"/>
          <w:smallCaps w:val="0"/>
          <w:sz w:val="22"/>
          <w:lang w:eastAsia="fr-FR"/>
        </w:rPr>
      </w:pPr>
      <w:hyperlink w:anchor="_Toc135732444" w:history="1">
        <w:r w:rsidR="00B5003D" w:rsidRPr="00337F32">
          <w:rPr>
            <w:rStyle w:val="Lienhypertexte"/>
          </w:rPr>
          <w:t>C. Environnement de qualification</w:t>
        </w:r>
        <w:r w:rsidR="00B5003D">
          <w:rPr>
            <w:webHidden/>
          </w:rPr>
          <w:tab/>
        </w:r>
        <w:r w:rsidR="00B5003D">
          <w:rPr>
            <w:webHidden/>
          </w:rPr>
          <w:fldChar w:fldCharType="begin"/>
        </w:r>
        <w:r w:rsidR="00B5003D">
          <w:rPr>
            <w:webHidden/>
          </w:rPr>
          <w:instrText xml:space="preserve"> PAGEREF _Toc135732444 \h </w:instrText>
        </w:r>
        <w:r w:rsidR="00B5003D">
          <w:rPr>
            <w:webHidden/>
          </w:rPr>
        </w:r>
        <w:r w:rsidR="00B5003D">
          <w:rPr>
            <w:webHidden/>
          </w:rPr>
          <w:fldChar w:fldCharType="separate"/>
        </w:r>
        <w:r w:rsidR="00B5003D">
          <w:rPr>
            <w:webHidden/>
          </w:rPr>
          <w:t>42</w:t>
        </w:r>
        <w:r w:rsidR="00B5003D">
          <w:rPr>
            <w:webHidden/>
          </w:rPr>
          <w:fldChar w:fldCharType="end"/>
        </w:r>
      </w:hyperlink>
    </w:p>
    <w:p w14:paraId="60790E08" w14:textId="0A34C9F6" w:rsidR="00B5003D" w:rsidRDefault="00EE2FC7">
      <w:pPr>
        <w:pStyle w:val="TM3"/>
        <w:rPr>
          <w:rFonts w:eastAsiaTheme="minorEastAsia" w:cstheme="minorBidi"/>
          <w:i w:val="0"/>
          <w:sz w:val="22"/>
          <w:lang w:eastAsia="fr-FR"/>
        </w:rPr>
      </w:pPr>
      <w:hyperlink w:anchor="_Toc135732445"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Cartographie technique</w:t>
        </w:r>
        <w:r w:rsidR="00B5003D">
          <w:rPr>
            <w:webHidden/>
          </w:rPr>
          <w:tab/>
        </w:r>
        <w:r w:rsidR="00B5003D">
          <w:rPr>
            <w:webHidden/>
          </w:rPr>
          <w:fldChar w:fldCharType="begin"/>
        </w:r>
        <w:r w:rsidR="00B5003D">
          <w:rPr>
            <w:webHidden/>
          </w:rPr>
          <w:instrText xml:space="preserve"> PAGEREF _Toc135732445 \h </w:instrText>
        </w:r>
        <w:r w:rsidR="00B5003D">
          <w:rPr>
            <w:webHidden/>
          </w:rPr>
        </w:r>
        <w:r w:rsidR="00B5003D">
          <w:rPr>
            <w:webHidden/>
          </w:rPr>
          <w:fldChar w:fldCharType="separate"/>
        </w:r>
        <w:r w:rsidR="00B5003D">
          <w:rPr>
            <w:webHidden/>
          </w:rPr>
          <w:t>42</w:t>
        </w:r>
        <w:r w:rsidR="00B5003D">
          <w:rPr>
            <w:webHidden/>
          </w:rPr>
          <w:fldChar w:fldCharType="end"/>
        </w:r>
      </w:hyperlink>
    </w:p>
    <w:p w14:paraId="1F1C2FDC" w14:textId="721237C6" w:rsidR="00B5003D" w:rsidRDefault="00EE2FC7">
      <w:pPr>
        <w:pStyle w:val="TM3"/>
        <w:rPr>
          <w:rFonts w:eastAsiaTheme="minorEastAsia" w:cstheme="minorBidi"/>
          <w:i w:val="0"/>
          <w:sz w:val="22"/>
          <w:lang w:eastAsia="fr-FR"/>
        </w:rPr>
      </w:pPr>
      <w:hyperlink w:anchor="_Toc135732446"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Description des différences avec l’environnement de production</w:t>
        </w:r>
        <w:r w:rsidR="00B5003D">
          <w:rPr>
            <w:webHidden/>
          </w:rPr>
          <w:tab/>
        </w:r>
        <w:r w:rsidR="00B5003D">
          <w:rPr>
            <w:webHidden/>
          </w:rPr>
          <w:fldChar w:fldCharType="begin"/>
        </w:r>
        <w:r w:rsidR="00B5003D">
          <w:rPr>
            <w:webHidden/>
          </w:rPr>
          <w:instrText xml:space="preserve"> PAGEREF _Toc135732446 \h </w:instrText>
        </w:r>
        <w:r w:rsidR="00B5003D">
          <w:rPr>
            <w:webHidden/>
          </w:rPr>
        </w:r>
        <w:r w:rsidR="00B5003D">
          <w:rPr>
            <w:webHidden/>
          </w:rPr>
          <w:fldChar w:fldCharType="separate"/>
        </w:r>
        <w:r w:rsidR="00B5003D">
          <w:rPr>
            <w:webHidden/>
          </w:rPr>
          <w:t>43</w:t>
        </w:r>
        <w:r w:rsidR="00B5003D">
          <w:rPr>
            <w:webHidden/>
          </w:rPr>
          <w:fldChar w:fldCharType="end"/>
        </w:r>
      </w:hyperlink>
    </w:p>
    <w:p w14:paraId="1764D46E" w14:textId="39BD1D23" w:rsidR="00B5003D" w:rsidRDefault="00EE2FC7">
      <w:pPr>
        <w:pStyle w:val="TM2"/>
        <w:rPr>
          <w:rFonts w:eastAsiaTheme="minorEastAsia"/>
          <w:smallCaps w:val="0"/>
          <w:sz w:val="22"/>
          <w:lang w:eastAsia="fr-FR"/>
        </w:rPr>
      </w:pPr>
      <w:hyperlink w:anchor="_Toc135732447" w:history="1">
        <w:r w:rsidR="00B5003D" w:rsidRPr="00337F32">
          <w:rPr>
            <w:rStyle w:val="Lienhypertexte"/>
          </w:rPr>
          <w:t>D. Environnement de formation</w:t>
        </w:r>
        <w:r w:rsidR="00B5003D">
          <w:rPr>
            <w:webHidden/>
          </w:rPr>
          <w:tab/>
        </w:r>
        <w:r w:rsidR="00B5003D">
          <w:rPr>
            <w:webHidden/>
          </w:rPr>
          <w:fldChar w:fldCharType="begin"/>
        </w:r>
        <w:r w:rsidR="00B5003D">
          <w:rPr>
            <w:webHidden/>
          </w:rPr>
          <w:instrText xml:space="preserve"> PAGEREF _Toc135732447 \h </w:instrText>
        </w:r>
        <w:r w:rsidR="00B5003D">
          <w:rPr>
            <w:webHidden/>
          </w:rPr>
        </w:r>
        <w:r w:rsidR="00B5003D">
          <w:rPr>
            <w:webHidden/>
          </w:rPr>
          <w:fldChar w:fldCharType="separate"/>
        </w:r>
        <w:r w:rsidR="00B5003D">
          <w:rPr>
            <w:webHidden/>
          </w:rPr>
          <w:t>44</w:t>
        </w:r>
        <w:r w:rsidR="00B5003D">
          <w:rPr>
            <w:webHidden/>
          </w:rPr>
          <w:fldChar w:fldCharType="end"/>
        </w:r>
      </w:hyperlink>
    </w:p>
    <w:p w14:paraId="12363AB5" w14:textId="3C9837FA" w:rsidR="00B5003D" w:rsidRDefault="00EE2FC7">
      <w:pPr>
        <w:pStyle w:val="TM3"/>
        <w:rPr>
          <w:rFonts w:eastAsiaTheme="minorEastAsia" w:cstheme="minorBidi"/>
          <w:i w:val="0"/>
          <w:sz w:val="22"/>
          <w:lang w:eastAsia="fr-FR"/>
        </w:rPr>
      </w:pPr>
      <w:hyperlink w:anchor="_Toc135732448"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Cartographie technique</w:t>
        </w:r>
        <w:r w:rsidR="00B5003D">
          <w:rPr>
            <w:webHidden/>
          </w:rPr>
          <w:tab/>
        </w:r>
        <w:r w:rsidR="00B5003D">
          <w:rPr>
            <w:webHidden/>
          </w:rPr>
          <w:fldChar w:fldCharType="begin"/>
        </w:r>
        <w:r w:rsidR="00B5003D">
          <w:rPr>
            <w:webHidden/>
          </w:rPr>
          <w:instrText xml:space="preserve"> PAGEREF _Toc135732448 \h </w:instrText>
        </w:r>
        <w:r w:rsidR="00B5003D">
          <w:rPr>
            <w:webHidden/>
          </w:rPr>
        </w:r>
        <w:r w:rsidR="00B5003D">
          <w:rPr>
            <w:webHidden/>
          </w:rPr>
          <w:fldChar w:fldCharType="separate"/>
        </w:r>
        <w:r w:rsidR="00B5003D">
          <w:rPr>
            <w:webHidden/>
          </w:rPr>
          <w:t>44</w:t>
        </w:r>
        <w:r w:rsidR="00B5003D">
          <w:rPr>
            <w:webHidden/>
          </w:rPr>
          <w:fldChar w:fldCharType="end"/>
        </w:r>
      </w:hyperlink>
    </w:p>
    <w:p w14:paraId="4576F4D1" w14:textId="7FC88495" w:rsidR="00B5003D" w:rsidRDefault="00EE2FC7">
      <w:pPr>
        <w:pStyle w:val="TM3"/>
        <w:rPr>
          <w:rFonts w:eastAsiaTheme="minorEastAsia" w:cstheme="minorBidi"/>
          <w:i w:val="0"/>
          <w:sz w:val="22"/>
          <w:lang w:eastAsia="fr-FR"/>
        </w:rPr>
      </w:pPr>
      <w:hyperlink w:anchor="_Toc135732449"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Description des différences avec l’environnement de production</w:t>
        </w:r>
        <w:r w:rsidR="00B5003D">
          <w:rPr>
            <w:webHidden/>
          </w:rPr>
          <w:tab/>
        </w:r>
        <w:r w:rsidR="00B5003D">
          <w:rPr>
            <w:webHidden/>
          </w:rPr>
          <w:fldChar w:fldCharType="begin"/>
        </w:r>
        <w:r w:rsidR="00B5003D">
          <w:rPr>
            <w:webHidden/>
          </w:rPr>
          <w:instrText xml:space="preserve"> PAGEREF _Toc135732449 \h </w:instrText>
        </w:r>
        <w:r w:rsidR="00B5003D">
          <w:rPr>
            <w:webHidden/>
          </w:rPr>
        </w:r>
        <w:r w:rsidR="00B5003D">
          <w:rPr>
            <w:webHidden/>
          </w:rPr>
          <w:fldChar w:fldCharType="separate"/>
        </w:r>
        <w:r w:rsidR="00B5003D">
          <w:rPr>
            <w:webHidden/>
          </w:rPr>
          <w:t>45</w:t>
        </w:r>
        <w:r w:rsidR="00B5003D">
          <w:rPr>
            <w:webHidden/>
          </w:rPr>
          <w:fldChar w:fldCharType="end"/>
        </w:r>
      </w:hyperlink>
    </w:p>
    <w:p w14:paraId="7F9ABF34" w14:textId="5593E31D" w:rsidR="00B5003D" w:rsidRDefault="00EE2FC7">
      <w:pPr>
        <w:pStyle w:val="TM2"/>
        <w:rPr>
          <w:rFonts w:eastAsiaTheme="minorEastAsia"/>
          <w:smallCaps w:val="0"/>
          <w:sz w:val="22"/>
          <w:lang w:eastAsia="fr-FR"/>
        </w:rPr>
      </w:pPr>
      <w:hyperlink w:anchor="_Toc135732450" w:history="1">
        <w:r w:rsidR="00B5003D" w:rsidRPr="00337F32">
          <w:rPr>
            <w:rStyle w:val="Lienhypertexte"/>
          </w:rPr>
          <w:t>E. Autres environnements</w:t>
        </w:r>
        <w:r w:rsidR="00B5003D">
          <w:rPr>
            <w:webHidden/>
          </w:rPr>
          <w:tab/>
        </w:r>
        <w:r w:rsidR="00B5003D">
          <w:rPr>
            <w:webHidden/>
          </w:rPr>
          <w:fldChar w:fldCharType="begin"/>
        </w:r>
        <w:r w:rsidR="00B5003D">
          <w:rPr>
            <w:webHidden/>
          </w:rPr>
          <w:instrText xml:space="preserve"> PAGEREF _Toc135732450 \h </w:instrText>
        </w:r>
        <w:r w:rsidR="00B5003D">
          <w:rPr>
            <w:webHidden/>
          </w:rPr>
        </w:r>
        <w:r w:rsidR="00B5003D">
          <w:rPr>
            <w:webHidden/>
          </w:rPr>
          <w:fldChar w:fldCharType="separate"/>
        </w:r>
        <w:r w:rsidR="00B5003D">
          <w:rPr>
            <w:webHidden/>
          </w:rPr>
          <w:t>46</w:t>
        </w:r>
        <w:r w:rsidR="00B5003D">
          <w:rPr>
            <w:webHidden/>
          </w:rPr>
          <w:fldChar w:fldCharType="end"/>
        </w:r>
      </w:hyperlink>
    </w:p>
    <w:p w14:paraId="6EA62074" w14:textId="37BDC7E7" w:rsidR="00B5003D" w:rsidRDefault="00EE2FC7">
      <w:pPr>
        <w:pStyle w:val="TM3"/>
        <w:rPr>
          <w:rFonts w:eastAsiaTheme="minorEastAsia" w:cstheme="minorBidi"/>
          <w:i w:val="0"/>
          <w:sz w:val="22"/>
          <w:lang w:eastAsia="fr-FR"/>
        </w:rPr>
      </w:pPr>
      <w:hyperlink w:anchor="_Toc135732451"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Cartographie technique</w:t>
        </w:r>
        <w:r w:rsidR="00B5003D">
          <w:rPr>
            <w:webHidden/>
          </w:rPr>
          <w:tab/>
        </w:r>
        <w:r w:rsidR="00B5003D">
          <w:rPr>
            <w:webHidden/>
          </w:rPr>
          <w:fldChar w:fldCharType="begin"/>
        </w:r>
        <w:r w:rsidR="00B5003D">
          <w:rPr>
            <w:webHidden/>
          </w:rPr>
          <w:instrText xml:space="preserve"> PAGEREF _Toc135732451 \h </w:instrText>
        </w:r>
        <w:r w:rsidR="00B5003D">
          <w:rPr>
            <w:webHidden/>
          </w:rPr>
        </w:r>
        <w:r w:rsidR="00B5003D">
          <w:rPr>
            <w:webHidden/>
          </w:rPr>
          <w:fldChar w:fldCharType="separate"/>
        </w:r>
        <w:r w:rsidR="00B5003D">
          <w:rPr>
            <w:webHidden/>
          </w:rPr>
          <w:t>46</w:t>
        </w:r>
        <w:r w:rsidR="00B5003D">
          <w:rPr>
            <w:webHidden/>
          </w:rPr>
          <w:fldChar w:fldCharType="end"/>
        </w:r>
      </w:hyperlink>
    </w:p>
    <w:p w14:paraId="7637F800" w14:textId="4C3994ED" w:rsidR="00B5003D" w:rsidRDefault="00EE2FC7">
      <w:pPr>
        <w:pStyle w:val="TM3"/>
        <w:rPr>
          <w:rFonts w:eastAsiaTheme="minorEastAsia" w:cstheme="minorBidi"/>
          <w:i w:val="0"/>
          <w:sz w:val="22"/>
          <w:lang w:eastAsia="fr-FR"/>
        </w:rPr>
      </w:pPr>
      <w:hyperlink w:anchor="_Toc135732452"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Description des différences avec l’environnement de production</w:t>
        </w:r>
        <w:r w:rsidR="00B5003D">
          <w:rPr>
            <w:webHidden/>
          </w:rPr>
          <w:tab/>
        </w:r>
        <w:r w:rsidR="00B5003D">
          <w:rPr>
            <w:webHidden/>
          </w:rPr>
          <w:fldChar w:fldCharType="begin"/>
        </w:r>
        <w:r w:rsidR="00B5003D">
          <w:rPr>
            <w:webHidden/>
          </w:rPr>
          <w:instrText xml:space="preserve"> PAGEREF _Toc135732452 \h </w:instrText>
        </w:r>
        <w:r w:rsidR="00B5003D">
          <w:rPr>
            <w:webHidden/>
          </w:rPr>
        </w:r>
        <w:r w:rsidR="00B5003D">
          <w:rPr>
            <w:webHidden/>
          </w:rPr>
          <w:fldChar w:fldCharType="separate"/>
        </w:r>
        <w:r w:rsidR="00B5003D">
          <w:rPr>
            <w:webHidden/>
          </w:rPr>
          <w:t>47</w:t>
        </w:r>
        <w:r w:rsidR="00B5003D">
          <w:rPr>
            <w:webHidden/>
          </w:rPr>
          <w:fldChar w:fldCharType="end"/>
        </w:r>
      </w:hyperlink>
    </w:p>
    <w:p w14:paraId="5C320D90" w14:textId="329BE6B0" w:rsidR="00B5003D" w:rsidRDefault="00EE2FC7">
      <w:pPr>
        <w:pStyle w:val="TM2"/>
        <w:rPr>
          <w:rFonts w:eastAsiaTheme="minorEastAsia"/>
          <w:smallCaps w:val="0"/>
          <w:sz w:val="22"/>
          <w:lang w:eastAsia="fr-FR"/>
        </w:rPr>
      </w:pPr>
      <w:hyperlink w:anchor="_Toc135732453" w:history="1">
        <w:r w:rsidR="00B5003D" w:rsidRPr="00337F32">
          <w:rPr>
            <w:rStyle w:val="Lienhypertexte"/>
          </w:rPr>
          <w:t>F. Réseau</w:t>
        </w:r>
        <w:r w:rsidR="00B5003D">
          <w:rPr>
            <w:webHidden/>
          </w:rPr>
          <w:tab/>
        </w:r>
        <w:r w:rsidR="00B5003D">
          <w:rPr>
            <w:webHidden/>
          </w:rPr>
          <w:fldChar w:fldCharType="begin"/>
        </w:r>
        <w:r w:rsidR="00B5003D">
          <w:rPr>
            <w:webHidden/>
          </w:rPr>
          <w:instrText xml:space="preserve"> PAGEREF _Toc135732453 \h </w:instrText>
        </w:r>
        <w:r w:rsidR="00B5003D">
          <w:rPr>
            <w:webHidden/>
          </w:rPr>
        </w:r>
        <w:r w:rsidR="00B5003D">
          <w:rPr>
            <w:webHidden/>
          </w:rPr>
          <w:fldChar w:fldCharType="separate"/>
        </w:r>
        <w:r w:rsidR="00B5003D">
          <w:rPr>
            <w:webHidden/>
          </w:rPr>
          <w:t>48</w:t>
        </w:r>
        <w:r w:rsidR="00B5003D">
          <w:rPr>
            <w:webHidden/>
          </w:rPr>
          <w:fldChar w:fldCharType="end"/>
        </w:r>
      </w:hyperlink>
    </w:p>
    <w:p w14:paraId="073F2701" w14:textId="6A2D5F67" w:rsidR="00B5003D" w:rsidRDefault="00EE2FC7">
      <w:pPr>
        <w:pStyle w:val="TM3"/>
        <w:rPr>
          <w:rFonts w:eastAsiaTheme="minorEastAsia" w:cstheme="minorBidi"/>
          <w:i w:val="0"/>
          <w:sz w:val="22"/>
          <w:lang w:eastAsia="fr-FR"/>
        </w:rPr>
      </w:pPr>
      <w:hyperlink w:anchor="_Toc135732454"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Synthèse des nouveaux composants nécessaires</w:t>
        </w:r>
        <w:r w:rsidR="00B5003D">
          <w:rPr>
            <w:webHidden/>
          </w:rPr>
          <w:tab/>
        </w:r>
        <w:r w:rsidR="00B5003D">
          <w:rPr>
            <w:webHidden/>
          </w:rPr>
          <w:fldChar w:fldCharType="begin"/>
        </w:r>
        <w:r w:rsidR="00B5003D">
          <w:rPr>
            <w:webHidden/>
          </w:rPr>
          <w:instrText xml:space="preserve"> PAGEREF _Toc135732454 \h </w:instrText>
        </w:r>
        <w:r w:rsidR="00B5003D">
          <w:rPr>
            <w:webHidden/>
          </w:rPr>
        </w:r>
        <w:r w:rsidR="00B5003D">
          <w:rPr>
            <w:webHidden/>
          </w:rPr>
          <w:fldChar w:fldCharType="separate"/>
        </w:r>
        <w:r w:rsidR="00B5003D">
          <w:rPr>
            <w:webHidden/>
          </w:rPr>
          <w:t>48</w:t>
        </w:r>
        <w:r w:rsidR="00B5003D">
          <w:rPr>
            <w:webHidden/>
          </w:rPr>
          <w:fldChar w:fldCharType="end"/>
        </w:r>
      </w:hyperlink>
    </w:p>
    <w:p w14:paraId="1CC8151A" w14:textId="17970D53" w:rsidR="00B5003D" w:rsidRDefault="00EE2FC7">
      <w:pPr>
        <w:pStyle w:val="TM3"/>
        <w:rPr>
          <w:rFonts w:eastAsiaTheme="minorEastAsia" w:cstheme="minorBidi"/>
          <w:i w:val="0"/>
          <w:sz w:val="22"/>
          <w:lang w:eastAsia="fr-FR"/>
        </w:rPr>
      </w:pPr>
      <w:hyperlink w:anchor="_Toc135732455"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Flux</w:t>
        </w:r>
        <w:r w:rsidR="00B5003D">
          <w:rPr>
            <w:webHidden/>
          </w:rPr>
          <w:tab/>
        </w:r>
        <w:r w:rsidR="00B5003D">
          <w:rPr>
            <w:webHidden/>
          </w:rPr>
          <w:fldChar w:fldCharType="begin"/>
        </w:r>
        <w:r w:rsidR="00B5003D">
          <w:rPr>
            <w:webHidden/>
          </w:rPr>
          <w:instrText xml:space="preserve"> PAGEREF _Toc135732455 \h </w:instrText>
        </w:r>
        <w:r w:rsidR="00B5003D">
          <w:rPr>
            <w:webHidden/>
          </w:rPr>
        </w:r>
        <w:r w:rsidR="00B5003D">
          <w:rPr>
            <w:webHidden/>
          </w:rPr>
          <w:fldChar w:fldCharType="separate"/>
        </w:r>
        <w:r w:rsidR="00B5003D">
          <w:rPr>
            <w:webHidden/>
          </w:rPr>
          <w:t>48</w:t>
        </w:r>
        <w:r w:rsidR="00B5003D">
          <w:rPr>
            <w:webHidden/>
          </w:rPr>
          <w:fldChar w:fldCharType="end"/>
        </w:r>
      </w:hyperlink>
    </w:p>
    <w:p w14:paraId="42DE41B7" w14:textId="57959B55" w:rsidR="00B5003D" w:rsidRDefault="00EE2FC7">
      <w:pPr>
        <w:pStyle w:val="TM4"/>
        <w:rPr>
          <w:rFonts w:eastAsiaTheme="minorEastAsia"/>
          <w:color w:val="auto"/>
          <w:sz w:val="22"/>
          <w:lang w:eastAsia="fr-FR"/>
        </w:rPr>
      </w:pPr>
      <w:hyperlink w:anchor="_Toc135732456" w:history="1">
        <w:r w:rsidR="00B5003D" w:rsidRPr="00337F32">
          <w:rPr>
            <w:rStyle w:val="Lienhypertexte"/>
          </w:rPr>
          <w:t>II.1. Flux avec l’extérieur</w:t>
        </w:r>
        <w:r w:rsidR="00B5003D">
          <w:rPr>
            <w:webHidden/>
          </w:rPr>
          <w:tab/>
        </w:r>
        <w:r w:rsidR="00B5003D">
          <w:rPr>
            <w:webHidden/>
          </w:rPr>
          <w:fldChar w:fldCharType="begin"/>
        </w:r>
        <w:r w:rsidR="00B5003D">
          <w:rPr>
            <w:webHidden/>
          </w:rPr>
          <w:instrText xml:space="preserve"> PAGEREF _Toc135732456 \h </w:instrText>
        </w:r>
        <w:r w:rsidR="00B5003D">
          <w:rPr>
            <w:webHidden/>
          </w:rPr>
        </w:r>
        <w:r w:rsidR="00B5003D">
          <w:rPr>
            <w:webHidden/>
          </w:rPr>
          <w:fldChar w:fldCharType="separate"/>
        </w:r>
        <w:r w:rsidR="00B5003D">
          <w:rPr>
            <w:webHidden/>
          </w:rPr>
          <w:t>48</w:t>
        </w:r>
        <w:r w:rsidR="00B5003D">
          <w:rPr>
            <w:webHidden/>
          </w:rPr>
          <w:fldChar w:fldCharType="end"/>
        </w:r>
      </w:hyperlink>
    </w:p>
    <w:p w14:paraId="638BD6F4" w14:textId="6C9774FA" w:rsidR="00B5003D" w:rsidRDefault="00EE2FC7">
      <w:pPr>
        <w:pStyle w:val="TM4"/>
        <w:rPr>
          <w:rFonts w:eastAsiaTheme="minorEastAsia"/>
          <w:color w:val="auto"/>
          <w:sz w:val="22"/>
          <w:lang w:eastAsia="fr-FR"/>
        </w:rPr>
      </w:pPr>
      <w:hyperlink w:anchor="_Toc135732457" w:history="1">
        <w:r w:rsidR="00B5003D" w:rsidRPr="00337F32">
          <w:rPr>
            <w:rStyle w:val="Lienhypertexte"/>
          </w:rPr>
          <w:t>II.2. Flux avec un site ap-hp</w:t>
        </w:r>
        <w:r w:rsidR="00B5003D">
          <w:rPr>
            <w:webHidden/>
          </w:rPr>
          <w:tab/>
        </w:r>
        <w:r w:rsidR="00B5003D">
          <w:rPr>
            <w:webHidden/>
          </w:rPr>
          <w:fldChar w:fldCharType="begin"/>
        </w:r>
        <w:r w:rsidR="00B5003D">
          <w:rPr>
            <w:webHidden/>
          </w:rPr>
          <w:instrText xml:space="preserve"> PAGEREF _Toc135732457 \h </w:instrText>
        </w:r>
        <w:r w:rsidR="00B5003D">
          <w:rPr>
            <w:webHidden/>
          </w:rPr>
        </w:r>
        <w:r w:rsidR="00B5003D">
          <w:rPr>
            <w:webHidden/>
          </w:rPr>
          <w:fldChar w:fldCharType="separate"/>
        </w:r>
        <w:r w:rsidR="00B5003D">
          <w:rPr>
            <w:webHidden/>
          </w:rPr>
          <w:t>49</w:t>
        </w:r>
        <w:r w:rsidR="00B5003D">
          <w:rPr>
            <w:webHidden/>
          </w:rPr>
          <w:fldChar w:fldCharType="end"/>
        </w:r>
      </w:hyperlink>
    </w:p>
    <w:p w14:paraId="06C247CE" w14:textId="497FE5A7" w:rsidR="00B5003D" w:rsidRDefault="00EE2FC7">
      <w:pPr>
        <w:pStyle w:val="TM3"/>
        <w:rPr>
          <w:rFonts w:eastAsiaTheme="minorEastAsia" w:cstheme="minorBidi"/>
          <w:i w:val="0"/>
          <w:sz w:val="22"/>
          <w:lang w:eastAsia="fr-FR"/>
        </w:rPr>
      </w:pPr>
      <w:hyperlink w:anchor="_Toc135732458" w:history="1">
        <w:r w:rsidR="00B5003D" w:rsidRPr="00337F32">
          <w:rPr>
            <w:rStyle w:val="Lienhypertexte"/>
            <w14:scene3d>
              <w14:camera w14:prst="orthographicFront"/>
              <w14:lightRig w14:rig="threePt" w14:dir="t">
                <w14:rot w14:lat="0" w14:lon="0" w14:rev="0"/>
              </w14:lightRig>
            </w14:scene3d>
          </w:rPr>
          <w:t>III.</w:t>
        </w:r>
        <w:r w:rsidR="00B5003D" w:rsidRPr="00337F32">
          <w:rPr>
            <w:rStyle w:val="Lienhypertexte"/>
          </w:rPr>
          <w:t xml:space="preserve"> Qualité de service</w:t>
        </w:r>
        <w:r w:rsidR="00B5003D">
          <w:rPr>
            <w:webHidden/>
          </w:rPr>
          <w:tab/>
        </w:r>
        <w:r w:rsidR="00B5003D">
          <w:rPr>
            <w:webHidden/>
          </w:rPr>
          <w:fldChar w:fldCharType="begin"/>
        </w:r>
        <w:r w:rsidR="00B5003D">
          <w:rPr>
            <w:webHidden/>
          </w:rPr>
          <w:instrText xml:space="preserve"> PAGEREF _Toc135732458 \h </w:instrText>
        </w:r>
        <w:r w:rsidR="00B5003D">
          <w:rPr>
            <w:webHidden/>
          </w:rPr>
        </w:r>
        <w:r w:rsidR="00B5003D">
          <w:rPr>
            <w:webHidden/>
          </w:rPr>
          <w:fldChar w:fldCharType="separate"/>
        </w:r>
        <w:r w:rsidR="00B5003D">
          <w:rPr>
            <w:webHidden/>
          </w:rPr>
          <w:t>49</w:t>
        </w:r>
        <w:r w:rsidR="00B5003D">
          <w:rPr>
            <w:webHidden/>
          </w:rPr>
          <w:fldChar w:fldCharType="end"/>
        </w:r>
      </w:hyperlink>
    </w:p>
    <w:p w14:paraId="6649524C" w14:textId="78BFA607" w:rsidR="00B5003D" w:rsidRDefault="00EE2FC7">
      <w:pPr>
        <w:pStyle w:val="TM2"/>
        <w:rPr>
          <w:rFonts w:eastAsiaTheme="minorEastAsia"/>
          <w:smallCaps w:val="0"/>
          <w:sz w:val="22"/>
          <w:lang w:eastAsia="fr-FR"/>
        </w:rPr>
      </w:pPr>
      <w:hyperlink w:anchor="_Toc135732459" w:history="1">
        <w:r w:rsidR="00B5003D" w:rsidRPr="00337F32">
          <w:rPr>
            <w:rStyle w:val="Lienhypertexte"/>
          </w:rPr>
          <w:t>G. Sécurité</w:t>
        </w:r>
        <w:r w:rsidR="00B5003D">
          <w:rPr>
            <w:webHidden/>
          </w:rPr>
          <w:tab/>
        </w:r>
        <w:r w:rsidR="00B5003D">
          <w:rPr>
            <w:webHidden/>
          </w:rPr>
          <w:fldChar w:fldCharType="begin"/>
        </w:r>
        <w:r w:rsidR="00B5003D">
          <w:rPr>
            <w:webHidden/>
          </w:rPr>
          <w:instrText xml:space="preserve"> PAGEREF _Toc135732459 \h </w:instrText>
        </w:r>
        <w:r w:rsidR="00B5003D">
          <w:rPr>
            <w:webHidden/>
          </w:rPr>
        </w:r>
        <w:r w:rsidR="00B5003D">
          <w:rPr>
            <w:webHidden/>
          </w:rPr>
          <w:fldChar w:fldCharType="separate"/>
        </w:r>
        <w:r w:rsidR="00B5003D">
          <w:rPr>
            <w:webHidden/>
          </w:rPr>
          <w:t>50</w:t>
        </w:r>
        <w:r w:rsidR="00B5003D">
          <w:rPr>
            <w:webHidden/>
          </w:rPr>
          <w:fldChar w:fldCharType="end"/>
        </w:r>
      </w:hyperlink>
    </w:p>
    <w:p w14:paraId="25E70ABF" w14:textId="5AFB5C84" w:rsidR="00B5003D" w:rsidRDefault="00EE2FC7">
      <w:pPr>
        <w:pStyle w:val="TM3"/>
        <w:rPr>
          <w:rFonts w:eastAsiaTheme="minorEastAsia" w:cstheme="minorBidi"/>
          <w:i w:val="0"/>
          <w:sz w:val="22"/>
          <w:lang w:eastAsia="fr-FR"/>
        </w:rPr>
      </w:pPr>
      <w:hyperlink w:anchor="_Toc135732460"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Sécurité des accès</w:t>
        </w:r>
        <w:r w:rsidR="00B5003D">
          <w:rPr>
            <w:webHidden/>
          </w:rPr>
          <w:tab/>
        </w:r>
        <w:r w:rsidR="00B5003D">
          <w:rPr>
            <w:webHidden/>
          </w:rPr>
          <w:fldChar w:fldCharType="begin"/>
        </w:r>
        <w:r w:rsidR="00B5003D">
          <w:rPr>
            <w:webHidden/>
          </w:rPr>
          <w:instrText xml:space="preserve"> PAGEREF _Toc135732460 \h </w:instrText>
        </w:r>
        <w:r w:rsidR="00B5003D">
          <w:rPr>
            <w:webHidden/>
          </w:rPr>
        </w:r>
        <w:r w:rsidR="00B5003D">
          <w:rPr>
            <w:webHidden/>
          </w:rPr>
          <w:fldChar w:fldCharType="separate"/>
        </w:r>
        <w:r w:rsidR="00B5003D">
          <w:rPr>
            <w:webHidden/>
          </w:rPr>
          <w:t>50</w:t>
        </w:r>
        <w:r w:rsidR="00B5003D">
          <w:rPr>
            <w:webHidden/>
          </w:rPr>
          <w:fldChar w:fldCharType="end"/>
        </w:r>
      </w:hyperlink>
    </w:p>
    <w:p w14:paraId="2B9412C3" w14:textId="26925808" w:rsidR="00B5003D" w:rsidRDefault="00EE2FC7">
      <w:pPr>
        <w:pStyle w:val="TM4"/>
        <w:rPr>
          <w:rFonts w:eastAsiaTheme="minorEastAsia"/>
          <w:color w:val="auto"/>
          <w:sz w:val="22"/>
          <w:lang w:eastAsia="fr-FR"/>
        </w:rPr>
      </w:pPr>
      <w:hyperlink w:anchor="_Toc135732461" w:history="1">
        <w:r w:rsidR="00B5003D" w:rsidRPr="00337F32">
          <w:rPr>
            <w:rStyle w:val="Lienhypertexte"/>
          </w:rPr>
          <w:t>I.1. Authentification</w:t>
        </w:r>
        <w:r w:rsidR="00B5003D">
          <w:rPr>
            <w:webHidden/>
          </w:rPr>
          <w:tab/>
        </w:r>
        <w:r w:rsidR="00B5003D">
          <w:rPr>
            <w:webHidden/>
          </w:rPr>
          <w:fldChar w:fldCharType="begin"/>
        </w:r>
        <w:r w:rsidR="00B5003D">
          <w:rPr>
            <w:webHidden/>
          </w:rPr>
          <w:instrText xml:space="preserve"> PAGEREF _Toc135732461 \h </w:instrText>
        </w:r>
        <w:r w:rsidR="00B5003D">
          <w:rPr>
            <w:webHidden/>
          </w:rPr>
        </w:r>
        <w:r w:rsidR="00B5003D">
          <w:rPr>
            <w:webHidden/>
          </w:rPr>
          <w:fldChar w:fldCharType="separate"/>
        </w:r>
        <w:r w:rsidR="00B5003D">
          <w:rPr>
            <w:webHidden/>
          </w:rPr>
          <w:t>50</w:t>
        </w:r>
        <w:r w:rsidR="00B5003D">
          <w:rPr>
            <w:webHidden/>
          </w:rPr>
          <w:fldChar w:fldCharType="end"/>
        </w:r>
      </w:hyperlink>
    </w:p>
    <w:p w14:paraId="6AA0805B" w14:textId="49B80E68" w:rsidR="00B5003D" w:rsidRDefault="00EE2FC7">
      <w:pPr>
        <w:pStyle w:val="TM4"/>
        <w:rPr>
          <w:rFonts w:eastAsiaTheme="minorEastAsia"/>
          <w:color w:val="auto"/>
          <w:sz w:val="22"/>
          <w:lang w:eastAsia="fr-FR"/>
        </w:rPr>
      </w:pPr>
      <w:hyperlink w:anchor="_Toc135732462" w:history="1">
        <w:r w:rsidR="00B5003D" w:rsidRPr="00337F32">
          <w:rPr>
            <w:rStyle w:val="Lienhypertexte"/>
          </w:rPr>
          <w:t>I.2. Comptes de service</w:t>
        </w:r>
        <w:r w:rsidR="00B5003D">
          <w:rPr>
            <w:webHidden/>
          </w:rPr>
          <w:tab/>
        </w:r>
        <w:r w:rsidR="00B5003D">
          <w:rPr>
            <w:webHidden/>
          </w:rPr>
          <w:fldChar w:fldCharType="begin"/>
        </w:r>
        <w:r w:rsidR="00B5003D">
          <w:rPr>
            <w:webHidden/>
          </w:rPr>
          <w:instrText xml:space="preserve"> PAGEREF _Toc135732462 \h </w:instrText>
        </w:r>
        <w:r w:rsidR="00B5003D">
          <w:rPr>
            <w:webHidden/>
          </w:rPr>
        </w:r>
        <w:r w:rsidR="00B5003D">
          <w:rPr>
            <w:webHidden/>
          </w:rPr>
          <w:fldChar w:fldCharType="separate"/>
        </w:r>
        <w:r w:rsidR="00B5003D">
          <w:rPr>
            <w:webHidden/>
          </w:rPr>
          <w:t>50</w:t>
        </w:r>
        <w:r w:rsidR="00B5003D">
          <w:rPr>
            <w:webHidden/>
          </w:rPr>
          <w:fldChar w:fldCharType="end"/>
        </w:r>
      </w:hyperlink>
    </w:p>
    <w:p w14:paraId="2A6901C5" w14:textId="786672B2" w:rsidR="00B5003D" w:rsidRDefault="00EE2FC7">
      <w:pPr>
        <w:pStyle w:val="TM4"/>
        <w:rPr>
          <w:rFonts w:eastAsiaTheme="minorEastAsia"/>
          <w:color w:val="auto"/>
          <w:sz w:val="22"/>
          <w:lang w:eastAsia="fr-FR"/>
        </w:rPr>
      </w:pPr>
      <w:hyperlink w:anchor="_Toc135732463" w:history="1">
        <w:r w:rsidR="00B5003D" w:rsidRPr="00337F32">
          <w:rPr>
            <w:rStyle w:val="Lienhypertexte"/>
          </w:rPr>
          <w:t>I.3. Certificats des urls</w:t>
        </w:r>
        <w:r w:rsidR="00B5003D">
          <w:rPr>
            <w:webHidden/>
          </w:rPr>
          <w:tab/>
        </w:r>
        <w:r w:rsidR="00B5003D">
          <w:rPr>
            <w:webHidden/>
          </w:rPr>
          <w:fldChar w:fldCharType="begin"/>
        </w:r>
        <w:r w:rsidR="00B5003D">
          <w:rPr>
            <w:webHidden/>
          </w:rPr>
          <w:instrText xml:space="preserve"> PAGEREF _Toc135732463 \h </w:instrText>
        </w:r>
        <w:r w:rsidR="00B5003D">
          <w:rPr>
            <w:webHidden/>
          </w:rPr>
        </w:r>
        <w:r w:rsidR="00B5003D">
          <w:rPr>
            <w:webHidden/>
          </w:rPr>
          <w:fldChar w:fldCharType="separate"/>
        </w:r>
        <w:r w:rsidR="00B5003D">
          <w:rPr>
            <w:webHidden/>
          </w:rPr>
          <w:t>51</w:t>
        </w:r>
        <w:r w:rsidR="00B5003D">
          <w:rPr>
            <w:webHidden/>
          </w:rPr>
          <w:fldChar w:fldCharType="end"/>
        </w:r>
      </w:hyperlink>
    </w:p>
    <w:p w14:paraId="1975ACD3" w14:textId="04430C82" w:rsidR="00B5003D" w:rsidRDefault="00EE2FC7">
      <w:pPr>
        <w:pStyle w:val="TM4"/>
        <w:rPr>
          <w:rFonts w:eastAsiaTheme="minorEastAsia"/>
          <w:color w:val="auto"/>
          <w:sz w:val="22"/>
          <w:lang w:eastAsia="fr-FR"/>
        </w:rPr>
      </w:pPr>
      <w:hyperlink w:anchor="_Toc135732464" w:history="1">
        <w:r w:rsidR="00B5003D" w:rsidRPr="00337F32">
          <w:rPr>
            <w:rStyle w:val="Lienhypertexte"/>
          </w:rPr>
          <w:t>I.4. WAF</w:t>
        </w:r>
        <w:r w:rsidR="00B5003D">
          <w:rPr>
            <w:webHidden/>
          </w:rPr>
          <w:tab/>
        </w:r>
        <w:r w:rsidR="00B5003D">
          <w:rPr>
            <w:webHidden/>
          </w:rPr>
          <w:fldChar w:fldCharType="begin"/>
        </w:r>
        <w:r w:rsidR="00B5003D">
          <w:rPr>
            <w:webHidden/>
          </w:rPr>
          <w:instrText xml:space="preserve"> PAGEREF _Toc135732464 \h </w:instrText>
        </w:r>
        <w:r w:rsidR="00B5003D">
          <w:rPr>
            <w:webHidden/>
          </w:rPr>
        </w:r>
        <w:r w:rsidR="00B5003D">
          <w:rPr>
            <w:webHidden/>
          </w:rPr>
          <w:fldChar w:fldCharType="separate"/>
        </w:r>
        <w:r w:rsidR="00B5003D">
          <w:rPr>
            <w:webHidden/>
          </w:rPr>
          <w:t>51</w:t>
        </w:r>
        <w:r w:rsidR="00B5003D">
          <w:rPr>
            <w:webHidden/>
          </w:rPr>
          <w:fldChar w:fldCharType="end"/>
        </w:r>
      </w:hyperlink>
    </w:p>
    <w:p w14:paraId="5273CE5A" w14:textId="0AB6045D" w:rsidR="00B5003D" w:rsidRDefault="00EE2FC7">
      <w:pPr>
        <w:pStyle w:val="TM4"/>
        <w:rPr>
          <w:rFonts w:eastAsiaTheme="minorEastAsia"/>
          <w:color w:val="auto"/>
          <w:sz w:val="22"/>
          <w:lang w:eastAsia="fr-FR"/>
        </w:rPr>
      </w:pPr>
      <w:hyperlink w:anchor="_Toc135732465" w:history="1">
        <w:r w:rsidR="00B5003D" w:rsidRPr="00337F32">
          <w:rPr>
            <w:rStyle w:val="Lienhypertexte"/>
          </w:rPr>
          <w:t>I.5. Bastion</w:t>
        </w:r>
        <w:r w:rsidR="00B5003D">
          <w:rPr>
            <w:webHidden/>
          </w:rPr>
          <w:tab/>
        </w:r>
        <w:r w:rsidR="00B5003D">
          <w:rPr>
            <w:webHidden/>
          </w:rPr>
          <w:fldChar w:fldCharType="begin"/>
        </w:r>
        <w:r w:rsidR="00B5003D">
          <w:rPr>
            <w:webHidden/>
          </w:rPr>
          <w:instrText xml:space="preserve"> PAGEREF _Toc135732465 \h </w:instrText>
        </w:r>
        <w:r w:rsidR="00B5003D">
          <w:rPr>
            <w:webHidden/>
          </w:rPr>
        </w:r>
        <w:r w:rsidR="00B5003D">
          <w:rPr>
            <w:webHidden/>
          </w:rPr>
          <w:fldChar w:fldCharType="separate"/>
        </w:r>
        <w:r w:rsidR="00B5003D">
          <w:rPr>
            <w:webHidden/>
          </w:rPr>
          <w:t>51</w:t>
        </w:r>
        <w:r w:rsidR="00B5003D">
          <w:rPr>
            <w:webHidden/>
          </w:rPr>
          <w:fldChar w:fldCharType="end"/>
        </w:r>
      </w:hyperlink>
    </w:p>
    <w:p w14:paraId="3FC03946" w14:textId="26855D53" w:rsidR="00B5003D" w:rsidRDefault="00EE2FC7">
      <w:pPr>
        <w:pStyle w:val="TM3"/>
        <w:rPr>
          <w:rFonts w:eastAsiaTheme="minorEastAsia" w:cstheme="minorBidi"/>
          <w:i w:val="0"/>
          <w:sz w:val="22"/>
          <w:lang w:eastAsia="fr-FR"/>
        </w:rPr>
      </w:pPr>
      <w:hyperlink w:anchor="_Toc135732466"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Sécurité des données</w:t>
        </w:r>
        <w:r w:rsidR="00B5003D">
          <w:rPr>
            <w:webHidden/>
          </w:rPr>
          <w:tab/>
        </w:r>
        <w:r w:rsidR="00B5003D">
          <w:rPr>
            <w:webHidden/>
          </w:rPr>
          <w:fldChar w:fldCharType="begin"/>
        </w:r>
        <w:r w:rsidR="00B5003D">
          <w:rPr>
            <w:webHidden/>
          </w:rPr>
          <w:instrText xml:space="preserve"> PAGEREF _Toc135732466 \h </w:instrText>
        </w:r>
        <w:r w:rsidR="00B5003D">
          <w:rPr>
            <w:webHidden/>
          </w:rPr>
        </w:r>
        <w:r w:rsidR="00B5003D">
          <w:rPr>
            <w:webHidden/>
          </w:rPr>
          <w:fldChar w:fldCharType="separate"/>
        </w:r>
        <w:r w:rsidR="00B5003D">
          <w:rPr>
            <w:webHidden/>
          </w:rPr>
          <w:t>52</w:t>
        </w:r>
        <w:r w:rsidR="00B5003D">
          <w:rPr>
            <w:webHidden/>
          </w:rPr>
          <w:fldChar w:fldCharType="end"/>
        </w:r>
      </w:hyperlink>
    </w:p>
    <w:p w14:paraId="4C61FF75" w14:textId="05733D2A" w:rsidR="00B5003D" w:rsidRDefault="00EE2FC7">
      <w:pPr>
        <w:pStyle w:val="TM4"/>
        <w:rPr>
          <w:rFonts w:eastAsiaTheme="minorEastAsia"/>
          <w:color w:val="auto"/>
          <w:sz w:val="22"/>
          <w:lang w:eastAsia="fr-FR"/>
        </w:rPr>
      </w:pPr>
      <w:hyperlink w:anchor="_Toc135732467" w:history="1">
        <w:r w:rsidR="00B5003D" w:rsidRPr="00337F32">
          <w:rPr>
            <w:rStyle w:val="Lienhypertexte"/>
          </w:rPr>
          <w:t>II.1. Données</w:t>
        </w:r>
        <w:r w:rsidR="00B5003D" w:rsidRPr="00337F32">
          <w:rPr>
            <w:rStyle w:val="Lienhypertexte"/>
            <w:rFonts w:ascii="Cambria" w:hAnsi="Cambria" w:cs="Cambria"/>
          </w:rPr>
          <w:t> </w:t>
        </w:r>
        <w:r w:rsidR="00B5003D" w:rsidRPr="00337F32">
          <w:rPr>
            <w:rStyle w:val="Lienhypertexte"/>
          </w:rPr>
          <w:t>: &lt;information du type de données&gt;</w:t>
        </w:r>
        <w:r w:rsidR="00B5003D">
          <w:rPr>
            <w:webHidden/>
          </w:rPr>
          <w:tab/>
        </w:r>
        <w:r w:rsidR="00B5003D">
          <w:rPr>
            <w:webHidden/>
          </w:rPr>
          <w:fldChar w:fldCharType="begin"/>
        </w:r>
        <w:r w:rsidR="00B5003D">
          <w:rPr>
            <w:webHidden/>
          </w:rPr>
          <w:instrText xml:space="preserve"> PAGEREF _Toc135732467 \h </w:instrText>
        </w:r>
        <w:r w:rsidR="00B5003D">
          <w:rPr>
            <w:webHidden/>
          </w:rPr>
        </w:r>
        <w:r w:rsidR="00B5003D">
          <w:rPr>
            <w:webHidden/>
          </w:rPr>
          <w:fldChar w:fldCharType="separate"/>
        </w:r>
        <w:r w:rsidR="00B5003D">
          <w:rPr>
            <w:webHidden/>
          </w:rPr>
          <w:t>52</w:t>
        </w:r>
        <w:r w:rsidR="00B5003D">
          <w:rPr>
            <w:webHidden/>
          </w:rPr>
          <w:fldChar w:fldCharType="end"/>
        </w:r>
      </w:hyperlink>
    </w:p>
    <w:p w14:paraId="6691FADA" w14:textId="5ED1D15A" w:rsidR="00B5003D" w:rsidRDefault="00EE2FC7">
      <w:pPr>
        <w:pStyle w:val="TM3"/>
        <w:rPr>
          <w:rFonts w:eastAsiaTheme="minorEastAsia" w:cstheme="minorBidi"/>
          <w:i w:val="0"/>
          <w:sz w:val="22"/>
          <w:lang w:eastAsia="fr-FR"/>
        </w:rPr>
      </w:pPr>
      <w:hyperlink w:anchor="_Toc135732468" w:history="1">
        <w:r w:rsidR="00B5003D" w:rsidRPr="00337F32">
          <w:rPr>
            <w:rStyle w:val="Lienhypertexte"/>
            <w14:scene3d>
              <w14:camera w14:prst="orthographicFront"/>
              <w14:lightRig w14:rig="threePt" w14:dir="t">
                <w14:rot w14:lat="0" w14:lon="0" w14:rev="0"/>
              </w14:lightRig>
            </w14:scene3d>
          </w:rPr>
          <w:t>III.</w:t>
        </w:r>
        <w:r w:rsidR="00B5003D" w:rsidRPr="00337F32">
          <w:rPr>
            <w:rStyle w:val="Lienhypertexte"/>
          </w:rPr>
          <w:t xml:space="preserve"> Sécurité des flux</w:t>
        </w:r>
        <w:r w:rsidR="00B5003D">
          <w:rPr>
            <w:webHidden/>
          </w:rPr>
          <w:tab/>
        </w:r>
        <w:r w:rsidR="00B5003D">
          <w:rPr>
            <w:webHidden/>
          </w:rPr>
          <w:fldChar w:fldCharType="begin"/>
        </w:r>
        <w:r w:rsidR="00B5003D">
          <w:rPr>
            <w:webHidden/>
          </w:rPr>
          <w:instrText xml:space="preserve"> PAGEREF _Toc135732468 \h </w:instrText>
        </w:r>
        <w:r w:rsidR="00B5003D">
          <w:rPr>
            <w:webHidden/>
          </w:rPr>
        </w:r>
        <w:r w:rsidR="00B5003D">
          <w:rPr>
            <w:webHidden/>
          </w:rPr>
          <w:fldChar w:fldCharType="separate"/>
        </w:r>
        <w:r w:rsidR="00B5003D">
          <w:rPr>
            <w:webHidden/>
          </w:rPr>
          <w:t>52</w:t>
        </w:r>
        <w:r w:rsidR="00B5003D">
          <w:rPr>
            <w:webHidden/>
          </w:rPr>
          <w:fldChar w:fldCharType="end"/>
        </w:r>
      </w:hyperlink>
    </w:p>
    <w:p w14:paraId="095164C0" w14:textId="4357CF19" w:rsidR="00B5003D" w:rsidRDefault="00EE2FC7">
      <w:pPr>
        <w:pStyle w:val="TM4"/>
        <w:rPr>
          <w:rFonts w:eastAsiaTheme="minorEastAsia"/>
          <w:color w:val="auto"/>
          <w:sz w:val="22"/>
          <w:lang w:eastAsia="fr-FR"/>
        </w:rPr>
      </w:pPr>
      <w:hyperlink w:anchor="_Toc135732469" w:history="1">
        <w:r w:rsidR="00B5003D" w:rsidRPr="00337F32">
          <w:rPr>
            <w:rStyle w:val="Lienhypertexte"/>
          </w:rPr>
          <w:t>III.1. Flux</w:t>
        </w:r>
        <w:r w:rsidR="00B5003D" w:rsidRPr="00337F32">
          <w:rPr>
            <w:rStyle w:val="Lienhypertexte"/>
            <w:rFonts w:ascii="Cambria" w:hAnsi="Cambria" w:cs="Cambria"/>
          </w:rPr>
          <w:t> </w:t>
        </w:r>
        <w:r w:rsidR="00B5003D" w:rsidRPr="00337F32">
          <w:rPr>
            <w:rStyle w:val="Lienhypertexte"/>
          </w:rPr>
          <w:t>: &lt;information sur le flux&gt;</w:t>
        </w:r>
        <w:r w:rsidR="00B5003D">
          <w:rPr>
            <w:webHidden/>
          </w:rPr>
          <w:tab/>
        </w:r>
        <w:r w:rsidR="00B5003D">
          <w:rPr>
            <w:webHidden/>
          </w:rPr>
          <w:fldChar w:fldCharType="begin"/>
        </w:r>
        <w:r w:rsidR="00B5003D">
          <w:rPr>
            <w:webHidden/>
          </w:rPr>
          <w:instrText xml:space="preserve"> PAGEREF _Toc135732469 \h </w:instrText>
        </w:r>
        <w:r w:rsidR="00B5003D">
          <w:rPr>
            <w:webHidden/>
          </w:rPr>
        </w:r>
        <w:r w:rsidR="00B5003D">
          <w:rPr>
            <w:webHidden/>
          </w:rPr>
          <w:fldChar w:fldCharType="separate"/>
        </w:r>
        <w:r w:rsidR="00B5003D">
          <w:rPr>
            <w:webHidden/>
          </w:rPr>
          <w:t>52</w:t>
        </w:r>
        <w:r w:rsidR="00B5003D">
          <w:rPr>
            <w:webHidden/>
          </w:rPr>
          <w:fldChar w:fldCharType="end"/>
        </w:r>
      </w:hyperlink>
    </w:p>
    <w:p w14:paraId="1292CE47" w14:textId="78BE8889" w:rsidR="00B5003D" w:rsidRDefault="00EE2FC7">
      <w:pPr>
        <w:pStyle w:val="TM3"/>
        <w:rPr>
          <w:rFonts w:eastAsiaTheme="minorEastAsia" w:cstheme="minorBidi"/>
          <w:i w:val="0"/>
          <w:sz w:val="22"/>
          <w:lang w:eastAsia="fr-FR"/>
        </w:rPr>
      </w:pPr>
      <w:hyperlink w:anchor="_Toc135732470" w:history="1">
        <w:r w:rsidR="00B5003D" w:rsidRPr="00337F32">
          <w:rPr>
            <w:rStyle w:val="Lienhypertexte"/>
            <w14:scene3d>
              <w14:camera w14:prst="orthographicFront"/>
              <w14:lightRig w14:rig="threePt" w14:dir="t">
                <w14:rot w14:lat="0" w14:lon="0" w14:rev="0"/>
              </w14:lightRig>
            </w14:scene3d>
          </w:rPr>
          <w:t>IV.</w:t>
        </w:r>
        <w:r w:rsidR="00B5003D" w:rsidRPr="00337F32">
          <w:rPr>
            <w:rStyle w:val="Lienhypertexte"/>
          </w:rPr>
          <w:t xml:space="preserve"> Traçabilité</w:t>
        </w:r>
        <w:r w:rsidR="00B5003D">
          <w:rPr>
            <w:webHidden/>
          </w:rPr>
          <w:tab/>
        </w:r>
        <w:r w:rsidR="00B5003D">
          <w:rPr>
            <w:webHidden/>
          </w:rPr>
          <w:fldChar w:fldCharType="begin"/>
        </w:r>
        <w:r w:rsidR="00B5003D">
          <w:rPr>
            <w:webHidden/>
          </w:rPr>
          <w:instrText xml:space="preserve"> PAGEREF _Toc135732470 \h </w:instrText>
        </w:r>
        <w:r w:rsidR="00B5003D">
          <w:rPr>
            <w:webHidden/>
          </w:rPr>
        </w:r>
        <w:r w:rsidR="00B5003D">
          <w:rPr>
            <w:webHidden/>
          </w:rPr>
          <w:fldChar w:fldCharType="separate"/>
        </w:r>
        <w:r w:rsidR="00B5003D">
          <w:rPr>
            <w:webHidden/>
          </w:rPr>
          <w:t>52</w:t>
        </w:r>
        <w:r w:rsidR="00B5003D">
          <w:rPr>
            <w:webHidden/>
          </w:rPr>
          <w:fldChar w:fldCharType="end"/>
        </w:r>
      </w:hyperlink>
    </w:p>
    <w:p w14:paraId="250039EF" w14:textId="734E10EE" w:rsidR="00B5003D" w:rsidRDefault="00EE2FC7">
      <w:pPr>
        <w:pStyle w:val="TM2"/>
        <w:rPr>
          <w:rFonts w:eastAsiaTheme="minorEastAsia"/>
          <w:smallCaps w:val="0"/>
          <w:sz w:val="22"/>
          <w:lang w:eastAsia="fr-FR"/>
        </w:rPr>
      </w:pPr>
      <w:hyperlink w:anchor="_Toc135732471" w:history="1">
        <w:r w:rsidR="00B5003D" w:rsidRPr="00337F32">
          <w:rPr>
            <w:rStyle w:val="Lienhypertexte"/>
          </w:rPr>
          <w:t>H. Evolutivité</w:t>
        </w:r>
        <w:r w:rsidR="00B5003D">
          <w:rPr>
            <w:webHidden/>
          </w:rPr>
          <w:tab/>
        </w:r>
        <w:r w:rsidR="00B5003D">
          <w:rPr>
            <w:webHidden/>
          </w:rPr>
          <w:fldChar w:fldCharType="begin"/>
        </w:r>
        <w:r w:rsidR="00B5003D">
          <w:rPr>
            <w:webHidden/>
          </w:rPr>
          <w:instrText xml:space="preserve"> PAGEREF _Toc135732471 \h </w:instrText>
        </w:r>
        <w:r w:rsidR="00B5003D">
          <w:rPr>
            <w:webHidden/>
          </w:rPr>
        </w:r>
        <w:r w:rsidR="00B5003D">
          <w:rPr>
            <w:webHidden/>
          </w:rPr>
          <w:fldChar w:fldCharType="separate"/>
        </w:r>
        <w:r w:rsidR="00B5003D">
          <w:rPr>
            <w:webHidden/>
          </w:rPr>
          <w:t>53</w:t>
        </w:r>
        <w:r w:rsidR="00B5003D">
          <w:rPr>
            <w:webHidden/>
          </w:rPr>
          <w:fldChar w:fldCharType="end"/>
        </w:r>
      </w:hyperlink>
    </w:p>
    <w:p w14:paraId="14BB4BE3" w14:textId="0F7A0014" w:rsidR="00B5003D" w:rsidRDefault="00EE2FC7">
      <w:pPr>
        <w:pStyle w:val="TM3"/>
        <w:rPr>
          <w:rFonts w:eastAsiaTheme="minorEastAsia" w:cstheme="minorBidi"/>
          <w:i w:val="0"/>
          <w:sz w:val="22"/>
          <w:lang w:eastAsia="fr-FR"/>
        </w:rPr>
      </w:pPr>
      <w:hyperlink w:anchor="_Toc135732472"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Détails par composants</w:t>
        </w:r>
        <w:r w:rsidR="00B5003D">
          <w:rPr>
            <w:webHidden/>
          </w:rPr>
          <w:tab/>
        </w:r>
        <w:r w:rsidR="00B5003D">
          <w:rPr>
            <w:webHidden/>
          </w:rPr>
          <w:fldChar w:fldCharType="begin"/>
        </w:r>
        <w:r w:rsidR="00B5003D">
          <w:rPr>
            <w:webHidden/>
          </w:rPr>
          <w:instrText xml:space="preserve"> PAGEREF _Toc135732472 \h </w:instrText>
        </w:r>
        <w:r w:rsidR="00B5003D">
          <w:rPr>
            <w:webHidden/>
          </w:rPr>
        </w:r>
        <w:r w:rsidR="00B5003D">
          <w:rPr>
            <w:webHidden/>
          </w:rPr>
          <w:fldChar w:fldCharType="separate"/>
        </w:r>
        <w:r w:rsidR="00B5003D">
          <w:rPr>
            <w:webHidden/>
          </w:rPr>
          <w:t>53</w:t>
        </w:r>
        <w:r w:rsidR="00B5003D">
          <w:rPr>
            <w:webHidden/>
          </w:rPr>
          <w:fldChar w:fldCharType="end"/>
        </w:r>
      </w:hyperlink>
    </w:p>
    <w:p w14:paraId="705AF092" w14:textId="589054DA" w:rsidR="00B5003D" w:rsidRDefault="00EE2FC7">
      <w:pPr>
        <w:pStyle w:val="TM4"/>
        <w:rPr>
          <w:rFonts w:eastAsiaTheme="minorEastAsia"/>
          <w:color w:val="auto"/>
          <w:sz w:val="22"/>
          <w:lang w:eastAsia="fr-FR"/>
        </w:rPr>
      </w:pPr>
      <w:hyperlink w:anchor="_Toc135732473" w:history="1">
        <w:r w:rsidR="00B5003D" w:rsidRPr="00337F32">
          <w:rPr>
            <w:rStyle w:val="Lienhypertexte"/>
          </w:rPr>
          <w:t>I.1. Composant n°1</w:t>
        </w:r>
        <w:r w:rsidR="00B5003D">
          <w:rPr>
            <w:webHidden/>
          </w:rPr>
          <w:tab/>
        </w:r>
        <w:r w:rsidR="00B5003D">
          <w:rPr>
            <w:webHidden/>
          </w:rPr>
          <w:fldChar w:fldCharType="begin"/>
        </w:r>
        <w:r w:rsidR="00B5003D">
          <w:rPr>
            <w:webHidden/>
          </w:rPr>
          <w:instrText xml:space="preserve"> PAGEREF _Toc135732473 \h </w:instrText>
        </w:r>
        <w:r w:rsidR="00B5003D">
          <w:rPr>
            <w:webHidden/>
          </w:rPr>
        </w:r>
        <w:r w:rsidR="00B5003D">
          <w:rPr>
            <w:webHidden/>
          </w:rPr>
          <w:fldChar w:fldCharType="separate"/>
        </w:r>
        <w:r w:rsidR="00B5003D">
          <w:rPr>
            <w:webHidden/>
          </w:rPr>
          <w:t>53</w:t>
        </w:r>
        <w:r w:rsidR="00B5003D">
          <w:rPr>
            <w:webHidden/>
          </w:rPr>
          <w:fldChar w:fldCharType="end"/>
        </w:r>
      </w:hyperlink>
    </w:p>
    <w:p w14:paraId="6BCBF837" w14:textId="59BA3A21" w:rsidR="00B5003D" w:rsidRDefault="00EE2FC7">
      <w:pPr>
        <w:pStyle w:val="TM1"/>
        <w:rPr>
          <w:rFonts w:eastAsiaTheme="minorEastAsia"/>
          <w:b w:val="0"/>
          <w:caps w:val="0"/>
          <w:sz w:val="22"/>
          <w:lang w:eastAsia="fr-FR"/>
        </w:rPr>
      </w:pPr>
      <w:hyperlink w:anchor="_Toc135732474" w:history="1">
        <w:r w:rsidR="00B5003D" w:rsidRPr="00337F32">
          <w:rPr>
            <w:rStyle w:val="Lienhypertexte"/>
          </w:rPr>
          <w:t>Infrastructures techniques</w:t>
        </w:r>
        <w:r w:rsidR="00B5003D">
          <w:rPr>
            <w:webHidden/>
          </w:rPr>
          <w:tab/>
        </w:r>
        <w:r w:rsidR="00B5003D">
          <w:rPr>
            <w:webHidden/>
          </w:rPr>
          <w:fldChar w:fldCharType="begin"/>
        </w:r>
        <w:r w:rsidR="00B5003D">
          <w:rPr>
            <w:webHidden/>
          </w:rPr>
          <w:instrText xml:space="preserve"> PAGEREF _Toc135732474 \h </w:instrText>
        </w:r>
        <w:r w:rsidR="00B5003D">
          <w:rPr>
            <w:webHidden/>
          </w:rPr>
        </w:r>
        <w:r w:rsidR="00B5003D">
          <w:rPr>
            <w:webHidden/>
          </w:rPr>
          <w:fldChar w:fldCharType="separate"/>
        </w:r>
        <w:r w:rsidR="00B5003D">
          <w:rPr>
            <w:webHidden/>
          </w:rPr>
          <w:t>54</w:t>
        </w:r>
        <w:r w:rsidR="00B5003D">
          <w:rPr>
            <w:webHidden/>
          </w:rPr>
          <w:fldChar w:fldCharType="end"/>
        </w:r>
      </w:hyperlink>
    </w:p>
    <w:p w14:paraId="0AFE3478" w14:textId="0BE44FD2" w:rsidR="00B5003D" w:rsidRDefault="00EE2FC7">
      <w:pPr>
        <w:pStyle w:val="TM3"/>
        <w:rPr>
          <w:rFonts w:eastAsiaTheme="minorEastAsia" w:cstheme="minorBidi"/>
          <w:i w:val="0"/>
          <w:sz w:val="22"/>
          <w:lang w:eastAsia="fr-FR"/>
        </w:rPr>
      </w:pPr>
      <w:hyperlink w:anchor="_Toc135732475" w:history="1">
        <w:r w:rsidR="00B5003D" w:rsidRPr="00337F32">
          <w:rPr>
            <w:rStyle w:val="Lienhypertexte"/>
            <w14:scene3d>
              <w14:camera w14:prst="orthographicFront"/>
              <w14:lightRig w14:rig="threePt" w14:dir="t">
                <w14:rot w14:lat="0" w14:lon="0" w14:rev="0"/>
              </w14:lightRig>
            </w14:scene3d>
          </w:rPr>
          <w:t>I.</w:t>
        </w:r>
        <w:r w:rsidR="00B5003D" w:rsidRPr="00337F32">
          <w:rPr>
            <w:rStyle w:val="Lienhypertexte"/>
          </w:rPr>
          <w:t xml:space="preserve"> Environnements de production</w:t>
        </w:r>
        <w:r w:rsidR="00B5003D">
          <w:rPr>
            <w:webHidden/>
          </w:rPr>
          <w:tab/>
        </w:r>
        <w:r w:rsidR="00B5003D">
          <w:rPr>
            <w:webHidden/>
          </w:rPr>
          <w:fldChar w:fldCharType="begin"/>
        </w:r>
        <w:r w:rsidR="00B5003D">
          <w:rPr>
            <w:webHidden/>
          </w:rPr>
          <w:instrText xml:space="preserve"> PAGEREF _Toc135732475 \h </w:instrText>
        </w:r>
        <w:r w:rsidR="00B5003D">
          <w:rPr>
            <w:webHidden/>
          </w:rPr>
        </w:r>
        <w:r w:rsidR="00B5003D">
          <w:rPr>
            <w:webHidden/>
          </w:rPr>
          <w:fldChar w:fldCharType="separate"/>
        </w:r>
        <w:r w:rsidR="00B5003D">
          <w:rPr>
            <w:webHidden/>
          </w:rPr>
          <w:t>54</w:t>
        </w:r>
        <w:r w:rsidR="00B5003D">
          <w:rPr>
            <w:webHidden/>
          </w:rPr>
          <w:fldChar w:fldCharType="end"/>
        </w:r>
      </w:hyperlink>
    </w:p>
    <w:p w14:paraId="552F9504" w14:textId="37C05142" w:rsidR="00B5003D" w:rsidRDefault="00EE2FC7">
      <w:pPr>
        <w:pStyle w:val="TM4"/>
        <w:rPr>
          <w:rFonts w:eastAsiaTheme="minorEastAsia"/>
          <w:color w:val="auto"/>
          <w:sz w:val="22"/>
          <w:lang w:eastAsia="fr-FR"/>
        </w:rPr>
      </w:pPr>
      <w:hyperlink w:anchor="_Toc135732476" w:history="1">
        <w:r w:rsidR="00B5003D" w:rsidRPr="00337F32">
          <w:rPr>
            <w:rStyle w:val="Lienhypertexte"/>
          </w:rPr>
          <w:t>I.1. Infrastructures physiques</w:t>
        </w:r>
        <w:r w:rsidR="00B5003D">
          <w:rPr>
            <w:webHidden/>
          </w:rPr>
          <w:tab/>
        </w:r>
        <w:r w:rsidR="00B5003D">
          <w:rPr>
            <w:webHidden/>
          </w:rPr>
          <w:fldChar w:fldCharType="begin"/>
        </w:r>
        <w:r w:rsidR="00B5003D">
          <w:rPr>
            <w:webHidden/>
          </w:rPr>
          <w:instrText xml:space="preserve"> PAGEREF _Toc135732476 \h </w:instrText>
        </w:r>
        <w:r w:rsidR="00B5003D">
          <w:rPr>
            <w:webHidden/>
          </w:rPr>
        </w:r>
        <w:r w:rsidR="00B5003D">
          <w:rPr>
            <w:webHidden/>
          </w:rPr>
          <w:fldChar w:fldCharType="separate"/>
        </w:r>
        <w:r w:rsidR="00B5003D">
          <w:rPr>
            <w:webHidden/>
          </w:rPr>
          <w:t>54</w:t>
        </w:r>
        <w:r w:rsidR="00B5003D">
          <w:rPr>
            <w:webHidden/>
          </w:rPr>
          <w:fldChar w:fldCharType="end"/>
        </w:r>
      </w:hyperlink>
    </w:p>
    <w:p w14:paraId="1D74A7DA" w14:textId="165C5CA6" w:rsidR="00B5003D" w:rsidRDefault="00EE2FC7">
      <w:pPr>
        <w:pStyle w:val="TM4"/>
        <w:rPr>
          <w:rFonts w:eastAsiaTheme="minorEastAsia"/>
          <w:color w:val="auto"/>
          <w:sz w:val="22"/>
          <w:lang w:eastAsia="fr-FR"/>
        </w:rPr>
      </w:pPr>
      <w:hyperlink w:anchor="_Toc135732477" w:history="1">
        <w:r w:rsidR="00B5003D" w:rsidRPr="00337F32">
          <w:rPr>
            <w:rStyle w:val="Lienhypertexte"/>
          </w:rPr>
          <w:t>I.2. Infrastructures virtuelles</w:t>
        </w:r>
        <w:r w:rsidR="00B5003D">
          <w:rPr>
            <w:webHidden/>
          </w:rPr>
          <w:tab/>
        </w:r>
        <w:r w:rsidR="00B5003D">
          <w:rPr>
            <w:webHidden/>
          </w:rPr>
          <w:fldChar w:fldCharType="begin"/>
        </w:r>
        <w:r w:rsidR="00B5003D">
          <w:rPr>
            <w:webHidden/>
          </w:rPr>
          <w:instrText xml:space="preserve"> PAGEREF _Toc135732477 \h </w:instrText>
        </w:r>
        <w:r w:rsidR="00B5003D">
          <w:rPr>
            <w:webHidden/>
          </w:rPr>
        </w:r>
        <w:r w:rsidR="00B5003D">
          <w:rPr>
            <w:webHidden/>
          </w:rPr>
          <w:fldChar w:fldCharType="separate"/>
        </w:r>
        <w:r w:rsidR="00B5003D">
          <w:rPr>
            <w:webHidden/>
          </w:rPr>
          <w:t>56</w:t>
        </w:r>
        <w:r w:rsidR="00B5003D">
          <w:rPr>
            <w:webHidden/>
          </w:rPr>
          <w:fldChar w:fldCharType="end"/>
        </w:r>
      </w:hyperlink>
    </w:p>
    <w:p w14:paraId="1F58112B" w14:textId="7DE92FF7" w:rsidR="00B5003D" w:rsidRDefault="00EE2FC7">
      <w:pPr>
        <w:pStyle w:val="TM4"/>
        <w:rPr>
          <w:rFonts w:eastAsiaTheme="minorEastAsia"/>
          <w:color w:val="auto"/>
          <w:sz w:val="22"/>
          <w:lang w:eastAsia="fr-FR"/>
        </w:rPr>
      </w:pPr>
      <w:hyperlink w:anchor="_Toc135732478" w:history="1">
        <w:r w:rsidR="00B5003D" w:rsidRPr="00337F32">
          <w:rPr>
            <w:rStyle w:val="Lienhypertexte"/>
          </w:rPr>
          <w:t>I.3. Infrastructures conteneurisÉes</w:t>
        </w:r>
        <w:r w:rsidR="00B5003D">
          <w:rPr>
            <w:webHidden/>
          </w:rPr>
          <w:tab/>
        </w:r>
        <w:r w:rsidR="00B5003D">
          <w:rPr>
            <w:webHidden/>
          </w:rPr>
          <w:fldChar w:fldCharType="begin"/>
        </w:r>
        <w:r w:rsidR="00B5003D">
          <w:rPr>
            <w:webHidden/>
          </w:rPr>
          <w:instrText xml:space="preserve"> PAGEREF _Toc135732478 \h </w:instrText>
        </w:r>
        <w:r w:rsidR="00B5003D">
          <w:rPr>
            <w:webHidden/>
          </w:rPr>
        </w:r>
        <w:r w:rsidR="00B5003D">
          <w:rPr>
            <w:webHidden/>
          </w:rPr>
          <w:fldChar w:fldCharType="separate"/>
        </w:r>
        <w:r w:rsidR="00B5003D">
          <w:rPr>
            <w:webHidden/>
          </w:rPr>
          <w:t>56</w:t>
        </w:r>
        <w:r w:rsidR="00B5003D">
          <w:rPr>
            <w:webHidden/>
          </w:rPr>
          <w:fldChar w:fldCharType="end"/>
        </w:r>
      </w:hyperlink>
    </w:p>
    <w:p w14:paraId="1097503A" w14:textId="18B8F2AD" w:rsidR="00B5003D" w:rsidRDefault="00EE2FC7">
      <w:pPr>
        <w:pStyle w:val="TM3"/>
        <w:rPr>
          <w:rFonts w:eastAsiaTheme="minorEastAsia" w:cstheme="minorBidi"/>
          <w:i w:val="0"/>
          <w:sz w:val="22"/>
          <w:lang w:eastAsia="fr-FR"/>
        </w:rPr>
      </w:pPr>
      <w:hyperlink w:anchor="_Toc135732479" w:history="1">
        <w:r w:rsidR="00B5003D" w:rsidRPr="00337F32">
          <w:rPr>
            <w:rStyle w:val="Lienhypertexte"/>
            <w14:scene3d>
              <w14:camera w14:prst="orthographicFront"/>
              <w14:lightRig w14:rig="threePt" w14:dir="t">
                <w14:rot w14:lat="0" w14:lon="0" w14:rev="0"/>
              </w14:lightRig>
            </w14:scene3d>
          </w:rPr>
          <w:t>II.</w:t>
        </w:r>
        <w:r w:rsidR="00B5003D" w:rsidRPr="00337F32">
          <w:rPr>
            <w:rStyle w:val="Lienhypertexte"/>
          </w:rPr>
          <w:t xml:space="preserve"> Environnements de pré-production</w:t>
        </w:r>
        <w:r w:rsidR="00B5003D">
          <w:rPr>
            <w:webHidden/>
          </w:rPr>
          <w:tab/>
        </w:r>
        <w:r w:rsidR="00B5003D">
          <w:rPr>
            <w:webHidden/>
          </w:rPr>
          <w:fldChar w:fldCharType="begin"/>
        </w:r>
        <w:r w:rsidR="00B5003D">
          <w:rPr>
            <w:webHidden/>
          </w:rPr>
          <w:instrText xml:space="preserve"> PAGEREF _Toc135732479 \h </w:instrText>
        </w:r>
        <w:r w:rsidR="00B5003D">
          <w:rPr>
            <w:webHidden/>
          </w:rPr>
        </w:r>
        <w:r w:rsidR="00B5003D">
          <w:rPr>
            <w:webHidden/>
          </w:rPr>
          <w:fldChar w:fldCharType="separate"/>
        </w:r>
        <w:r w:rsidR="00B5003D">
          <w:rPr>
            <w:webHidden/>
          </w:rPr>
          <w:t>58</w:t>
        </w:r>
        <w:r w:rsidR="00B5003D">
          <w:rPr>
            <w:webHidden/>
          </w:rPr>
          <w:fldChar w:fldCharType="end"/>
        </w:r>
      </w:hyperlink>
    </w:p>
    <w:p w14:paraId="17ED7DFD" w14:textId="2305FFED" w:rsidR="00B5003D" w:rsidRDefault="00EE2FC7">
      <w:pPr>
        <w:pStyle w:val="TM4"/>
        <w:rPr>
          <w:rFonts w:eastAsiaTheme="minorEastAsia"/>
          <w:color w:val="auto"/>
          <w:sz w:val="22"/>
          <w:lang w:eastAsia="fr-FR"/>
        </w:rPr>
      </w:pPr>
      <w:hyperlink w:anchor="_Toc135732480" w:history="1">
        <w:r w:rsidR="00B5003D" w:rsidRPr="00337F32">
          <w:rPr>
            <w:rStyle w:val="Lienhypertexte"/>
          </w:rPr>
          <w:t>II.1. Infrastructures physiques</w:t>
        </w:r>
        <w:r w:rsidR="00B5003D">
          <w:rPr>
            <w:webHidden/>
          </w:rPr>
          <w:tab/>
        </w:r>
        <w:r w:rsidR="00B5003D">
          <w:rPr>
            <w:webHidden/>
          </w:rPr>
          <w:fldChar w:fldCharType="begin"/>
        </w:r>
        <w:r w:rsidR="00B5003D">
          <w:rPr>
            <w:webHidden/>
          </w:rPr>
          <w:instrText xml:space="preserve"> PAGEREF _Toc135732480 \h </w:instrText>
        </w:r>
        <w:r w:rsidR="00B5003D">
          <w:rPr>
            <w:webHidden/>
          </w:rPr>
        </w:r>
        <w:r w:rsidR="00B5003D">
          <w:rPr>
            <w:webHidden/>
          </w:rPr>
          <w:fldChar w:fldCharType="separate"/>
        </w:r>
        <w:r w:rsidR="00B5003D">
          <w:rPr>
            <w:webHidden/>
          </w:rPr>
          <w:t>58</w:t>
        </w:r>
        <w:r w:rsidR="00B5003D">
          <w:rPr>
            <w:webHidden/>
          </w:rPr>
          <w:fldChar w:fldCharType="end"/>
        </w:r>
      </w:hyperlink>
    </w:p>
    <w:p w14:paraId="0D07203D" w14:textId="395AA0E9" w:rsidR="00B5003D" w:rsidRDefault="00EE2FC7">
      <w:pPr>
        <w:pStyle w:val="TM4"/>
        <w:rPr>
          <w:rFonts w:eastAsiaTheme="minorEastAsia"/>
          <w:color w:val="auto"/>
          <w:sz w:val="22"/>
          <w:lang w:eastAsia="fr-FR"/>
        </w:rPr>
      </w:pPr>
      <w:hyperlink w:anchor="_Toc135732481" w:history="1">
        <w:r w:rsidR="00B5003D" w:rsidRPr="00337F32">
          <w:rPr>
            <w:rStyle w:val="Lienhypertexte"/>
          </w:rPr>
          <w:t>II.2. Infrastructures virtuelles</w:t>
        </w:r>
        <w:r w:rsidR="00B5003D">
          <w:rPr>
            <w:webHidden/>
          </w:rPr>
          <w:tab/>
        </w:r>
        <w:r w:rsidR="00B5003D">
          <w:rPr>
            <w:webHidden/>
          </w:rPr>
          <w:fldChar w:fldCharType="begin"/>
        </w:r>
        <w:r w:rsidR="00B5003D">
          <w:rPr>
            <w:webHidden/>
          </w:rPr>
          <w:instrText xml:space="preserve"> PAGEREF _Toc135732481 \h </w:instrText>
        </w:r>
        <w:r w:rsidR="00B5003D">
          <w:rPr>
            <w:webHidden/>
          </w:rPr>
        </w:r>
        <w:r w:rsidR="00B5003D">
          <w:rPr>
            <w:webHidden/>
          </w:rPr>
          <w:fldChar w:fldCharType="separate"/>
        </w:r>
        <w:r w:rsidR="00B5003D">
          <w:rPr>
            <w:webHidden/>
          </w:rPr>
          <w:t>59</w:t>
        </w:r>
        <w:r w:rsidR="00B5003D">
          <w:rPr>
            <w:webHidden/>
          </w:rPr>
          <w:fldChar w:fldCharType="end"/>
        </w:r>
      </w:hyperlink>
    </w:p>
    <w:p w14:paraId="656C8904" w14:textId="4AB20C35" w:rsidR="00B5003D" w:rsidRDefault="00EE2FC7">
      <w:pPr>
        <w:pStyle w:val="TM4"/>
        <w:rPr>
          <w:rFonts w:eastAsiaTheme="minorEastAsia"/>
          <w:color w:val="auto"/>
          <w:sz w:val="22"/>
          <w:lang w:eastAsia="fr-FR"/>
        </w:rPr>
      </w:pPr>
      <w:hyperlink w:anchor="_Toc135732482" w:history="1">
        <w:r w:rsidR="00B5003D" w:rsidRPr="00337F32">
          <w:rPr>
            <w:rStyle w:val="Lienhypertexte"/>
          </w:rPr>
          <w:t>II.3. Infrastructures conteneurisÉes</w:t>
        </w:r>
        <w:r w:rsidR="00B5003D">
          <w:rPr>
            <w:webHidden/>
          </w:rPr>
          <w:tab/>
        </w:r>
        <w:r w:rsidR="00B5003D">
          <w:rPr>
            <w:webHidden/>
          </w:rPr>
          <w:fldChar w:fldCharType="begin"/>
        </w:r>
        <w:r w:rsidR="00B5003D">
          <w:rPr>
            <w:webHidden/>
          </w:rPr>
          <w:instrText xml:space="preserve"> PAGEREF _Toc135732482 \h </w:instrText>
        </w:r>
        <w:r w:rsidR="00B5003D">
          <w:rPr>
            <w:webHidden/>
          </w:rPr>
        </w:r>
        <w:r w:rsidR="00B5003D">
          <w:rPr>
            <w:webHidden/>
          </w:rPr>
          <w:fldChar w:fldCharType="separate"/>
        </w:r>
        <w:r w:rsidR="00B5003D">
          <w:rPr>
            <w:webHidden/>
          </w:rPr>
          <w:t>60</w:t>
        </w:r>
        <w:r w:rsidR="00B5003D">
          <w:rPr>
            <w:webHidden/>
          </w:rPr>
          <w:fldChar w:fldCharType="end"/>
        </w:r>
      </w:hyperlink>
    </w:p>
    <w:p w14:paraId="0FD15BE3" w14:textId="3A067BD7" w:rsidR="00B5003D" w:rsidRDefault="00EE2FC7">
      <w:pPr>
        <w:pStyle w:val="TM3"/>
        <w:rPr>
          <w:rFonts w:eastAsiaTheme="minorEastAsia" w:cstheme="minorBidi"/>
          <w:i w:val="0"/>
          <w:sz w:val="22"/>
          <w:lang w:eastAsia="fr-FR"/>
        </w:rPr>
      </w:pPr>
      <w:hyperlink w:anchor="_Toc135732483" w:history="1">
        <w:r w:rsidR="00B5003D" w:rsidRPr="00337F32">
          <w:rPr>
            <w:rStyle w:val="Lienhypertexte"/>
            <w14:scene3d>
              <w14:camera w14:prst="orthographicFront"/>
              <w14:lightRig w14:rig="threePt" w14:dir="t">
                <w14:rot w14:lat="0" w14:lon="0" w14:rev="0"/>
              </w14:lightRig>
            </w14:scene3d>
          </w:rPr>
          <w:t>III.</w:t>
        </w:r>
        <w:r w:rsidR="00B5003D" w:rsidRPr="00337F32">
          <w:rPr>
            <w:rStyle w:val="Lienhypertexte"/>
          </w:rPr>
          <w:t xml:space="preserve"> Environnements de qualification</w:t>
        </w:r>
        <w:r w:rsidR="00B5003D">
          <w:rPr>
            <w:webHidden/>
          </w:rPr>
          <w:tab/>
        </w:r>
        <w:r w:rsidR="00B5003D">
          <w:rPr>
            <w:webHidden/>
          </w:rPr>
          <w:fldChar w:fldCharType="begin"/>
        </w:r>
        <w:r w:rsidR="00B5003D">
          <w:rPr>
            <w:webHidden/>
          </w:rPr>
          <w:instrText xml:space="preserve"> PAGEREF _Toc135732483 \h </w:instrText>
        </w:r>
        <w:r w:rsidR="00B5003D">
          <w:rPr>
            <w:webHidden/>
          </w:rPr>
        </w:r>
        <w:r w:rsidR="00B5003D">
          <w:rPr>
            <w:webHidden/>
          </w:rPr>
          <w:fldChar w:fldCharType="separate"/>
        </w:r>
        <w:r w:rsidR="00B5003D">
          <w:rPr>
            <w:webHidden/>
          </w:rPr>
          <w:t>62</w:t>
        </w:r>
        <w:r w:rsidR="00B5003D">
          <w:rPr>
            <w:webHidden/>
          </w:rPr>
          <w:fldChar w:fldCharType="end"/>
        </w:r>
      </w:hyperlink>
    </w:p>
    <w:p w14:paraId="6DBEC97C" w14:textId="2B7FD38F" w:rsidR="00B5003D" w:rsidRDefault="00EE2FC7">
      <w:pPr>
        <w:pStyle w:val="TM4"/>
        <w:rPr>
          <w:rFonts w:eastAsiaTheme="minorEastAsia"/>
          <w:color w:val="auto"/>
          <w:sz w:val="22"/>
          <w:lang w:eastAsia="fr-FR"/>
        </w:rPr>
      </w:pPr>
      <w:hyperlink w:anchor="_Toc135732484" w:history="1">
        <w:r w:rsidR="00B5003D" w:rsidRPr="00337F32">
          <w:rPr>
            <w:rStyle w:val="Lienhypertexte"/>
          </w:rPr>
          <w:t>III.1. Infrastructures physiques</w:t>
        </w:r>
        <w:r w:rsidR="00B5003D">
          <w:rPr>
            <w:webHidden/>
          </w:rPr>
          <w:tab/>
        </w:r>
        <w:r w:rsidR="00B5003D">
          <w:rPr>
            <w:webHidden/>
          </w:rPr>
          <w:fldChar w:fldCharType="begin"/>
        </w:r>
        <w:r w:rsidR="00B5003D">
          <w:rPr>
            <w:webHidden/>
          </w:rPr>
          <w:instrText xml:space="preserve"> PAGEREF _Toc135732484 \h </w:instrText>
        </w:r>
        <w:r w:rsidR="00B5003D">
          <w:rPr>
            <w:webHidden/>
          </w:rPr>
        </w:r>
        <w:r w:rsidR="00B5003D">
          <w:rPr>
            <w:webHidden/>
          </w:rPr>
          <w:fldChar w:fldCharType="separate"/>
        </w:r>
        <w:r w:rsidR="00B5003D">
          <w:rPr>
            <w:webHidden/>
          </w:rPr>
          <w:t>62</w:t>
        </w:r>
        <w:r w:rsidR="00B5003D">
          <w:rPr>
            <w:webHidden/>
          </w:rPr>
          <w:fldChar w:fldCharType="end"/>
        </w:r>
      </w:hyperlink>
    </w:p>
    <w:p w14:paraId="4B4498D3" w14:textId="1F337D93" w:rsidR="00B5003D" w:rsidRDefault="00EE2FC7">
      <w:pPr>
        <w:pStyle w:val="TM4"/>
        <w:rPr>
          <w:rFonts w:eastAsiaTheme="minorEastAsia"/>
          <w:color w:val="auto"/>
          <w:sz w:val="22"/>
          <w:lang w:eastAsia="fr-FR"/>
        </w:rPr>
      </w:pPr>
      <w:hyperlink w:anchor="_Toc135732485" w:history="1">
        <w:r w:rsidR="00B5003D" w:rsidRPr="00337F32">
          <w:rPr>
            <w:rStyle w:val="Lienhypertexte"/>
          </w:rPr>
          <w:t>III.2. Infrastructures virtuelles</w:t>
        </w:r>
        <w:r w:rsidR="00B5003D">
          <w:rPr>
            <w:webHidden/>
          </w:rPr>
          <w:tab/>
        </w:r>
        <w:r w:rsidR="00B5003D">
          <w:rPr>
            <w:webHidden/>
          </w:rPr>
          <w:fldChar w:fldCharType="begin"/>
        </w:r>
        <w:r w:rsidR="00B5003D">
          <w:rPr>
            <w:webHidden/>
          </w:rPr>
          <w:instrText xml:space="preserve"> PAGEREF _Toc135732485 \h </w:instrText>
        </w:r>
        <w:r w:rsidR="00B5003D">
          <w:rPr>
            <w:webHidden/>
          </w:rPr>
        </w:r>
        <w:r w:rsidR="00B5003D">
          <w:rPr>
            <w:webHidden/>
          </w:rPr>
          <w:fldChar w:fldCharType="separate"/>
        </w:r>
        <w:r w:rsidR="00B5003D">
          <w:rPr>
            <w:webHidden/>
          </w:rPr>
          <w:t>63</w:t>
        </w:r>
        <w:r w:rsidR="00B5003D">
          <w:rPr>
            <w:webHidden/>
          </w:rPr>
          <w:fldChar w:fldCharType="end"/>
        </w:r>
      </w:hyperlink>
    </w:p>
    <w:p w14:paraId="21A7BD62" w14:textId="49654D02" w:rsidR="00B5003D" w:rsidRDefault="00EE2FC7">
      <w:pPr>
        <w:pStyle w:val="TM4"/>
        <w:rPr>
          <w:rFonts w:eastAsiaTheme="minorEastAsia"/>
          <w:color w:val="auto"/>
          <w:sz w:val="22"/>
          <w:lang w:eastAsia="fr-FR"/>
        </w:rPr>
      </w:pPr>
      <w:hyperlink w:anchor="_Toc135732486" w:history="1">
        <w:r w:rsidR="00B5003D" w:rsidRPr="00337F32">
          <w:rPr>
            <w:rStyle w:val="Lienhypertexte"/>
          </w:rPr>
          <w:t>III.3. Infrastructures conteneurisÉes</w:t>
        </w:r>
        <w:r w:rsidR="00B5003D">
          <w:rPr>
            <w:webHidden/>
          </w:rPr>
          <w:tab/>
        </w:r>
        <w:r w:rsidR="00B5003D">
          <w:rPr>
            <w:webHidden/>
          </w:rPr>
          <w:fldChar w:fldCharType="begin"/>
        </w:r>
        <w:r w:rsidR="00B5003D">
          <w:rPr>
            <w:webHidden/>
          </w:rPr>
          <w:instrText xml:space="preserve"> PAGEREF _Toc135732486 \h </w:instrText>
        </w:r>
        <w:r w:rsidR="00B5003D">
          <w:rPr>
            <w:webHidden/>
          </w:rPr>
        </w:r>
        <w:r w:rsidR="00B5003D">
          <w:rPr>
            <w:webHidden/>
          </w:rPr>
          <w:fldChar w:fldCharType="separate"/>
        </w:r>
        <w:r w:rsidR="00B5003D">
          <w:rPr>
            <w:webHidden/>
          </w:rPr>
          <w:t>64</w:t>
        </w:r>
        <w:r w:rsidR="00B5003D">
          <w:rPr>
            <w:webHidden/>
          </w:rPr>
          <w:fldChar w:fldCharType="end"/>
        </w:r>
      </w:hyperlink>
    </w:p>
    <w:p w14:paraId="3B190D34" w14:textId="6D0D781A" w:rsidR="00B5003D" w:rsidRDefault="00EE2FC7">
      <w:pPr>
        <w:pStyle w:val="TM3"/>
        <w:rPr>
          <w:rFonts w:eastAsiaTheme="minorEastAsia" w:cstheme="minorBidi"/>
          <w:i w:val="0"/>
          <w:sz w:val="22"/>
          <w:lang w:eastAsia="fr-FR"/>
        </w:rPr>
      </w:pPr>
      <w:hyperlink w:anchor="_Toc135732487" w:history="1">
        <w:r w:rsidR="00B5003D" w:rsidRPr="00337F32">
          <w:rPr>
            <w:rStyle w:val="Lienhypertexte"/>
            <w14:scene3d>
              <w14:camera w14:prst="orthographicFront"/>
              <w14:lightRig w14:rig="threePt" w14:dir="t">
                <w14:rot w14:lat="0" w14:lon="0" w14:rev="0"/>
              </w14:lightRig>
            </w14:scene3d>
          </w:rPr>
          <w:t>IV.</w:t>
        </w:r>
        <w:r w:rsidR="00B5003D" w:rsidRPr="00337F32">
          <w:rPr>
            <w:rStyle w:val="Lienhypertexte"/>
          </w:rPr>
          <w:t xml:space="preserve"> Environnements de formation</w:t>
        </w:r>
        <w:r w:rsidR="00B5003D">
          <w:rPr>
            <w:webHidden/>
          </w:rPr>
          <w:tab/>
        </w:r>
        <w:r w:rsidR="00B5003D">
          <w:rPr>
            <w:webHidden/>
          </w:rPr>
          <w:fldChar w:fldCharType="begin"/>
        </w:r>
        <w:r w:rsidR="00B5003D">
          <w:rPr>
            <w:webHidden/>
          </w:rPr>
          <w:instrText xml:space="preserve"> PAGEREF _Toc135732487 \h </w:instrText>
        </w:r>
        <w:r w:rsidR="00B5003D">
          <w:rPr>
            <w:webHidden/>
          </w:rPr>
        </w:r>
        <w:r w:rsidR="00B5003D">
          <w:rPr>
            <w:webHidden/>
          </w:rPr>
          <w:fldChar w:fldCharType="separate"/>
        </w:r>
        <w:r w:rsidR="00B5003D">
          <w:rPr>
            <w:webHidden/>
          </w:rPr>
          <w:t>66</w:t>
        </w:r>
        <w:r w:rsidR="00B5003D">
          <w:rPr>
            <w:webHidden/>
          </w:rPr>
          <w:fldChar w:fldCharType="end"/>
        </w:r>
      </w:hyperlink>
    </w:p>
    <w:p w14:paraId="4B1C4AFF" w14:textId="2A7A7A7F" w:rsidR="00B5003D" w:rsidRDefault="00EE2FC7">
      <w:pPr>
        <w:pStyle w:val="TM4"/>
        <w:rPr>
          <w:rFonts w:eastAsiaTheme="minorEastAsia"/>
          <w:color w:val="auto"/>
          <w:sz w:val="22"/>
          <w:lang w:eastAsia="fr-FR"/>
        </w:rPr>
      </w:pPr>
      <w:hyperlink w:anchor="_Toc135732488" w:history="1">
        <w:r w:rsidR="00B5003D" w:rsidRPr="00337F32">
          <w:rPr>
            <w:rStyle w:val="Lienhypertexte"/>
          </w:rPr>
          <w:t>IV.1. Infrastructures physiques</w:t>
        </w:r>
        <w:r w:rsidR="00B5003D">
          <w:rPr>
            <w:webHidden/>
          </w:rPr>
          <w:tab/>
        </w:r>
        <w:r w:rsidR="00B5003D">
          <w:rPr>
            <w:webHidden/>
          </w:rPr>
          <w:fldChar w:fldCharType="begin"/>
        </w:r>
        <w:r w:rsidR="00B5003D">
          <w:rPr>
            <w:webHidden/>
          </w:rPr>
          <w:instrText xml:space="preserve"> PAGEREF _Toc135732488 \h </w:instrText>
        </w:r>
        <w:r w:rsidR="00B5003D">
          <w:rPr>
            <w:webHidden/>
          </w:rPr>
        </w:r>
        <w:r w:rsidR="00B5003D">
          <w:rPr>
            <w:webHidden/>
          </w:rPr>
          <w:fldChar w:fldCharType="separate"/>
        </w:r>
        <w:r w:rsidR="00B5003D">
          <w:rPr>
            <w:webHidden/>
          </w:rPr>
          <w:t>66</w:t>
        </w:r>
        <w:r w:rsidR="00B5003D">
          <w:rPr>
            <w:webHidden/>
          </w:rPr>
          <w:fldChar w:fldCharType="end"/>
        </w:r>
      </w:hyperlink>
    </w:p>
    <w:p w14:paraId="177600F1" w14:textId="787142B6" w:rsidR="00B5003D" w:rsidRDefault="00EE2FC7">
      <w:pPr>
        <w:pStyle w:val="TM4"/>
        <w:rPr>
          <w:rFonts w:eastAsiaTheme="minorEastAsia"/>
          <w:color w:val="auto"/>
          <w:sz w:val="22"/>
          <w:lang w:eastAsia="fr-FR"/>
        </w:rPr>
      </w:pPr>
      <w:hyperlink w:anchor="_Toc135732489" w:history="1">
        <w:r w:rsidR="00B5003D" w:rsidRPr="00337F32">
          <w:rPr>
            <w:rStyle w:val="Lienhypertexte"/>
          </w:rPr>
          <w:t>IV.2. Infrastructures virtuelles</w:t>
        </w:r>
        <w:r w:rsidR="00B5003D">
          <w:rPr>
            <w:webHidden/>
          </w:rPr>
          <w:tab/>
        </w:r>
        <w:r w:rsidR="00B5003D">
          <w:rPr>
            <w:webHidden/>
          </w:rPr>
          <w:fldChar w:fldCharType="begin"/>
        </w:r>
        <w:r w:rsidR="00B5003D">
          <w:rPr>
            <w:webHidden/>
          </w:rPr>
          <w:instrText xml:space="preserve"> PAGEREF _Toc135732489 \h </w:instrText>
        </w:r>
        <w:r w:rsidR="00B5003D">
          <w:rPr>
            <w:webHidden/>
          </w:rPr>
        </w:r>
        <w:r w:rsidR="00B5003D">
          <w:rPr>
            <w:webHidden/>
          </w:rPr>
          <w:fldChar w:fldCharType="separate"/>
        </w:r>
        <w:r w:rsidR="00B5003D">
          <w:rPr>
            <w:webHidden/>
          </w:rPr>
          <w:t>67</w:t>
        </w:r>
        <w:r w:rsidR="00B5003D">
          <w:rPr>
            <w:webHidden/>
          </w:rPr>
          <w:fldChar w:fldCharType="end"/>
        </w:r>
      </w:hyperlink>
    </w:p>
    <w:p w14:paraId="250ECB09" w14:textId="26012CE0" w:rsidR="00B5003D" w:rsidRDefault="00EE2FC7">
      <w:pPr>
        <w:pStyle w:val="TM4"/>
        <w:rPr>
          <w:rFonts w:eastAsiaTheme="minorEastAsia"/>
          <w:color w:val="auto"/>
          <w:sz w:val="22"/>
          <w:lang w:eastAsia="fr-FR"/>
        </w:rPr>
      </w:pPr>
      <w:hyperlink w:anchor="_Toc135732490" w:history="1">
        <w:r w:rsidR="00B5003D" w:rsidRPr="00337F32">
          <w:rPr>
            <w:rStyle w:val="Lienhypertexte"/>
          </w:rPr>
          <w:t>IV.3. Infrastructures conteneurisÉes</w:t>
        </w:r>
        <w:r w:rsidR="00B5003D">
          <w:rPr>
            <w:webHidden/>
          </w:rPr>
          <w:tab/>
        </w:r>
        <w:r w:rsidR="00B5003D">
          <w:rPr>
            <w:webHidden/>
          </w:rPr>
          <w:fldChar w:fldCharType="begin"/>
        </w:r>
        <w:r w:rsidR="00B5003D">
          <w:rPr>
            <w:webHidden/>
          </w:rPr>
          <w:instrText xml:space="preserve"> PAGEREF _Toc135732490 \h </w:instrText>
        </w:r>
        <w:r w:rsidR="00B5003D">
          <w:rPr>
            <w:webHidden/>
          </w:rPr>
        </w:r>
        <w:r w:rsidR="00B5003D">
          <w:rPr>
            <w:webHidden/>
          </w:rPr>
          <w:fldChar w:fldCharType="separate"/>
        </w:r>
        <w:r w:rsidR="00B5003D">
          <w:rPr>
            <w:webHidden/>
          </w:rPr>
          <w:t>68</w:t>
        </w:r>
        <w:r w:rsidR="00B5003D">
          <w:rPr>
            <w:webHidden/>
          </w:rPr>
          <w:fldChar w:fldCharType="end"/>
        </w:r>
      </w:hyperlink>
    </w:p>
    <w:p w14:paraId="438FD590" w14:textId="34014CAB" w:rsidR="00B5003D" w:rsidRDefault="00EE2FC7">
      <w:pPr>
        <w:pStyle w:val="TM3"/>
        <w:rPr>
          <w:rFonts w:eastAsiaTheme="minorEastAsia" w:cstheme="minorBidi"/>
          <w:i w:val="0"/>
          <w:sz w:val="22"/>
          <w:lang w:eastAsia="fr-FR"/>
        </w:rPr>
      </w:pPr>
      <w:hyperlink w:anchor="_Toc135732491" w:history="1">
        <w:r w:rsidR="00B5003D" w:rsidRPr="00337F32">
          <w:rPr>
            <w:rStyle w:val="Lienhypertexte"/>
            <w14:scene3d>
              <w14:camera w14:prst="orthographicFront"/>
              <w14:lightRig w14:rig="threePt" w14:dir="t">
                <w14:rot w14:lat="0" w14:lon="0" w14:rev="0"/>
              </w14:lightRig>
            </w14:scene3d>
          </w:rPr>
          <w:t>V.</w:t>
        </w:r>
        <w:r w:rsidR="00B5003D" w:rsidRPr="00337F32">
          <w:rPr>
            <w:rStyle w:val="Lienhypertexte"/>
          </w:rPr>
          <w:t xml:space="preserve"> Autres environnements</w:t>
        </w:r>
        <w:r w:rsidR="00B5003D">
          <w:rPr>
            <w:webHidden/>
          </w:rPr>
          <w:tab/>
        </w:r>
        <w:r w:rsidR="00B5003D">
          <w:rPr>
            <w:webHidden/>
          </w:rPr>
          <w:fldChar w:fldCharType="begin"/>
        </w:r>
        <w:r w:rsidR="00B5003D">
          <w:rPr>
            <w:webHidden/>
          </w:rPr>
          <w:instrText xml:space="preserve"> PAGEREF _Toc135732491 \h </w:instrText>
        </w:r>
        <w:r w:rsidR="00B5003D">
          <w:rPr>
            <w:webHidden/>
          </w:rPr>
        </w:r>
        <w:r w:rsidR="00B5003D">
          <w:rPr>
            <w:webHidden/>
          </w:rPr>
          <w:fldChar w:fldCharType="separate"/>
        </w:r>
        <w:r w:rsidR="00B5003D">
          <w:rPr>
            <w:webHidden/>
          </w:rPr>
          <w:t>70</w:t>
        </w:r>
        <w:r w:rsidR="00B5003D">
          <w:rPr>
            <w:webHidden/>
          </w:rPr>
          <w:fldChar w:fldCharType="end"/>
        </w:r>
      </w:hyperlink>
    </w:p>
    <w:p w14:paraId="0000BF1F" w14:textId="6AF29EFD" w:rsidR="00B5003D" w:rsidRDefault="00EE2FC7">
      <w:pPr>
        <w:pStyle w:val="TM4"/>
        <w:rPr>
          <w:rFonts w:eastAsiaTheme="minorEastAsia"/>
          <w:color w:val="auto"/>
          <w:sz w:val="22"/>
          <w:lang w:eastAsia="fr-FR"/>
        </w:rPr>
      </w:pPr>
      <w:hyperlink w:anchor="_Toc135732492" w:history="1">
        <w:r w:rsidR="00B5003D" w:rsidRPr="00337F32">
          <w:rPr>
            <w:rStyle w:val="Lienhypertexte"/>
          </w:rPr>
          <w:t>V.1. Infrastructures physiques</w:t>
        </w:r>
        <w:r w:rsidR="00B5003D">
          <w:rPr>
            <w:webHidden/>
          </w:rPr>
          <w:tab/>
        </w:r>
        <w:r w:rsidR="00B5003D">
          <w:rPr>
            <w:webHidden/>
          </w:rPr>
          <w:fldChar w:fldCharType="begin"/>
        </w:r>
        <w:r w:rsidR="00B5003D">
          <w:rPr>
            <w:webHidden/>
          </w:rPr>
          <w:instrText xml:space="preserve"> PAGEREF _Toc135732492 \h </w:instrText>
        </w:r>
        <w:r w:rsidR="00B5003D">
          <w:rPr>
            <w:webHidden/>
          </w:rPr>
        </w:r>
        <w:r w:rsidR="00B5003D">
          <w:rPr>
            <w:webHidden/>
          </w:rPr>
          <w:fldChar w:fldCharType="separate"/>
        </w:r>
        <w:r w:rsidR="00B5003D">
          <w:rPr>
            <w:webHidden/>
          </w:rPr>
          <w:t>70</w:t>
        </w:r>
        <w:r w:rsidR="00B5003D">
          <w:rPr>
            <w:webHidden/>
          </w:rPr>
          <w:fldChar w:fldCharType="end"/>
        </w:r>
      </w:hyperlink>
    </w:p>
    <w:p w14:paraId="37B0B884" w14:textId="2CC44664" w:rsidR="00B5003D" w:rsidRDefault="00EE2FC7">
      <w:pPr>
        <w:pStyle w:val="TM4"/>
        <w:rPr>
          <w:rFonts w:eastAsiaTheme="minorEastAsia"/>
          <w:color w:val="auto"/>
          <w:sz w:val="22"/>
          <w:lang w:eastAsia="fr-FR"/>
        </w:rPr>
      </w:pPr>
      <w:hyperlink w:anchor="_Toc135732493" w:history="1">
        <w:r w:rsidR="00B5003D" w:rsidRPr="00337F32">
          <w:rPr>
            <w:rStyle w:val="Lienhypertexte"/>
          </w:rPr>
          <w:t>V.2. Infrastructures virtuelles</w:t>
        </w:r>
        <w:r w:rsidR="00B5003D">
          <w:rPr>
            <w:webHidden/>
          </w:rPr>
          <w:tab/>
        </w:r>
        <w:r w:rsidR="00B5003D">
          <w:rPr>
            <w:webHidden/>
          </w:rPr>
          <w:fldChar w:fldCharType="begin"/>
        </w:r>
        <w:r w:rsidR="00B5003D">
          <w:rPr>
            <w:webHidden/>
          </w:rPr>
          <w:instrText xml:space="preserve"> PAGEREF _Toc135732493 \h </w:instrText>
        </w:r>
        <w:r w:rsidR="00B5003D">
          <w:rPr>
            <w:webHidden/>
          </w:rPr>
        </w:r>
        <w:r w:rsidR="00B5003D">
          <w:rPr>
            <w:webHidden/>
          </w:rPr>
          <w:fldChar w:fldCharType="separate"/>
        </w:r>
        <w:r w:rsidR="00B5003D">
          <w:rPr>
            <w:webHidden/>
          </w:rPr>
          <w:t>71</w:t>
        </w:r>
        <w:r w:rsidR="00B5003D">
          <w:rPr>
            <w:webHidden/>
          </w:rPr>
          <w:fldChar w:fldCharType="end"/>
        </w:r>
      </w:hyperlink>
    </w:p>
    <w:p w14:paraId="11A378E6" w14:textId="2C2E5ECD" w:rsidR="00B5003D" w:rsidRDefault="00EE2FC7">
      <w:pPr>
        <w:pStyle w:val="TM4"/>
        <w:rPr>
          <w:rFonts w:eastAsiaTheme="minorEastAsia"/>
          <w:color w:val="auto"/>
          <w:sz w:val="22"/>
          <w:lang w:eastAsia="fr-FR"/>
        </w:rPr>
      </w:pPr>
      <w:hyperlink w:anchor="_Toc135732494" w:history="1">
        <w:r w:rsidR="00B5003D" w:rsidRPr="00337F32">
          <w:rPr>
            <w:rStyle w:val="Lienhypertexte"/>
          </w:rPr>
          <w:t>V.3. Infrastructures conteneurisÉes</w:t>
        </w:r>
        <w:r w:rsidR="00B5003D">
          <w:rPr>
            <w:webHidden/>
          </w:rPr>
          <w:tab/>
        </w:r>
        <w:r w:rsidR="00B5003D">
          <w:rPr>
            <w:webHidden/>
          </w:rPr>
          <w:fldChar w:fldCharType="begin"/>
        </w:r>
        <w:r w:rsidR="00B5003D">
          <w:rPr>
            <w:webHidden/>
          </w:rPr>
          <w:instrText xml:space="preserve"> PAGEREF _Toc135732494 \h </w:instrText>
        </w:r>
        <w:r w:rsidR="00B5003D">
          <w:rPr>
            <w:webHidden/>
          </w:rPr>
        </w:r>
        <w:r w:rsidR="00B5003D">
          <w:rPr>
            <w:webHidden/>
          </w:rPr>
          <w:fldChar w:fldCharType="separate"/>
        </w:r>
        <w:r w:rsidR="00B5003D">
          <w:rPr>
            <w:webHidden/>
          </w:rPr>
          <w:t>72</w:t>
        </w:r>
        <w:r w:rsidR="00B5003D">
          <w:rPr>
            <w:webHidden/>
          </w:rPr>
          <w:fldChar w:fldCharType="end"/>
        </w:r>
      </w:hyperlink>
    </w:p>
    <w:p w14:paraId="4761C1C2" w14:textId="69115884" w:rsidR="00B5003D" w:rsidRDefault="00EE2FC7">
      <w:pPr>
        <w:pStyle w:val="TM3"/>
        <w:rPr>
          <w:rFonts w:eastAsiaTheme="minorEastAsia" w:cstheme="minorBidi"/>
          <w:i w:val="0"/>
          <w:sz w:val="22"/>
          <w:lang w:eastAsia="fr-FR"/>
        </w:rPr>
      </w:pPr>
      <w:hyperlink w:anchor="_Toc135732495" w:history="1">
        <w:r w:rsidR="00B5003D" w:rsidRPr="00337F32">
          <w:rPr>
            <w:rStyle w:val="Lienhypertexte"/>
            <w14:scene3d>
              <w14:camera w14:prst="orthographicFront"/>
              <w14:lightRig w14:rig="threePt" w14:dir="t">
                <w14:rot w14:lat="0" w14:lon="0" w14:rev="0"/>
              </w14:lightRig>
            </w14:scene3d>
          </w:rPr>
          <w:t>VI.</w:t>
        </w:r>
        <w:r w:rsidR="00B5003D" w:rsidRPr="00337F32">
          <w:rPr>
            <w:rStyle w:val="Lienhypertexte"/>
          </w:rPr>
          <w:t xml:space="preserve"> Infrastructures transverses</w:t>
        </w:r>
        <w:r w:rsidR="00B5003D">
          <w:rPr>
            <w:webHidden/>
          </w:rPr>
          <w:tab/>
        </w:r>
        <w:r w:rsidR="00B5003D">
          <w:rPr>
            <w:webHidden/>
          </w:rPr>
          <w:fldChar w:fldCharType="begin"/>
        </w:r>
        <w:r w:rsidR="00B5003D">
          <w:rPr>
            <w:webHidden/>
          </w:rPr>
          <w:instrText xml:space="preserve"> PAGEREF _Toc135732495 \h </w:instrText>
        </w:r>
        <w:r w:rsidR="00B5003D">
          <w:rPr>
            <w:webHidden/>
          </w:rPr>
        </w:r>
        <w:r w:rsidR="00B5003D">
          <w:rPr>
            <w:webHidden/>
          </w:rPr>
          <w:fldChar w:fldCharType="separate"/>
        </w:r>
        <w:r w:rsidR="00B5003D">
          <w:rPr>
            <w:webHidden/>
          </w:rPr>
          <w:t>74</w:t>
        </w:r>
        <w:r w:rsidR="00B5003D">
          <w:rPr>
            <w:webHidden/>
          </w:rPr>
          <w:fldChar w:fldCharType="end"/>
        </w:r>
      </w:hyperlink>
    </w:p>
    <w:p w14:paraId="0C52FDC8" w14:textId="365F3AA6" w:rsidR="00B5003D" w:rsidRDefault="00EE2FC7">
      <w:pPr>
        <w:pStyle w:val="TM1"/>
        <w:rPr>
          <w:rFonts w:eastAsiaTheme="minorEastAsia"/>
          <w:b w:val="0"/>
          <w:caps w:val="0"/>
          <w:sz w:val="22"/>
          <w:lang w:eastAsia="fr-FR"/>
        </w:rPr>
      </w:pPr>
      <w:hyperlink w:anchor="_Toc135732496" w:history="1">
        <w:r w:rsidR="00B5003D" w:rsidRPr="00337F32">
          <w:rPr>
            <w:rStyle w:val="Lienhypertexte"/>
          </w:rPr>
          <w:t>Annexes</w:t>
        </w:r>
        <w:r w:rsidR="00B5003D">
          <w:rPr>
            <w:webHidden/>
          </w:rPr>
          <w:tab/>
        </w:r>
        <w:r w:rsidR="00B5003D">
          <w:rPr>
            <w:webHidden/>
          </w:rPr>
          <w:fldChar w:fldCharType="begin"/>
        </w:r>
        <w:r w:rsidR="00B5003D">
          <w:rPr>
            <w:webHidden/>
          </w:rPr>
          <w:instrText xml:space="preserve"> PAGEREF _Toc135732496 \h </w:instrText>
        </w:r>
        <w:r w:rsidR="00B5003D">
          <w:rPr>
            <w:webHidden/>
          </w:rPr>
        </w:r>
        <w:r w:rsidR="00B5003D">
          <w:rPr>
            <w:webHidden/>
          </w:rPr>
          <w:fldChar w:fldCharType="separate"/>
        </w:r>
        <w:r w:rsidR="00B5003D">
          <w:rPr>
            <w:webHidden/>
          </w:rPr>
          <w:t>75</w:t>
        </w:r>
        <w:r w:rsidR="00B5003D">
          <w:rPr>
            <w:webHidden/>
          </w:rPr>
          <w:fldChar w:fldCharType="end"/>
        </w:r>
      </w:hyperlink>
    </w:p>
    <w:p w14:paraId="59D67664" w14:textId="3E8239D5" w:rsidR="00CF3F27" w:rsidRPr="00252033" w:rsidRDefault="00C50B5A" w:rsidP="002F3963">
      <w:pPr>
        <w:pStyle w:val="Textedesaisie"/>
      </w:pPr>
      <w:r>
        <w:rPr>
          <w:noProof/>
          <w:color w:val="auto"/>
        </w:rPr>
        <w:fldChar w:fldCharType="end"/>
      </w:r>
    </w:p>
    <w:p w14:paraId="1388B7B1" w14:textId="77777777" w:rsidR="00C655DD" w:rsidRDefault="00C655DD">
      <w:pPr>
        <w:spacing w:after="160" w:line="259" w:lineRule="auto"/>
        <w:sectPr w:rsidR="00C655DD" w:rsidSect="00645A39">
          <w:pgSz w:w="11906" w:h="16838" w:code="9"/>
          <w:pgMar w:top="1134" w:right="851" w:bottom="567" w:left="851" w:header="567" w:footer="567" w:gutter="0"/>
          <w:cols w:space="708"/>
          <w:titlePg/>
          <w:docGrid w:linePitch="360"/>
        </w:sectPr>
      </w:pPr>
    </w:p>
    <w:p w14:paraId="7EFBC136" w14:textId="77777777" w:rsidR="003045D3" w:rsidRPr="003045D3" w:rsidRDefault="00417585" w:rsidP="00F140E5">
      <w:pPr>
        <w:pStyle w:val="Titre1"/>
      </w:pPr>
      <w:bookmarkStart w:id="3" w:name="_Toc135732413"/>
      <w:r w:rsidRPr="003045D3">
        <w:lastRenderedPageBreak/>
        <w:t>Index</w:t>
      </w:r>
      <w:r>
        <w:t xml:space="preserve"> des figures</w:t>
      </w:r>
      <w:bookmarkEnd w:id="3"/>
    </w:p>
    <w:p w14:paraId="1B303280" w14:textId="77777777" w:rsidR="00265A46" w:rsidRDefault="004D1AE7" w:rsidP="004D1AE7">
      <w:pPr>
        <w:pStyle w:val="Textedesaisie"/>
        <w:jc w:val="both"/>
        <w:rPr>
          <w:rFonts w:cstheme="minorHAnsi"/>
          <w:i/>
          <w:color w:val="8F8F8F" w:themeColor="background2" w:themeShade="BF"/>
        </w:rPr>
      </w:pPr>
      <w:r>
        <w:rPr>
          <w:rFonts w:cstheme="minorHAnsi"/>
          <w:i/>
          <w:color w:val="8F8F8F" w:themeColor="background2" w:themeShade="BF"/>
        </w:rPr>
        <w:t xml:space="preserve">Chaque schéma </w:t>
      </w:r>
      <w:r w:rsidR="00CC0F6A">
        <w:rPr>
          <w:rFonts w:cstheme="minorHAnsi"/>
          <w:i/>
          <w:color w:val="8F8F8F" w:themeColor="background2" w:themeShade="BF"/>
        </w:rPr>
        <w:t xml:space="preserve">et tableau </w:t>
      </w:r>
      <w:r>
        <w:rPr>
          <w:rFonts w:cstheme="minorHAnsi"/>
          <w:i/>
          <w:color w:val="8F8F8F" w:themeColor="background2" w:themeShade="BF"/>
        </w:rPr>
        <w:t>doit être indexé et accompagné d’un titre afin d’être référencé à ce niveau</w:t>
      </w:r>
      <w:r w:rsidR="00265A46">
        <w:rPr>
          <w:rFonts w:cstheme="minorHAnsi"/>
          <w:i/>
          <w:color w:val="8F8F8F" w:themeColor="background2" w:themeShade="BF"/>
        </w:rPr>
        <w:t>.</w:t>
      </w:r>
    </w:p>
    <w:p w14:paraId="230E11F9" w14:textId="77777777" w:rsidR="004D1AE7" w:rsidRDefault="00265A46" w:rsidP="004D1AE7">
      <w:pPr>
        <w:pStyle w:val="Textedesaisie"/>
        <w:jc w:val="both"/>
      </w:pPr>
      <w:r>
        <w:rPr>
          <w:rFonts w:cstheme="minorHAnsi"/>
          <w:i/>
          <w:color w:val="8F8F8F" w:themeColor="background2" w:themeShade="BF"/>
        </w:rPr>
        <w:t>(</w:t>
      </w:r>
      <w:r w:rsidR="000A54CD">
        <w:rPr>
          <w:rFonts w:cstheme="minorHAnsi"/>
          <w:i/>
          <w:color w:val="8F8F8F" w:themeColor="background2" w:themeShade="BF"/>
        </w:rPr>
        <w:t>Insertion d’une légende</w:t>
      </w:r>
      <w:r>
        <w:rPr>
          <w:rFonts w:cstheme="minorHAnsi"/>
          <w:i/>
          <w:color w:val="8F8F8F" w:themeColor="background2" w:themeShade="BF"/>
        </w:rPr>
        <w:t xml:space="preserve"> : </w:t>
      </w:r>
      <w:r w:rsidR="00620AF8">
        <w:rPr>
          <w:rFonts w:cstheme="minorHAnsi"/>
          <w:i/>
          <w:color w:val="8F8F8F" w:themeColor="background2" w:themeShade="BF"/>
        </w:rPr>
        <w:t xml:space="preserve">WORD &gt;&gt; </w:t>
      </w:r>
      <w:r>
        <w:rPr>
          <w:rFonts w:cstheme="minorHAnsi"/>
          <w:i/>
          <w:color w:val="8F8F8F" w:themeColor="background2" w:themeShade="BF"/>
        </w:rPr>
        <w:t>Références &gt;&gt; Insérer une légende)</w:t>
      </w:r>
      <w:r w:rsidR="004D1AE7">
        <w:rPr>
          <w:rFonts w:cstheme="minorHAnsi"/>
          <w:i/>
          <w:color w:val="8F8F8F" w:themeColor="background2" w:themeShade="BF"/>
        </w:rPr>
        <w:t>.</w:t>
      </w:r>
    </w:p>
    <w:p w14:paraId="6DD43D25" w14:textId="77777777" w:rsidR="004D1AE7" w:rsidRDefault="004D1AE7" w:rsidP="002F3963">
      <w:pPr>
        <w:pStyle w:val="Textedesaisie"/>
      </w:pPr>
    </w:p>
    <w:p w14:paraId="6E982E93" w14:textId="7F506BC8" w:rsidR="00B95DEA" w:rsidRDefault="00337435">
      <w:pPr>
        <w:pStyle w:val="Tabledesillustrations"/>
        <w:tabs>
          <w:tab w:val="right" w:leader="dot" w:pos="10194"/>
        </w:tabs>
        <w:rPr>
          <w:rFonts w:eastAsiaTheme="minorEastAsia"/>
          <w:noProof/>
          <w:color w:val="auto"/>
          <w:sz w:val="22"/>
          <w:lang w:eastAsia="fr-FR"/>
        </w:rPr>
      </w:pPr>
      <w:r>
        <w:fldChar w:fldCharType="begin"/>
      </w:r>
      <w:r>
        <w:instrText xml:space="preserve"> TOC \h \z \c "Figure" </w:instrText>
      </w:r>
      <w:r>
        <w:fldChar w:fldCharType="separate"/>
      </w:r>
      <w:hyperlink w:anchor="_Toc135656851" w:history="1">
        <w:r w:rsidR="00B95DEA" w:rsidRPr="008B63C2">
          <w:rPr>
            <w:rStyle w:val="Lienhypertexte"/>
            <w:noProof/>
          </w:rPr>
          <w:t>Figure 1 - Architecture technique de production</w:t>
        </w:r>
        <w:r w:rsidR="00B95DEA">
          <w:rPr>
            <w:noProof/>
            <w:webHidden/>
          </w:rPr>
          <w:tab/>
        </w:r>
        <w:r w:rsidR="00B95DEA">
          <w:rPr>
            <w:noProof/>
            <w:webHidden/>
          </w:rPr>
          <w:fldChar w:fldCharType="begin"/>
        </w:r>
        <w:r w:rsidR="00B95DEA">
          <w:rPr>
            <w:noProof/>
            <w:webHidden/>
          </w:rPr>
          <w:instrText xml:space="preserve"> PAGEREF _Toc135656851 \h </w:instrText>
        </w:r>
        <w:r w:rsidR="00B95DEA">
          <w:rPr>
            <w:noProof/>
            <w:webHidden/>
          </w:rPr>
        </w:r>
        <w:r w:rsidR="00B95DEA">
          <w:rPr>
            <w:noProof/>
            <w:webHidden/>
          </w:rPr>
          <w:fldChar w:fldCharType="separate"/>
        </w:r>
        <w:r w:rsidR="00B95DEA">
          <w:rPr>
            <w:noProof/>
            <w:webHidden/>
          </w:rPr>
          <w:t>13</w:t>
        </w:r>
        <w:r w:rsidR="00B95DEA">
          <w:rPr>
            <w:noProof/>
            <w:webHidden/>
          </w:rPr>
          <w:fldChar w:fldCharType="end"/>
        </w:r>
      </w:hyperlink>
    </w:p>
    <w:p w14:paraId="5F3FBF1A" w14:textId="6F0C9A16" w:rsidR="00B95DEA" w:rsidRDefault="00EE2FC7">
      <w:pPr>
        <w:pStyle w:val="Tabledesillustrations"/>
        <w:tabs>
          <w:tab w:val="right" w:leader="dot" w:pos="10194"/>
        </w:tabs>
        <w:rPr>
          <w:rFonts w:eastAsiaTheme="minorEastAsia"/>
          <w:noProof/>
          <w:color w:val="auto"/>
          <w:sz w:val="22"/>
          <w:lang w:eastAsia="fr-FR"/>
        </w:rPr>
      </w:pPr>
      <w:hyperlink w:anchor="_Toc135656852" w:history="1">
        <w:r w:rsidR="00B95DEA" w:rsidRPr="008B63C2">
          <w:rPr>
            <w:rStyle w:val="Lienhypertexte"/>
            <w:noProof/>
          </w:rPr>
          <w:t>Figure 2 - Architecture technique de pre-production</w:t>
        </w:r>
        <w:r w:rsidR="00B95DEA">
          <w:rPr>
            <w:noProof/>
            <w:webHidden/>
          </w:rPr>
          <w:tab/>
        </w:r>
        <w:r w:rsidR="00B95DEA">
          <w:rPr>
            <w:noProof/>
            <w:webHidden/>
          </w:rPr>
          <w:fldChar w:fldCharType="begin"/>
        </w:r>
        <w:r w:rsidR="00B95DEA">
          <w:rPr>
            <w:noProof/>
            <w:webHidden/>
          </w:rPr>
          <w:instrText xml:space="preserve"> PAGEREF _Toc135656852 \h </w:instrText>
        </w:r>
        <w:r w:rsidR="00B95DEA">
          <w:rPr>
            <w:noProof/>
            <w:webHidden/>
          </w:rPr>
        </w:r>
        <w:r w:rsidR="00B95DEA">
          <w:rPr>
            <w:noProof/>
            <w:webHidden/>
          </w:rPr>
          <w:fldChar w:fldCharType="separate"/>
        </w:r>
        <w:r w:rsidR="00B95DEA">
          <w:rPr>
            <w:noProof/>
            <w:webHidden/>
          </w:rPr>
          <w:t>40</w:t>
        </w:r>
        <w:r w:rsidR="00B95DEA">
          <w:rPr>
            <w:noProof/>
            <w:webHidden/>
          </w:rPr>
          <w:fldChar w:fldCharType="end"/>
        </w:r>
      </w:hyperlink>
    </w:p>
    <w:p w14:paraId="2B933278" w14:textId="7D4879F1" w:rsidR="00B95DEA" w:rsidRDefault="00EE2FC7">
      <w:pPr>
        <w:pStyle w:val="Tabledesillustrations"/>
        <w:tabs>
          <w:tab w:val="right" w:leader="dot" w:pos="10194"/>
        </w:tabs>
        <w:rPr>
          <w:rFonts w:eastAsiaTheme="minorEastAsia"/>
          <w:noProof/>
          <w:color w:val="auto"/>
          <w:sz w:val="22"/>
          <w:lang w:eastAsia="fr-FR"/>
        </w:rPr>
      </w:pPr>
      <w:hyperlink w:anchor="_Toc135656853" w:history="1">
        <w:r w:rsidR="00B95DEA" w:rsidRPr="008B63C2">
          <w:rPr>
            <w:rStyle w:val="Lienhypertexte"/>
            <w:noProof/>
          </w:rPr>
          <w:t>Figure 3 - Architecture technique de qualification</w:t>
        </w:r>
        <w:r w:rsidR="00B95DEA">
          <w:rPr>
            <w:noProof/>
            <w:webHidden/>
          </w:rPr>
          <w:tab/>
        </w:r>
        <w:r w:rsidR="00B95DEA">
          <w:rPr>
            <w:noProof/>
            <w:webHidden/>
          </w:rPr>
          <w:fldChar w:fldCharType="begin"/>
        </w:r>
        <w:r w:rsidR="00B95DEA">
          <w:rPr>
            <w:noProof/>
            <w:webHidden/>
          </w:rPr>
          <w:instrText xml:space="preserve"> PAGEREF _Toc135656853 \h </w:instrText>
        </w:r>
        <w:r w:rsidR="00B95DEA">
          <w:rPr>
            <w:noProof/>
            <w:webHidden/>
          </w:rPr>
        </w:r>
        <w:r w:rsidR="00B95DEA">
          <w:rPr>
            <w:noProof/>
            <w:webHidden/>
          </w:rPr>
          <w:fldChar w:fldCharType="separate"/>
        </w:r>
        <w:r w:rsidR="00B95DEA">
          <w:rPr>
            <w:noProof/>
            <w:webHidden/>
          </w:rPr>
          <w:t>42</w:t>
        </w:r>
        <w:r w:rsidR="00B95DEA">
          <w:rPr>
            <w:noProof/>
            <w:webHidden/>
          </w:rPr>
          <w:fldChar w:fldCharType="end"/>
        </w:r>
      </w:hyperlink>
    </w:p>
    <w:p w14:paraId="49040042" w14:textId="67687C20" w:rsidR="00B95DEA" w:rsidRDefault="00EE2FC7">
      <w:pPr>
        <w:pStyle w:val="Tabledesillustrations"/>
        <w:tabs>
          <w:tab w:val="right" w:leader="dot" w:pos="10194"/>
        </w:tabs>
        <w:rPr>
          <w:rFonts w:eastAsiaTheme="minorEastAsia"/>
          <w:noProof/>
          <w:color w:val="auto"/>
          <w:sz w:val="22"/>
          <w:lang w:eastAsia="fr-FR"/>
        </w:rPr>
      </w:pPr>
      <w:hyperlink w:anchor="_Toc135656854" w:history="1">
        <w:r w:rsidR="00B95DEA" w:rsidRPr="008B63C2">
          <w:rPr>
            <w:rStyle w:val="Lienhypertexte"/>
            <w:noProof/>
          </w:rPr>
          <w:t>Figure 4 - Architecture technique de formation</w:t>
        </w:r>
        <w:r w:rsidR="00B95DEA">
          <w:rPr>
            <w:noProof/>
            <w:webHidden/>
          </w:rPr>
          <w:tab/>
        </w:r>
        <w:r w:rsidR="00B95DEA">
          <w:rPr>
            <w:noProof/>
            <w:webHidden/>
          </w:rPr>
          <w:fldChar w:fldCharType="begin"/>
        </w:r>
        <w:r w:rsidR="00B95DEA">
          <w:rPr>
            <w:noProof/>
            <w:webHidden/>
          </w:rPr>
          <w:instrText xml:space="preserve"> PAGEREF _Toc135656854 \h </w:instrText>
        </w:r>
        <w:r w:rsidR="00B95DEA">
          <w:rPr>
            <w:noProof/>
            <w:webHidden/>
          </w:rPr>
        </w:r>
        <w:r w:rsidR="00B95DEA">
          <w:rPr>
            <w:noProof/>
            <w:webHidden/>
          </w:rPr>
          <w:fldChar w:fldCharType="separate"/>
        </w:r>
        <w:r w:rsidR="00B95DEA">
          <w:rPr>
            <w:noProof/>
            <w:webHidden/>
          </w:rPr>
          <w:t>44</w:t>
        </w:r>
        <w:r w:rsidR="00B95DEA">
          <w:rPr>
            <w:noProof/>
            <w:webHidden/>
          </w:rPr>
          <w:fldChar w:fldCharType="end"/>
        </w:r>
      </w:hyperlink>
    </w:p>
    <w:p w14:paraId="398AB593" w14:textId="1B7C601D" w:rsidR="00B95DEA" w:rsidRDefault="00EE2FC7">
      <w:pPr>
        <w:pStyle w:val="Tabledesillustrations"/>
        <w:tabs>
          <w:tab w:val="right" w:leader="dot" w:pos="10194"/>
        </w:tabs>
        <w:rPr>
          <w:rFonts w:eastAsiaTheme="minorEastAsia"/>
          <w:noProof/>
          <w:color w:val="auto"/>
          <w:sz w:val="22"/>
          <w:lang w:eastAsia="fr-FR"/>
        </w:rPr>
      </w:pPr>
      <w:hyperlink w:anchor="_Toc135656855" w:history="1">
        <w:r w:rsidR="00B95DEA" w:rsidRPr="008B63C2">
          <w:rPr>
            <w:rStyle w:val="Lienhypertexte"/>
            <w:noProof/>
          </w:rPr>
          <w:t>Figure 5 - Architecture technique de autre environnement</w:t>
        </w:r>
        <w:r w:rsidR="00B95DEA">
          <w:rPr>
            <w:noProof/>
            <w:webHidden/>
          </w:rPr>
          <w:tab/>
        </w:r>
        <w:r w:rsidR="00B95DEA">
          <w:rPr>
            <w:noProof/>
            <w:webHidden/>
          </w:rPr>
          <w:fldChar w:fldCharType="begin"/>
        </w:r>
        <w:r w:rsidR="00B95DEA">
          <w:rPr>
            <w:noProof/>
            <w:webHidden/>
          </w:rPr>
          <w:instrText xml:space="preserve"> PAGEREF _Toc135656855 \h </w:instrText>
        </w:r>
        <w:r w:rsidR="00B95DEA">
          <w:rPr>
            <w:noProof/>
            <w:webHidden/>
          </w:rPr>
        </w:r>
        <w:r w:rsidR="00B95DEA">
          <w:rPr>
            <w:noProof/>
            <w:webHidden/>
          </w:rPr>
          <w:fldChar w:fldCharType="separate"/>
        </w:r>
        <w:r w:rsidR="00B95DEA">
          <w:rPr>
            <w:noProof/>
            <w:webHidden/>
          </w:rPr>
          <w:t>46</w:t>
        </w:r>
        <w:r w:rsidR="00B95DEA">
          <w:rPr>
            <w:noProof/>
            <w:webHidden/>
          </w:rPr>
          <w:fldChar w:fldCharType="end"/>
        </w:r>
      </w:hyperlink>
    </w:p>
    <w:p w14:paraId="50C12C90" w14:textId="35BEAA4D" w:rsidR="00417585" w:rsidRDefault="00337435" w:rsidP="002F3963">
      <w:pPr>
        <w:pStyle w:val="Textedesaisie"/>
      </w:pPr>
      <w:r>
        <w:fldChar w:fldCharType="end"/>
      </w:r>
    </w:p>
    <w:p w14:paraId="3C4B3F9E" w14:textId="21AD997D" w:rsidR="00B95DEA" w:rsidRDefault="00F56C3A">
      <w:pPr>
        <w:pStyle w:val="Tabledesillustrations"/>
        <w:tabs>
          <w:tab w:val="right" w:leader="dot" w:pos="10194"/>
        </w:tabs>
        <w:rPr>
          <w:rFonts w:eastAsiaTheme="minorEastAsia"/>
          <w:noProof/>
          <w:color w:val="auto"/>
          <w:sz w:val="22"/>
          <w:lang w:eastAsia="fr-FR"/>
        </w:rPr>
      </w:pPr>
      <w:r>
        <w:fldChar w:fldCharType="begin"/>
      </w:r>
      <w:r>
        <w:instrText xml:space="preserve"> TOC \h \z \c "Tableau" </w:instrText>
      </w:r>
      <w:r>
        <w:fldChar w:fldCharType="separate"/>
      </w:r>
      <w:hyperlink w:anchor="_Toc135656856" w:history="1">
        <w:r w:rsidR="00B95DEA" w:rsidRPr="00C03C60">
          <w:rPr>
            <w:rStyle w:val="Lienhypertexte"/>
            <w:noProof/>
          </w:rPr>
          <w:t>Tableau 1 - liste des environnements instruits</w:t>
        </w:r>
        <w:r w:rsidR="00B95DEA">
          <w:rPr>
            <w:noProof/>
            <w:webHidden/>
          </w:rPr>
          <w:tab/>
        </w:r>
        <w:r w:rsidR="00B95DEA">
          <w:rPr>
            <w:noProof/>
            <w:webHidden/>
          </w:rPr>
          <w:fldChar w:fldCharType="begin"/>
        </w:r>
        <w:r w:rsidR="00B95DEA">
          <w:rPr>
            <w:noProof/>
            <w:webHidden/>
          </w:rPr>
          <w:instrText xml:space="preserve"> PAGEREF _Toc135656856 \h </w:instrText>
        </w:r>
        <w:r w:rsidR="00B95DEA">
          <w:rPr>
            <w:noProof/>
            <w:webHidden/>
          </w:rPr>
        </w:r>
        <w:r w:rsidR="00B95DEA">
          <w:rPr>
            <w:noProof/>
            <w:webHidden/>
          </w:rPr>
          <w:fldChar w:fldCharType="separate"/>
        </w:r>
        <w:r w:rsidR="00B95DEA">
          <w:rPr>
            <w:noProof/>
            <w:webHidden/>
          </w:rPr>
          <w:t>12</w:t>
        </w:r>
        <w:r w:rsidR="00B95DEA">
          <w:rPr>
            <w:noProof/>
            <w:webHidden/>
          </w:rPr>
          <w:fldChar w:fldCharType="end"/>
        </w:r>
      </w:hyperlink>
    </w:p>
    <w:p w14:paraId="6EFB8A36" w14:textId="0439E678" w:rsidR="00F56C3A" w:rsidRDefault="00F56C3A" w:rsidP="002F3963">
      <w:pPr>
        <w:pStyle w:val="Textedesaisie"/>
      </w:pPr>
      <w:r>
        <w:fldChar w:fldCharType="end"/>
      </w:r>
    </w:p>
    <w:p w14:paraId="42F23C11" w14:textId="77777777" w:rsidR="000A54CD" w:rsidRDefault="000A54CD">
      <w:pPr>
        <w:spacing w:after="160" w:line="259" w:lineRule="auto"/>
        <w:sectPr w:rsidR="000A54CD" w:rsidSect="00645A39">
          <w:pgSz w:w="11906" w:h="16838" w:code="9"/>
          <w:pgMar w:top="1134" w:right="851" w:bottom="567" w:left="851" w:header="567" w:footer="567" w:gutter="0"/>
          <w:cols w:space="708"/>
          <w:titlePg/>
          <w:docGrid w:linePitch="360"/>
        </w:sectPr>
      </w:pPr>
    </w:p>
    <w:p w14:paraId="61F73B28" w14:textId="77777777" w:rsidR="009C381A" w:rsidRDefault="009C381A" w:rsidP="00A23373">
      <w:pPr>
        <w:pStyle w:val="Titre1"/>
      </w:pPr>
      <w:bookmarkStart w:id="4" w:name="_Toc135732414"/>
      <w:r>
        <w:lastRenderedPageBreak/>
        <w:t>Fiche de suivi</w:t>
      </w:r>
      <w:bookmarkEnd w:id="4"/>
    </w:p>
    <w:p w14:paraId="64A54558" w14:textId="77777777" w:rsidR="009C381A" w:rsidRPr="006D7C67" w:rsidRDefault="009C381A" w:rsidP="00B713F9">
      <w:pPr>
        <w:pStyle w:val="Titre2"/>
      </w:pPr>
      <w:bookmarkStart w:id="5" w:name="_Toc135732415"/>
      <w:r w:rsidRPr="006D7C67">
        <w:t>Caractéristiques du document</w:t>
      </w:r>
      <w:bookmarkEnd w:id="5"/>
    </w:p>
    <w:tbl>
      <w:tblPr>
        <w:tblStyle w:val="TableauListe3-Accentuation2"/>
        <w:tblW w:w="0" w:type="auto"/>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8" w:space="0" w:color="083575" w:themeColor="accent2"/>
        </w:tblBorders>
        <w:tblLook w:val="00A0" w:firstRow="1" w:lastRow="0" w:firstColumn="1" w:lastColumn="0" w:noHBand="0" w:noVBand="0"/>
      </w:tblPr>
      <w:tblGrid>
        <w:gridCol w:w="4230"/>
        <w:gridCol w:w="5928"/>
      </w:tblGrid>
      <w:tr w:rsidR="009C381A" w14:paraId="5B6A62FB" w14:textId="77777777" w:rsidTr="00C25B57">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4230" w:type="dxa"/>
            <w:tcBorders>
              <w:bottom w:val="none" w:sz="0" w:space="0" w:color="auto"/>
              <w:right w:val="none" w:sz="0" w:space="0" w:color="auto"/>
            </w:tcBorders>
            <w:vAlign w:val="center"/>
          </w:tcPr>
          <w:p w14:paraId="33623CAD" w14:textId="77777777" w:rsidR="009C381A" w:rsidRPr="00CD2BC0" w:rsidRDefault="00FF0ABB" w:rsidP="00CD2BC0">
            <w:pPr>
              <w:pStyle w:val="Textedesaisie"/>
              <w:rPr>
                <w:caps/>
                <w:color w:val="FFFFFF" w:themeColor="background1"/>
              </w:rPr>
            </w:pPr>
            <w:r w:rsidRPr="00CD2BC0">
              <w:rPr>
                <w:caps/>
                <w:color w:val="FFFFFF" w:themeColor="background1"/>
              </w:rPr>
              <w:t>Référence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shd w:val="clear" w:color="auto" w:fill="FFFFFF" w:themeFill="background1"/>
            <w:vAlign w:val="center"/>
          </w:tcPr>
          <w:p w14:paraId="5ABE8E6A" w14:textId="77777777" w:rsidR="009C381A" w:rsidRPr="008D05E3" w:rsidRDefault="009C381A" w:rsidP="00CD2BC0">
            <w:pPr>
              <w:pStyle w:val="Textedesaisie"/>
              <w:rPr>
                <w:b w:val="0"/>
                <w:sz w:val="18"/>
                <w:szCs w:val="18"/>
              </w:rPr>
            </w:pPr>
          </w:p>
        </w:tc>
      </w:tr>
      <w:tr w:rsidR="009C381A" w:rsidRPr="00CC5EE6" w14:paraId="171EEC5B"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B64154C" w14:textId="77777777" w:rsidR="009C381A" w:rsidRPr="00CD2BC0" w:rsidRDefault="00FF0ABB" w:rsidP="00CD2BC0">
            <w:pPr>
              <w:pStyle w:val="Textedesaisie"/>
              <w:rPr>
                <w:caps/>
                <w:color w:val="FFFFFF" w:themeColor="background1"/>
              </w:rPr>
            </w:pPr>
            <w:r w:rsidRPr="00CD2BC0">
              <w:rPr>
                <w:caps/>
                <w:color w:val="FFFFFF" w:themeColor="background1"/>
              </w:rPr>
              <w:t>Statut</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6991BD7A" w14:textId="77777777" w:rsidR="009C381A" w:rsidRPr="008D05E3" w:rsidRDefault="009C381A" w:rsidP="00CD2BC0">
            <w:pPr>
              <w:pStyle w:val="Textedesaisie"/>
              <w:rPr>
                <w:sz w:val="18"/>
                <w:szCs w:val="18"/>
              </w:rPr>
            </w:pPr>
          </w:p>
        </w:tc>
      </w:tr>
      <w:tr w:rsidR="009C381A" w:rsidRPr="00CC5EE6" w14:paraId="6C590539"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185E1C47" w14:textId="77777777" w:rsidR="009C381A" w:rsidRPr="00CD2BC0" w:rsidRDefault="00FF0ABB" w:rsidP="00CD2BC0">
            <w:pPr>
              <w:pStyle w:val="Textedesaisie"/>
              <w:rPr>
                <w:caps/>
                <w:color w:val="FFFFFF" w:themeColor="background1"/>
              </w:rPr>
            </w:pPr>
            <w:r w:rsidRPr="00CD2BC0">
              <w:rPr>
                <w:caps/>
                <w:color w:val="FFFFFF" w:themeColor="background1"/>
              </w:rPr>
              <w:t>Version</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6D6F92A0" w14:textId="77777777" w:rsidR="009C381A" w:rsidRPr="008D05E3" w:rsidRDefault="009C381A" w:rsidP="00CD2BC0">
            <w:pPr>
              <w:pStyle w:val="Textedesaisie"/>
              <w:rPr>
                <w:sz w:val="18"/>
                <w:szCs w:val="18"/>
              </w:rPr>
            </w:pPr>
          </w:p>
        </w:tc>
      </w:tr>
      <w:tr w:rsidR="009C381A" w:rsidRPr="00CC5EE6" w14:paraId="1664FD70"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2E2A5AB6" w14:textId="77777777" w:rsidR="009C381A" w:rsidRPr="00CD2BC0" w:rsidRDefault="00FF0ABB" w:rsidP="00CD2BC0">
            <w:pPr>
              <w:pStyle w:val="Textedesaisie"/>
              <w:rPr>
                <w:caps/>
                <w:color w:val="FFFFFF" w:themeColor="background1"/>
              </w:rPr>
            </w:pPr>
            <w:r w:rsidRPr="00CD2BC0">
              <w:rPr>
                <w:caps/>
                <w:color w:val="FFFFFF" w:themeColor="background1"/>
              </w:rPr>
              <w:t>Type</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29E6CD76" w14:textId="77777777" w:rsidR="009C381A" w:rsidRPr="008D05E3" w:rsidRDefault="009C381A" w:rsidP="00CD2BC0">
            <w:pPr>
              <w:pStyle w:val="Textedesaisie"/>
              <w:rPr>
                <w:sz w:val="18"/>
                <w:szCs w:val="18"/>
              </w:rPr>
            </w:pPr>
          </w:p>
        </w:tc>
      </w:tr>
      <w:tr w:rsidR="009C381A" w:rsidRPr="00CC5EE6" w14:paraId="57ACD094"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3B5B75CC" w14:textId="77777777" w:rsidR="009C381A" w:rsidRPr="00CD2BC0" w:rsidRDefault="00FF0ABB" w:rsidP="00CD2BC0">
            <w:pPr>
              <w:pStyle w:val="Textedesaisie"/>
              <w:rPr>
                <w:caps/>
                <w:color w:val="FFFFFF" w:themeColor="background1"/>
              </w:rPr>
            </w:pPr>
            <w:r w:rsidRPr="00CD2BC0">
              <w:rPr>
                <w:caps/>
                <w:color w:val="FFFFFF" w:themeColor="background1"/>
              </w:rPr>
              <w:t>Titre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3EC2F138" w14:textId="77777777" w:rsidR="009C381A" w:rsidRPr="008D05E3" w:rsidRDefault="009C381A" w:rsidP="00CD2BC0">
            <w:pPr>
              <w:pStyle w:val="Textedesaisie"/>
              <w:rPr>
                <w:sz w:val="18"/>
                <w:szCs w:val="18"/>
              </w:rPr>
            </w:pPr>
          </w:p>
        </w:tc>
      </w:tr>
      <w:tr w:rsidR="009C381A" w:rsidRPr="00CC5EE6" w14:paraId="247D7A1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BCA9270" w14:textId="77777777" w:rsidR="009C381A" w:rsidRPr="00CD2BC0" w:rsidRDefault="00FF0ABB" w:rsidP="00CD2BC0">
            <w:pPr>
              <w:pStyle w:val="Textedesaisie"/>
              <w:rPr>
                <w:caps/>
                <w:color w:val="FFFFFF" w:themeColor="background1"/>
              </w:rPr>
            </w:pPr>
            <w:r w:rsidRPr="00CD2BC0">
              <w:rPr>
                <w:caps/>
                <w:color w:val="FFFFFF" w:themeColor="background1"/>
              </w:rPr>
              <w:t>Classification</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45608FE7" w14:textId="77777777" w:rsidR="009C381A" w:rsidRPr="00C25B57" w:rsidRDefault="00FF0ABB" w:rsidP="00CD2BC0">
            <w:pPr>
              <w:pStyle w:val="Textedesaisie"/>
              <w:rPr>
                <w:sz w:val="18"/>
                <w:szCs w:val="18"/>
              </w:rPr>
            </w:pPr>
            <w:r w:rsidRPr="008D05E3">
              <w:rPr>
                <w:sz w:val="18"/>
                <w:szCs w:val="18"/>
              </w:rPr>
              <w:t>C1 – IN</w:t>
            </w:r>
            <w:r w:rsidRPr="00C25B57">
              <w:rPr>
                <w:sz w:val="18"/>
                <w:szCs w:val="18"/>
              </w:rPr>
              <w:t>TERNE</w:t>
            </w:r>
          </w:p>
        </w:tc>
      </w:tr>
      <w:tr w:rsidR="009C381A" w:rsidRPr="00CC5EE6" w14:paraId="420A1B1B"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7CC2ABA2" w14:textId="77777777" w:rsidR="009C381A" w:rsidRPr="00CD2BC0" w:rsidRDefault="00FF0ABB" w:rsidP="00CD2BC0">
            <w:pPr>
              <w:pStyle w:val="Textedesaisie"/>
              <w:rPr>
                <w:caps/>
                <w:color w:val="FFFFFF" w:themeColor="background1"/>
              </w:rPr>
            </w:pPr>
            <w:r w:rsidRPr="00CD2BC0">
              <w:rPr>
                <w:rFonts w:cstheme="minorHAnsi"/>
                <w:caps/>
                <w:color w:val="FFFFFF" w:themeColor="background1"/>
              </w:rPr>
              <w:t>Date de dernière mise à jour</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533F64C7" w14:textId="77777777" w:rsidR="009C381A" w:rsidRPr="008D05E3" w:rsidRDefault="009C381A" w:rsidP="00CD2BC0">
            <w:pPr>
              <w:pStyle w:val="Textedesaisie"/>
              <w:rPr>
                <w:sz w:val="18"/>
                <w:szCs w:val="18"/>
              </w:rPr>
            </w:pPr>
          </w:p>
        </w:tc>
      </w:tr>
      <w:tr w:rsidR="00FF0ABB" w:rsidRPr="00CC5EE6" w14:paraId="47D09543"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18BEBB78"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Prochaine mise à jour</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682AAA35" w14:textId="77777777" w:rsidR="00FF0ABB" w:rsidRPr="008D05E3" w:rsidRDefault="00FF0ABB" w:rsidP="00CD2BC0">
            <w:pPr>
              <w:pStyle w:val="Textedesaisie"/>
              <w:rPr>
                <w:sz w:val="18"/>
                <w:szCs w:val="18"/>
              </w:rPr>
            </w:pPr>
          </w:p>
        </w:tc>
      </w:tr>
      <w:tr w:rsidR="00FF0ABB" w:rsidRPr="00CC5EE6" w14:paraId="7DC0E32B"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27FAF54C"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Durée d’utilité administrative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61A122CC" w14:textId="77777777" w:rsidR="00FF0ABB" w:rsidRPr="008D05E3" w:rsidRDefault="00FF0ABB" w:rsidP="00CD2BC0">
            <w:pPr>
              <w:pStyle w:val="Textedesaisie"/>
              <w:rPr>
                <w:sz w:val="18"/>
                <w:szCs w:val="18"/>
              </w:rPr>
            </w:pPr>
          </w:p>
        </w:tc>
      </w:tr>
      <w:tr w:rsidR="00FF0ABB" w:rsidRPr="00CC5EE6" w14:paraId="7722207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6BD7DA82"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Processus de rattachement</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52E6B106" w14:textId="77777777" w:rsidR="00FF0ABB" w:rsidRPr="008D05E3" w:rsidRDefault="00FF0ABB" w:rsidP="00CD2BC0">
            <w:pPr>
              <w:pStyle w:val="Textedesaisie"/>
              <w:rPr>
                <w:sz w:val="18"/>
                <w:szCs w:val="18"/>
              </w:rPr>
            </w:pPr>
          </w:p>
        </w:tc>
      </w:tr>
      <w:tr w:rsidR="00FF0ABB" w:rsidRPr="00CC5EE6" w14:paraId="14A9993C"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7345A8DC"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Responsable</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526C0285" w14:textId="77777777" w:rsidR="00FF0ABB" w:rsidRPr="008D05E3" w:rsidRDefault="00FF0ABB" w:rsidP="00CD2BC0">
            <w:pPr>
              <w:pStyle w:val="Textedesaisie"/>
              <w:rPr>
                <w:sz w:val="18"/>
                <w:szCs w:val="18"/>
              </w:rPr>
            </w:pPr>
          </w:p>
        </w:tc>
      </w:tr>
      <w:tr w:rsidR="00FF0ABB" w:rsidRPr="00CC5EE6" w14:paraId="49F484D5"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30" w:type="dxa"/>
            <w:tcBorders>
              <w:top w:val="none" w:sz="0" w:space="0" w:color="auto"/>
              <w:bottom w:val="none" w:sz="0" w:space="0" w:color="auto"/>
              <w:right w:val="none" w:sz="0" w:space="0" w:color="auto"/>
            </w:tcBorders>
            <w:shd w:val="clear" w:color="auto" w:fill="083575" w:themeFill="accent2"/>
            <w:vAlign w:val="center"/>
          </w:tcPr>
          <w:p w14:paraId="4968625F"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Vérificateur</w:t>
            </w:r>
          </w:p>
        </w:tc>
        <w:tc>
          <w:tcPr>
            <w:cnfStyle w:val="000010000000" w:firstRow="0" w:lastRow="0" w:firstColumn="0" w:lastColumn="0" w:oddVBand="1" w:evenVBand="0" w:oddHBand="0" w:evenHBand="0" w:firstRowFirstColumn="0" w:firstRowLastColumn="0" w:lastRowFirstColumn="0" w:lastRowLastColumn="0"/>
            <w:tcW w:w="5928" w:type="dxa"/>
            <w:tcBorders>
              <w:top w:val="none" w:sz="0" w:space="0" w:color="auto"/>
              <w:left w:val="none" w:sz="0" w:space="0" w:color="auto"/>
              <w:bottom w:val="none" w:sz="0" w:space="0" w:color="auto"/>
              <w:right w:val="none" w:sz="0" w:space="0" w:color="auto"/>
            </w:tcBorders>
            <w:vAlign w:val="center"/>
          </w:tcPr>
          <w:p w14:paraId="4492AC9B" w14:textId="77777777" w:rsidR="00FF0ABB" w:rsidRPr="008D05E3" w:rsidRDefault="00FF0ABB" w:rsidP="00CD2BC0">
            <w:pPr>
              <w:pStyle w:val="Textedesaisie"/>
              <w:rPr>
                <w:sz w:val="18"/>
                <w:szCs w:val="18"/>
              </w:rPr>
            </w:pPr>
          </w:p>
        </w:tc>
      </w:tr>
      <w:tr w:rsidR="00FF0ABB" w:rsidRPr="00CC5EE6" w14:paraId="7DE06DB9"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4230" w:type="dxa"/>
            <w:tcBorders>
              <w:right w:val="none" w:sz="0" w:space="0" w:color="auto"/>
            </w:tcBorders>
            <w:shd w:val="clear" w:color="auto" w:fill="083575" w:themeFill="accent2"/>
            <w:vAlign w:val="center"/>
          </w:tcPr>
          <w:p w14:paraId="4498C701" w14:textId="77777777" w:rsidR="00FF0ABB" w:rsidRPr="00CD2BC0" w:rsidRDefault="00FF0ABB" w:rsidP="00CD2BC0">
            <w:pPr>
              <w:pStyle w:val="Textedesaisie"/>
              <w:rPr>
                <w:rFonts w:cstheme="minorHAnsi"/>
                <w:caps/>
                <w:color w:val="FFFFFF" w:themeColor="background1"/>
              </w:rPr>
            </w:pPr>
            <w:r w:rsidRPr="00CD2BC0">
              <w:rPr>
                <w:rFonts w:cstheme="minorHAnsi"/>
                <w:caps/>
                <w:color w:val="FFFFFF" w:themeColor="background1"/>
              </w:rPr>
              <w:t>Approbateur</w:t>
            </w:r>
          </w:p>
        </w:tc>
        <w:tc>
          <w:tcPr>
            <w:cnfStyle w:val="000010000000" w:firstRow="0" w:lastRow="0" w:firstColumn="0" w:lastColumn="0" w:oddVBand="1" w:evenVBand="0" w:oddHBand="0" w:evenHBand="0" w:firstRowFirstColumn="0" w:firstRowLastColumn="0" w:lastRowFirstColumn="0" w:lastRowLastColumn="0"/>
            <w:tcW w:w="5928" w:type="dxa"/>
            <w:tcBorders>
              <w:left w:val="none" w:sz="0" w:space="0" w:color="auto"/>
              <w:right w:val="none" w:sz="0" w:space="0" w:color="auto"/>
            </w:tcBorders>
            <w:vAlign w:val="center"/>
          </w:tcPr>
          <w:p w14:paraId="34175338" w14:textId="77777777" w:rsidR="00FF0ABB" w:rsidRPr="008D05E3" w:rsidRDefault="00FF0ABB" w:rsidP="00CD2BC0">
            <w:pPr>
              <w:pStyle w:val="Textedesaisie"/>
              <w:rPr>
                <w:sz w:val="18"/>
                <w:szCs w:val="18"/>
              </w:rPr>
            </w:pPr>
          </w:p>
        </w:tc>
      </w:tr>
    </w:tbl>
    <w:p w14:paraId="25DE3F01" w14:textId="77777777" w:rsidR="009C381A" w:rsidRDefault="009C381A" w:rsidP="009C381A"/>
    <w:p w14:paraId="5A23D94F" w14:textId="77777777" w:rsidR="009C381A" w:rsidRDefault="009C381A" w:rsidP="009C381A"/>
    <w:p w14:paraId="2C54A4A3" w14:textId="77777777" w:rsidR="009C381A" w:rsidRDefault="009C381A" w:rsidP="00B713F9">
      <w:pPr>
        <w:pStyle w:val="Titre2"/>
      </w:pPr>
      <w:bookmarkStart w:id="6" w:name="_Toc135732416"/>
      <w:r>
        <w:lastRenderedPageBreak/>
        <w:t>Suivi des versions</w:t>
      </w:r>
      <w:bookmarkEnd w:id="6"/>
    </w:p>
    <w:tbl>
      <w:tblPr>
        <w:tblStyle w:val="DATStandardLigne"/>
        <w:tblW w:w="10205" w:type="dxa"/>
        <w:tblLook w:val="04A0" w:firstRow="1" w:lastRow="0" w:firstColumn="1" w:lastColumn="0" w:noHBand="0" w:noVBand="1"/>
      </w:tblPr>
      <w:tblGrid>
        <w:gridCol w:w="1531"/>
        <w:gridCol w:w="1701"/>
        <w:gridCol w:w="2551"/>
        <w:gridCol w:w="4422"/>
      </w:tblGrid>
      <w:tr w:rsidR="00993EE8" w:rsidRPr="00993EE8" w14:paraId="253F63F0"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1" w:type="dxa"/>
          </w:tcPr>
          <w:p w14:paraId="463CBB22" w14:textId="77777777" w:rsidR="00993EE8" w:rsidRPr="00993EE8" w:rsidRDefault="00993EE8" w:rsidP="009C381A">
            <w:pPr>
              <w:rPr>
                <w:color w:val="FFFFFF" w:themeColor="background1"/>
              </w:rPr>
            </w:pPr>
            <w:r>
              <w:rPr>
                <w:color w:val="FFFFFF" w:themeColor="background1"/>
              </w:rPr>
              <w:t>VERSION</w:t>
            </w:r>
          </w:p>
        </w:tc>
        <w:tc>
          <w:tcPr>
            <w:tcW w:w="1701" w:type="dxa"/>
          </w:tcPr>
          <w:p w14:paraId="22E3F0DA"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DATE</w:t>
            </w:r>
          </w:p>
        </w:tc>
        <w:tc>
          <w:tcPr>
            <w:tcW w:w="2551" w:type="dxa"/>
          </w:tcPr>
          <w:p w14:paraId="1D9BAB72"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AUTEUR</w:t>
            </w:r>
          </w:p>
        </w:tc>
        <w:tc>
          <w:tcPr>
            <w:tcW w:w="4422" w:type="dxa"/>
          </w:tcPr>
          <w:p w14:paraId="780CFC7E" w14:textId="77777777" w:rsidR="00993EE8" w:rsidRPr="00993EE8" w:rsidRDefault="00993EE8" w:rsidP="009C381A">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OBJET</w:t>
            </w:r>
          </w:p>
        </w:tc>
      </w:tr>
      <w:tr w:rsidR="00993EE8" w14:paraId="48DE2F5B" w14:textId="77777777" w:rsidTr="00993EE8">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1" w:type="dxa"/>
          </w:tcPr>
          <w:p w14:paraId="0BE9B2E6" w14:textId="77777777" w:rsidR="00993EE8" w:rsidRPr="00993EE8" w:rsidRDefault="00993EE8" w:rsidP="00993EE8">
            <w:pPr>
              <w:jc w:val="center"/>
              <w:rPr>
                <w:sz w:val="18"/>
              </w:rPr>
            </w:pPr>
          </w:p>
        </w:tc>
        <w:tc>
          <w:tcPr>
            <w:tcW w:w="1701" w:type="dxa"/>
          </w:tcPr>
          <w:p w14:paraId="1F80EAB0" w14:textId="77777777" w:rsidR="00993EE8" w:rsidRPr="00993EE8" w:rsidRDefault="00993EE8" w:rsidP="00993EE8">
            <w:pPr>
              <w:jc w:val="center"/>
              <w:cnfStyle w:val="000000100000" w:firstRow="0" w:lastRow="0" w:firstColumn="0" w:lastColumn="0" w:oddVBand="0" w:evenVBand="0" w:oddHBand="1" w:evenHBand="0" w:firstRowFirstColumn="0" w:firstRowLastColumn="0" w:lastRowFirstColumn="0" w:lastRowLastColumn="0"/>
              <w:rPr>
                <w:sz w:val="18"/>
              </w:rPr>
            </w:pPr>
          </w:p>
        </w:tc>
        <w:tc>
          <w:tcPr>
            <w:tcW w:w="2551" w:type="dxa"/>
          </w:tcPr>
          <w:p w14:paraId="2FB82034" w14:textId="77777777" w:rsidR="00993EE8" w:rsidRPr="00993EE8" w:rsidRDefault="00993EE8" w:rsidP="009C381A">
            <w:pPr>
              <w:cnfStyle w:val="000000100000" w:firstRow="0" w:lastRow="0" w:firstColumn="0" w:lastColumn="0" w:oddVBand="0" w:evenVBand="0" w:oddHBand="1" w:evenHBand="0" w:firstRowFirstColumn="0" w:firstRowLastColumn="0" w:lastRowFirstColumn="0" w:lastRowLastColumn="0"/>
              <w:rPr>
                <w:sz w:val="18"/>
              </w:rPr>
            </w:pPr>
          </w:p>
        </w:tc>
        <w:tc>
          <w:tcPr>
            <w:tcW w:w="4422" w:type="dxa"/>
          </w:tcPr>
          <w:p w14:paraId="45B8428F" w14:textId="77777777" w:rsidR="00993EE8" w:rsidRPr="00993EE8" w:rsidRDefault="00993EE8" w:rsidP="009C381A">
            <w:pPr>
              <w:cnfStyle w:val="000000100000" w:firstRow="0" w:lastRow="0" w:firstColumn="0" w:lastColumn="0" w:oddVBand="0" w:evenVBand="0" w:oddHBand="1" w:evenHBand="0" w:firstRowFirstColumn="0" w:firstRowLastColumn="0" w:lastRowFirstColumn="0" w:lastRowLastColumn="0"/>
              <w:rPr>
                <w:sz w:val="18"/>
              </w:rPr>
            </w:pPr>
          </w:p>
        </w:tc>
      </w:tr>
      <w:tr w:rsidR="00993EE8" w14:paraId="7A76EA1A" w14:textId="77777777" w:rsidTr="00993EE8">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1" w:type="dxa"/>
          </w:tcPr>
          <w:p w14:paraId="0ECB93DF" w14:textId="77777777" w:rsidR="00993EE8" w:rsidRPr="00993EE8" w:rsidRDefault="00993EE8" w:rsidP="00993EE8">
            <w:pPr>
              <w:jc w:val="center"/>
              <w:rPr>
                <w:sz w:val="18"/>
              </w:rPr>
            </w:pPr>
          </w:p>
        </w:tc>
        <w:tc>
          <w:tcPr>
            <w:tcW w:w="1701" w:type="dxa"/>
          </w:tcPr>
          <w:p w14:paraId="32F49560" w14:textId="77777777" w:rsidR="00993EE8" w:rsidRPr="00993EE8" w:rsidRDefault="00993EE8" w:rsidP="00993EE8">
            <w:pPr>
              <w:jc w:val="center"/>
              <w:cnfStyle w:val="000000010000" w:firstRow="0" w:lastRow="0" w:firstColumn="0" w:lastColumn="0" w:oddVBand="0" w:evenVBand="0" w:oddHBand="0" w:evenHBand="1" w:firstRowFirstColumn="0" w:firstRowLastColumn="0" w:lastRowFirstColumn="0" w:lastRowLastColumn="0"/>
              <w:rPr>
                <w:sz w:val="18"/>
              </w:rPr>
            </w:pPr>
          </w:p>
        </w:tc>
        <w:tc>
          <w:tcPr>
            <w:tcW w:w="2551" w:type="dxa"/>
          </w:tcPr>
          <w:p w14:paraId="6C1342AA" w14:textId="77777777" w:rsidR="00993EE8" w:rsidRPr="00993EE8" w:rsidRDefault="00993EE8" w:rsidP="009C381A">
            <w:pPr>
              <w:cnfStyle w:val="000000010000" w:firstRow="0" w:lastRow="0" w:firstColumn="0" w:lastColumn="0" w:oddVBand="0" w:evenVBand="0" w:oddHBand="0" w:evenHBand="1" w:firstRowFirstColumn="0" w:firstRowLastColumn="0" w:lastRowFirstColumn="0" w:lastRowLastColumn="0"/>
              <w:rPr>
                <w:sz w:val="18"/>
              </w:rPr>
            </w:pPr>
          </w:p>
        </w:tc>
        <w:tc>
          <w:tcPr>
            <w:tcW w:w="4422" w:type="dxa"/>
          </w:tcPr>
          <w:p w14:paraId="39F155D7" w14:textId="77777777" w:rsidR="00993EE8" w:rsidRPr="00993EE8" w:rsidRDefault="00993EE8" w:rsidP="009C381A">
            <w:pPr>
              <w:cnfStyle w:val="000000010000" w:firstRow="0" w:lastRow="0" w:firstColumn="0" w:lastColumn="0" w:oddVBand="0" w:evenVBand="0" w:oddHBand="0" w:evenHBand="1" w:firstRowFirstColumn="0" w:firstRowLastColumn="0" w:lastRowFirstColumn="0" w:lastRowLastColumn="0"/>
              <w:rPr>
                <w:sz w:val="18"/>
              </w:rPr>
            </w:pPr>
          </w:p>
        </w:tc>
      </w:tr>
    </w:tbl>
    <w:p w14:paraId="3EFFCED9" w14:textId="77777777" w:rsidR="008003D8" w:rsidRDefault="008003D8" w:rsidP="009C381A"/>
    <w:p w14:paraId="76AF27C8" w14:textId="77777777" w:rsidR="009C381A" w:rsidRDefault="009C381A" w:rsidP="009C381A"/>
    <w:p w14:paraId="38961267" w14:textId="77777777" w:rsidR="009C381A" w:rsidRDefault="009C381A" w:rsidP="00B713F9">
      <w:pPr>
        <w:pStyle w:val="Titre2"/>
      </w:pPr>
      <w:bookmarkStart w:id="7" w:name="_Toc135732417"/>
      <w:r>
        <w:t>Mots clés</w:t>
      </w:r>
      <w:bookmarkEnd w:id="7"/>
    </w:p>
    <w:p w14:paraId="704CBEE0" w14:textId="77777777" w:rsidR="00FF0ABB" w:rsidRPr="00941452" w:rsidRDefault="00FF0ABB" w:rsidP="00941452"/>
    <w:p w14:paraId="4B437FD3" w14:textId="77777777" w:rsidR="009C381A" w:rsidRDefault="00941452" w:rsidP="00B713F9">
      <w:pPr>
        <w:pStyle w:val="Titre2"/>
      </w:pPr>
      <w:bookmarkStart w:id="8" w:name="_Toc135732418"/>
      <w:r>
        <w:t>Documents de référence</w:t>
      </w:r>
      <w:bookmarkEnd w:id="8"/>
    </w:p>
    <w:tbl>
      <w:tblPr>
        <w:tblStyle w:val="DATStandardLigne"/>
        <w:tblW w:w="10206" w:type="dxa"/>
        <w:tblLayout w:type="fixed"/>
        <w:tblLook w:val="04A0" w:firstRow="1" w:lastRow="0" w:firstColumn="1" w:lastColumn="0" w:noHBand="0" w:noVBand="1"/>
      </w:tblPr>
      <w:tblGrid>
        <w:gridCol w:w="970"/>
        <w:gridCol w:w="2858"/>
        <w:gridCol w:w="2812"/>
        <w:gridCol w:w="1298"/>
        <w:gridCol w:w="2268"/>
      </w:tblGrid>
      <w:tr w:rsidR="008003D8" w:rsidRPr="00993EE8" w14:paraId="4F2C4AF4"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970" w:type="dxa"/>
          </w:tcPr>
          <w:p w14:paraId="778BA395" w14:textId="77777777" w:rsidR="00941452" w:rsidRPr="00993EE8" w:rsidRDefault="00941452" w:rsidP="0071037C">
            <w:pPr>
              <w:spacing w:line="240" w:lineRule="auto"/>
              <w:ind w:right="34"/>
              <w:rPr>
                <w:rFonts w:asciiTheme="minorHAnsi" w:hAnsiTheme="minorHAnsi" w:cstheme="minorHAnsi"/>
                <w:color w:val="FFFFFF"/>
              </w:rPr>
            </w:pPr>
            <w:r w:rsidRPr="00993EE8">
              <w:rPr>
                <w:rFonts w:cstheme="minorHAnsi"/>
                <w:color w:val="FFFFFF"/>
              </w:rPr>
              <w:t>ID</w:t>
            </w:r>
          </w:p>
        </w:tc>
        <w:tc>
          <w:tcPr>
            <w:tcW w:w="2858" w:type="dxa"/>
          </w:tcPr>
          <w:p w14:paraId="430F747A" w14:textId="77777777" w:rsidR="00941452" w:rsidRPr="00993EE8" w:rsidRDefault="00941452" w:rsidP="0071037C">
            <w:pPr>
              <w:tabs>
                <w:tab w:val="left" w:pos="1440"/>
                <w:tab w:val="left" w:pos="2160"/>
              </w:tabs>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NOM DU DOCUMENT</w:t>
            </w:r>
          </w:p>
        </w:tc>
        <w:tc>
          <w:tcPr>
            <w:tcW w:w="2812" w:type="dxa"/>
          </w:tcPr>
          <w:p w14:paraId="42F45525"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DESCRIPTION</w:t>
            </w:r>
          </w:p>
        </w:tc>
        <w:tc>
          <w:tcPr>
            <w:tcW w:w="1298" w:type="dxa"/>
          </w:tcPr>
          <w:p w14:paraId="32734AB4"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VERSION</w:t>
            </w:r>
          </w:p>
        </w:tc>
        <w:tc>
          <w:tcPr>
            <w:tcW w:w="2268" w:type="dxa"/>
          </w:tcPr>
          <w:p w14:paraId="0C05A234" w14:textId="77777777" w:rsidR="00941452" w:rsidRPr="00993EE8" w:rsidRDefault="00941452" w:rsidP="0071037C">
            <w:pPr>
              <w:spacing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rPr>
            </w:pPr>
            <w:r w:rsidRPr="00993EE8">
              <w:rPr>
                <w:rFonts w:cstheme="minorHAnsi"/>
                <w:color w:val="FFFFFF"/>
              </w:rPr>
              <w:t>RESPONSABLE</w:t>
            </w:r>
          </w:p>
        </w:tc>
      </w:tr>
      <w:tr w:rsidR="00941452" w:rsidRPr="00AC1855" w14:paraId="36E60DED"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70" w:type="dxa"/>
          </w:tcPr>
          <w:p w14:paraId="714456F8" w14:textId="77777777" w:rsidR="00941452" w:rsidRPr="000C424C" w:rsidRDefault="00941452" w:rsidP="0071037C">
            <w:pPr>
              <w:spacing w:line="240" w:lineRule="auto"/>
              <w:jc w:val="center"/>
              <w:rPr>
                <w:rFonts w:asciiTheme="minorHAnsi" w:hAnsiTheme="minorHAnsi" w:cstheme="minorHAnsi"/>
                <w:color w:val="auto"/>
                <w:sz w:val="18"/>
              </w:rPr>
            </w:pPr>
          </w:p>
        </w:tc>
        <w:tc>
          <w:tcPr>
            <w:tcW w:w="2858" w:type="dxa"/>
          </w:tcPr>
          <w:p w14:paraId="65C94A3F" w14:textId="77777777" w:rsidR="00941452" w:rsidRPr="000C424C" w:rsidRDefault="00941452" w:rsidP="0071037C">
            <w:pPr>
              <w:tabs>
                <w:tab w:val="left" w:pos="1440"/>
                <w:tab w:val="left" w:pos="2160"/>
              </w:tabs>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2812" w:type="dxa"/>
          </w:tcPr>
          <w:p w14:paraId="7632514A"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1298" w:type="dxa"/>
          </w:tcPr>
          <w:p w14:paraId="03656E23"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c>
          <w:tcPr>
            <w:tcW w:w="2268" w:type="dxa"/>
          </w:tcPr>
          <w:p w14:paraId="653ED7B4" w14:textId="77777777" w:rsidR="00941452" w:rsidRPr="000C424C" w:rsidRDefault="00941452" w:rsidP="0071037C">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sz w:val="18"/>
              </w:rPr>
            </w:pPr>
          </w:p>
        </w:tc>
      </w:tr>
      <w:tr w:rsidR="00941452" w:rsidRPr="00AC1855" w14:paraId="01C7BD59" w14:textId="77777777" w:rsidTr="00C25B5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70" w:type="dxa"/>
          </w:tcPr>
          <w:p w14:paraId="32B10867" w14:textId="77777777" w:rsidR="00941452" w:rsidRPr="000C424C" w:rsidRDefault="00941452" w:rsidP="0071037C">
            <w:pPr>
              <w:spacing w:line="240" w:lineRule="auto"/>
              <w:jc w:val="center"/>
              <w:rPr>
                <w:rFonts w:asciiTheme="minorHAnsi" w:hAnsiTheme="minorHAnsi" w:cstheme="minorHAnsi"/>
                <w:color w:val="auto"/>
                <w:sz w:val="18"/>
              </w:rPr>
            </w:pPr>
          </w:p>
        </w:tc>
        <w:tc>
          <w:tcPr>
            <w:tcW w:w="2858" w:type="dxa"/>
          </w:tcPr>
          <w:p w14:paraId="4C9C1FF3" w14:textId="77777777" w:rsidR="00941452" w:rsidRPr="000C424C" w:rsidRDefault="00941452" w:rsidP="0071037C">
            <w:pPr>
              <w:tabs>
                <w:tab w:val="left" w:pos="1440"/>
                <w:tab w:val="left" w:pos="2160"/>
              </w:tabs>
              <w:spacing w:line="240" w:lineRule="auto"/>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2812" w:type="dxa"/>
          </w:tcPr>
          <w:p w14:paraId="1C828086"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1298" w:type="dxa"/>
          </w:tcPr>
          <w:p w14:paraId="558966F3"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c>
          <w:tcPr>
            <w:tcW w:w="2268" w:type="dxa"/>
          </w:tcPr>
          <w:p w14:paraId="133F630E" w14:textId="77777777" w:rsidR="00941452" w:rsidRPr="000C424C" w:rsidRDefault="00941452" w:rsidP="0071037C">
            <w:pPr>
              <w:spacing w:line="240" w:lineRule="auto"/>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auto"/>
                <w:sz w:val="18"/>
              </w:rPr>
            </w:pPr>
          </w:p>
        </w:tc>
      </w:tr>
    </w:tbl>
    <w:p w14:paraId="66B7A7B7" w14:textId="77777777" w:rsidR="004A3393" w:rsidRPr="00252033" w:rsidRDefault="004A3393" w:rsidP="002F3963">
      <w:pPr>
        <w:pStyle w:val="Textedesaisie"/>
      </w:pPr>
      <w:r w:rsidRPr="00252033">
        <w:br w:type="page"/>
      </w:r>
    </w:p>
    <w:p w14:paraId="2EAA1404" w14:textId="77777777" w:rsidR="004A3393" w:rsidRDefault="00682F86" w:rsidP="00F140E5">
      <w:pPr>
        <w:pStyle w:val="Titre1"/>
      </w:pPr>
      <w:bookmarkStart w:id="9" w:name="_Toc528676349"/>
      <w:bookmarkStart w:id="10" w:name="_Toc135732419"/>
      <w:r>
        <w:lastRenderedPageBreak/>
        <w:t>Fiche signalétique</w:t>
      </w:r>
      <w:bookmarkEnd w:id="9"/>
      <w:r>
        <w:t xml:space="preserve"> de la solution</w:t>
      </w:r>
      <w:bookmarkEnd w:id="10"/>
    </w:p>
    <w:p w14:paraId="4DCEA396" w14:textId="77777777" w:rsidR="00993EE8" w:rsidRDefault="00993EE8" w:rsidP="002F3963">
      <w:pPr>
        <w:pStyle w:val="Textedesaisie"/>
      </w:pPr>
    </w:p>
    <w:tbl>
      <w:tblPr>
        <w:tblStyle w:val="TableauListe3-Accentuation2"/>
        <w:tblW w:w="0" w:type="auto"/>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8" w:space="0" w:color="083575" w:themeColor="accent2"/>
        </w:tblBorders>
        <w:tblLook w:val="00A0" w:firstRow="1" w:lastRow="0" w:firstColumn="1" w:lastColumn="0" w:noHBand="0" w:noVBand="0"/>
      </w:tblPr>
      <w:tblGrid>
        <w:gridCol w:w="3096"/>
        <w:gridCol w:w="3531"/>
        <w:gridCol w:w="3531"/>
      </w:tblGrid>
      <w:tr w:rsidR="000B6FA3" w14:paraId="0DD402BE" w14:textId="77777777" w:rsidTr="0081695E">
        <w:trPr>
          <w:cnfStyle w:val="100000000000" w:firstRow="1" w:lastRow="0" w:firstColumn="0" w:lastColumn="0" w:oddVBand="0" w:evenVBand="0" w:oddHBand="0" w:evenHBand="0" w:firstRowFirstColumn="0" w:firstRowLastColumn="0" w:lastRowFirstColumn="0" w:lastRowLastColumn="0"/>
          <w:trHeight w:val="454"/>
        </w:trPr>
        <w:tc>
          <w:tcPr>
            <w:cnfStyle w:val="001000000100" w:firstRow="0" w:lastRow="0" w:firstColumn="1" w:lastColumn="0" w:oddVBand="0" w:evenVBand="0" w:oddHBand="0" w:evenHBand="0" w:firstRowFirstColumn="1" w:firstRowLastColumn="0" w:lastRowFirstColumn="0" w:lastRowLastColumn="0"/>
            <w:tcW w:w="3096" w:type="dxa"/>
            <w:tcBorders>
              <w:top w:val="single" w:sz="18" w:space="0" w:color="083575" w:themeColor="accent2"/>
              <w:bottom w:val="dashed" w:sz="4" w:space="0" w:color="083575" w:themeColor="accent2"/>
              <w:right w:val="none" w:sz="0" w:space="0" w:color="auto"/>
            </w:tcBorders>
            <w:vAlign w:val="center"/>
          </w:tcPr>
          <w:p w14:paraId="0B668BEF" w14:textId="77777777" w:rsidR="000B6FA3" w:rsidRPr="00CD2BC0" w:rsidRDefault="000B6FA3" w:rsidP="009B5684">
            <w:pPr>
              <w:pStyle w:val="Textedesaisie"/>
              <w:rPr>
                <w:caps/>
                <w:color w:val="FFFFFF" w:themeColor="background1"/>
              </w:rPr>
            </w:pPr>
            <w:r>
              <w:rPr>
                <w:caps/>
                <w:color w:val="FFFFFF" w:themeColor="background1"/>
              </w:rPr>
              <w:t>NOM DE LA SOLUTION</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single" w:sz="18" w:space="0" w:color="083575" w:themeColor="accent2"/>
              <w:left w:val="none" w:sz="0" w:space="0" w:color="auto"/>
              <w:bottom w:val="dashed" w:sz="4" w:space="0" w:color="083575" w:themeColor="accent2"/>
              <w:right w:val="none" w:sz="0" w:space="0" w:color="auto"/>
            </w:tcBorders>
            <w:shd w:val="clear" w:color="auto" w:fill="FFFFFF" w:themeFill="background1"/>
            <w:vAlign w:val="center"/>
          </w:tcPr>
          <w:p w14:paraId="78130C83" w14:textId="77777777" w:rsidR="000B6FA3" w:rsidRPr="00CC1A88" w:rsidRDefault="000B6FA3" w:rsidP="009B5684">
            <w:pPr>
              <w:pStyle w:val="Textedesaisie"/>
              <w:rPr>
                <w:b w:val="0"/>
                <w:smallCaps/>
                <w:sz w:val="18"/>
                <w:szCs w:val="20"/>
              </w:rPr>
            </w:pPr>
          </w:p>
        </w:tc>
      </w:tr>
      <w:tr w:rsidR="00B155F4" w14:paraId="176E7F22" w14:textId="77777777" w:rsidTr="008169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19135F97" w14:textId="634290FE" w:rsidR="00B155F4" w:rsidRDefault="00B155F4" w:rsidP="009B5684">
            <w:pPr>
              <w:pStyle w:val="Textedesaisie"/>
              <w:rPr>
                <w:caps/>
                <w:color w:val="FFFFFF" w:themeColor="background1"/>
              </w:rPr>
            </w:pPr>
            <w:r>
              <w:rPr>
                <w:caps/>
                <w:color w:val="FFFFFF" w:themeColor="background1"/>
              </w:rPr>
              <w:t>NOM DU PROJET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1746EFE9" w14:textId="77777777" w:rsidR="00B155F4" w:rsidRPr="009A7B3C" w:rsidRDefault="00B155F4" w:rsidP="00B155F4">
            <w:pPr>
              <w:pStyle w:val="Textedesaisie"/>
              <w:rPr>
                <w:sz w:val="18"/>
                <w:szCs w:val="20"/>
              </w:rPr>
            </w:pPr>
          </w:p>
        </w:tc>
      </w:tr>
      <w:tr w:rsidR="00B155F4" w14:paraId="50F1C75D" w14:textId="77777777" w:rsidTr="0081695E">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2FC1DBB1" w14:textId="593FE0A8" w:rsidR="00B155F4" w:rsidRDefault="00B155F4" w:rsidP="009B5684">
            <w:pPr>
              <w:pStyle w:val="Textedesaisie"/>
              <w:rPr>
                <w:caps/>
                <w:color w:val="FFFFFF" w:themeColor="background1"/>
              </w:rPr>
            </w:pPr>
            <w:r>
              <w:rPr>
                <w:caps/>
                <w:color w:val="FFFFFF" w:themeColor="background1"/>
              </w:rPr>
              <w:t>CODE PROJET PMO</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3B15DDFB" w14:textId="77777777" w:rsidR="00B155F4" w:rsidRPr="009A7B3C" w:rsidRDefault="00B155F4" w:rsidP="00B155F4">
            <w:pPr>
              <w:pStyle w:val="Textedesaisie"/>
              <w:rPr>
                <w:sz w:val="18"/>
                <w:szCs w:val="20"/>
              </w:rPr>
            </w:pPr>
          </w:p>
        </w:tc>
      </w:tr>
      <w:tr w:rsidR="0081695E" w14:paraId="572BE43E" w14:textId="77777777" w:rsidTr="0081695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6388DC34" w14:textId="45CC13D4" w:rsidR="0081695E" w:rsidRDefault="0081695E" w:rsidP="009B5684">
            <w:pPr>
              <w:pStyle w:val="Textedesaisie"/>
              <w:rPr>
                <w:caps/>
                <w:color w:val="FFFFFF" w:themeColor="background1"/>
              </w:rPr>
            </w:pPr>
            <w:r>
              <w:rPr>
                <w:caps/>
                <w:color w:val="FFFFFF" w:themeColor="background1"/>
              </w:rPr>
              <w:t>CODE APPLICATIF</w:t>
            </w:r>
            <w:r w:rsidR="00954DF8" w:rsidRPr="00954DF8">
              <w:rPr>
                <w:caps/>
                <w:color w:val="FFFFFF" w:themeColor="background1"/>
                <w:vertAlign w:val="superscript"/>
              </w:rPr>
              <w:t>[1]</w:t>
            </w:r>
            <w:r w:rsidR="00B155F4" w:rsidRPr="00954DF8">
              <w:rPr>
                <w:caps/>
                <w:color w:val="FFFFFF" w:themeColor="background1"/>
                <w:vertAlign w:val="superscript"/>
              </w:rPr>
              <w:t xml:space="preserve"> </w:t>
            </w:r>
            <w:r w:rsidR="00B155F4">
              <w:rPr>
                <w:caps/>
                <w:color w:val="FFFFFF" w:themeColor="background1"/>
                <w:vertAlign w:val="superscript"/>
              </w:rPr>
              <w:t>[2</w:t>
            </w:r>
            <w:r w:rsidR="00B155F4" w:rsidRPr="00954DF8">
              <w:rPr>
                <w:caps/>
                <w:color w:val="FFFFFF" w:themeColor="background1"/>
                <w:vertAlign w:val="superscript"/>
              </w:rPr>
              <w: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single" w:sz="18" w:space="0" w:color="083575" w:themeColor="accent2"/>
              <w:bottom w:val="dashed" w:sz="4" w:space="0" w:color="083575" w:themeColor="accent2"/>
              <w:right w:val="single" w:sz="18" w:space="0" w:color="083575" w:themeColor="accent2"/>
            </w:tcBorders>
            <w:shd w:val="clear" w:color="auto" w:fill="FFFFFF" w:themeFill="background1"/>
            <w:vAlign w:val="center"/>
          </w:tcPr>
          <w:p w14:paraId="147492AE" w14:textId="3643065D" w:rsidR="0081695E" w:rsidRPr="00954DF8" w:rsidRDefault="00954DF8" w:rsidP="00B155F4">
            <w:pPr>
              <w:pStyle w:val="Textedesaisie"/>
              <w:rPr>
                <w:b/>
                <w:smallCaps/>
                <w:sz w:val="18"/>
                <w:szCs w:val="20"/>
              </w:rPr>
            </w:pPr>
            <w:r>
              <w:rPr>
                <w:rFonts w:cstheme="minorHAnsi"/>
                <w:i/>
                <w:smallCaps/>
                <w:color w:val="8F8F8F" w:themeColor="background2" w:themeShade="BF"/>
              </w:rPr>
              <w:t>V</w:t>
            </w:r>
            <w:r w:rsidRPr="00954DF8">
              <w:rPr>
                <w:rFonts w:cstheme="minorHAnsi"/>
                <w:i/>
                <w:smallCaps/>
                <w:color w:val="8F8F8F" w:themeColor="background2" w:themeShade="BF"/>
              </w:rPr>
              <w:t xml:space="preserve">oir </w:t>
            </w:r>
            <w:r>
              <w:rPr>
                <w:rFonts w:cstheme="minorHAnsi"/>
                <w:i/>
                <w:smallCaps/>
                <w:color w:val="8F8F8F" w:themeColor="background2" w:themeShade="BF"/>
              </w:rPr>
              <w:t>SAU/</w:t>
            </w:r>
            <w:r w:rsidRPr="00954DF8">
              <w:rPr>
                <w:rFonts w:cstheme="minorHAnsi"/>
                <w:i/>
                <w:smallCaps/>
                <w:color w:val="8F8F8F" w:themeColor="background2" w:themeShade="BF"/>
              </w:rPr>
              <w:t>Urbanisation</w:t>
            </w:r>
            <w:r w:rsidR="00B155F4">
              <w:rPr>
                <w:rFonts w:cstheme="minorHAnsi"/>
                <w:i/>
                <w:smallCaps/>
                <w:color w:val="8F8F8F" w:themeColor="background2" w:themeShade="BF"/>
              </w:rPr>
              <w:t xml:space="preserve"> pour déterminer un code </w:t>
            </w:r>
            <w:r>
              <w:rPr>
                <w:rFonts w:cstheme="minorHAnsi"/>
                <w:i/>
                <w:smallCaps/>
                <w:color w:val="8F8F8F" w:themeColor="background2" w:themeShade="BF"/>
              </w:rPr>
              <w:t>application.</w:t>
            </w:r>
          </w:p>
        </w:tc>
      </w:tr>
      <w:tr w:rsidR="000B6FA3" w:rsidRPr="00CC5EE6" w14:paraId="68B76C0A"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single" w:sz="18" w:space="0" w:color="083575" w:themeColor="accent2"/>
            </w:tcBorders>
            <w:shd w:val="clear" w:color="auto" w:fill="083575" w:themeFill="accent2"/>
            <w:vAlign w:val="center"/>
          </w:tcPr>
          <w:p w14:paraId="1979DDF6" w14:textId="77777777" w:rsidR="000B6FA3" w:rsidRPr="00CD2BC0" w:rsidRDefault="000B6FA3" w:rsidP="009B5684">
            <w:pPr>
              <w:pStyle w:val="Textedesaisie"/>
              <w:rPr>
                <w:caps/>
                <w:color w:val="FFFFFF" w:themeColor="background1"/>
              </w:rPr>
            </w:pPr>
            <w:r>
              <w:rPr>
                <w:caps/>
                <w:color w:val="FFFFFF" w:themeColor="background1"/>
              </w:rPr>
              <w:t>DOMAINE</w:t>
            </w:r>
          </w:p>
        </w:tc>
        <w:tc>
          <w:tcPr>
            <w:cnfStyle w:val="000010000000" w:firstRow="0" w:lastRow="0" w:firstColumn="0" w:lastColumn="0" w:oddVBand="1" w:evenVBand="0" w:oddHBand="0" w:evenHBand="0" w:firstRowFirstColumn="0" w:firstRowLastColumn="0" w:lastRowFirstColumn="0" w:lastRowLastColumn="0"/>
            <w:tcW w:w="3531" w:type="dxa"/>
            <w:tcBorders>
              <w:top w:val="dashed" w:sz="4" w:space="0" w:color="083575" w:themeColor="accent2"/>
              <w:left w:val="single" w:sz="18" w:space="0" w:color="083575" w:themeColor="accent2"/>
              <w:bottom w:val="dashed" w:sz="4" w:space="0" w:color="083575" w:themeColor="accent2"/>
              <w:right w:val="nil"/>
            </w:tcBorders>
            <w:vAlign w:val="center"/>
          </w:tcPr>
          <w:p w14:paraId="7344DCEA" w14:textId="77777777" w:rsidR="000B6FA3" w:rsidRPr="00D76D11" w:rsidRDefault="00EE2FC7" w:rsidP="009B5684">
            <w:pPr>
              <w:spacing w:line="240" w:lineRule="auto"/>
              <w:rPr>
                <w:rFonts w:cs="Open Sans"/>
                <w:color w:val="auto"/>
                <w:szCs w:val="20"/>
              </w:rPr>
            </w:pPr>
            <w:sdt>
              <w:sdtPr>
                <w:rPr>
                  <w:rFonts w:cs="Open Sans"/>
                  <w:szCs w:val="20"/>
                </w:rPr>
                <w:id w:val="-729993044"/>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sidRPr="00D76D11">
              <w:rPr>
                <w:rFonts w:cs="Open Sans"/>
                <w:color w:val="auto"/>
                <w:szCs w:val="20"/>
              </w:rPr>
              <w:t xml:space="preserve"> </w:t>
            </w:r>
            <w:r w:rsidR="000B6FA3" w:rsidRPr="00C25B57">
              <w:rPr>
                <w:rFonts w:cs="Open Sans"/>
                <w:smallCaps/>
                <w:color w:val="auto"/>
                <w:sz w:val="18"/>
                <w:szCs w:val="20"/>
              </w:rPr>
              <w:t>Patient</w:t>
            </w:r>
          </w:p>
          <w:p w14:paraId="33DBDFD7" w14:textId="77777777" w:rsidR="000B6FA3" w:rsidRPr="00D76D11" w:rsidRDefault="00EE2FC7" w:rsidP="009B5684">
            <w:pPr>
              <w:spacing w:line="240" w:lineRule="auto"/>
              <w:rPr>
                <w:rFonts w:cs="Open Sans"/>
                <w:color w:val="auto"/>
                <w:szCs w:val="20"/>
              </w:rPr>
            </w:pPr>
            <w:sdt>
              <w:sdtPr>
                <w:rPr>
                  <w:rFonts w:cs="Open Sans"/>
                  <w:szCs w:val="20"/>
                </w:rPr>
                <w:id w:val="2094669559"/>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sidRPr="00D76D11">
              <w:rPr>
                <w:rFonts w:cs="Open Sans"/>
                <w:color w:val="auto"/>
                <w:szCs w:val="20"/>
              </w:rPr>
              <w:t xml:space="preserve"> </w:t>
            </w:r>
            <w:r w:rsidR="000B6FA3" w:rsidRPr="00C25B57">
              <w:rPr>
                <w:rFonts w:cs="Open Sans"/>
                <w:smallCaps/>
                <w:color w:val="auto"/>
                <w:sz w:val="18"/>
                <w:szCs w:val="20"/>
              </w:rPr>
              <w:t>Gestion</w:t>
            </w:r>
          </w:p>
          <w:p w14:paraId="15270510" w14:textId="77777777" w:rsidR="000B6FA3" w:rsidRPr="00D76D11" w:rsidRDefault="00EE2FC7" w:rsidP="009B5684">
            <w:pPr>
              <w:spacing w:line="240" w:lineRule="auto"/>
              <w:rPr>
                <w:rFonts w:cs="Open Sans"/>
                <w:color w:val="auto"/>
                <w:szCs w:val="20"/>
              </w:rPr>
            </w:pPr>
            <w:sdt>
              <w:sdtPr>
                <w:rPr>
                  <w:rFonts w:cs="Open Sans"/>
                  <w:szCs w:val="20"/>
                </w:rPr>
                <w:id w:val="660656544"/>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sidRPr="00D76D11">
              <w:rPr>
                <w:rFonts w:cs="Open Sans"/>
                <w:color w:val="auto"/>
                <w:szCs w:val="20"/>
              </w:rPr>
              <w:t xml:space="preserve"> </w:t>
            </w:r>
            <w:r w:rsidR="000B6FA3" w:rsidRPr="00C25B57">
              <w:rPr>
                <w:rFonts w:cs="Open Sans"/>
                <w:smallCaps/>
                <w:color w:val="auto"/>
                <w:sz w:val="18"/>
                <w:szCs w:val="20"/>
              </w:rPr>
              <w:t>Innovation</w:t>
            </w:r>
          </w:p>
        </w:tc>
        <w:tc>
          <w:tcPr>
            <w:tcW w:w="3531" w:type="dxa"/>
            <w:tcBorders>
              <w:top w:val="dashed" w:sz="4" w:space="0" w:color="083575" w:themeColor="accent2"/>
              <w:left w:val="nil"/>
              <w:bottom w:val="dashed" w:sz="4" w:space="0" w:color="083575" w:themeColor="accent2"/>
            </w:tcBorders>
            <w:vAlign w:val="center"/>
          </w:tcPr>
          <w:p w14:paraId="14F9F502" w14:textId="77777777" w:rsidR="000B6FA3" w:rsidRPr="00D76D11" w:rsidRDefault="00EE2FC7" w:rsidP="009B5684">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1432933873"/>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sidRPr="00D76D11">
              <w:rPr>
                <w:rFonts w:cs="Open Sans"/>
                <w:color w:val="auto"/>
                <w:szCs w:val="20"/>
              </w:rPr>
              <w:t xml:space="preserve"> </w:t>
            </w:r>
            <w:r w:rsidR="000B6FA3" w:rsidRPr="00C25B57">
              <w:rPr>
                <w:rFonts w:cs="Open Sans"/>
                <w:smallCaps/>
                <w:color w:val="auto"/>
                <w:sz w:val="18"/>
                <w:szCs w:val="20"/>
              </w:rPr>
              <w:t>Recherche</w:t>
            </w:r>
          </w:p>
          <w:p w14:paraId="5438F80F" w14:textId="77777777" w:rsidR="000B6FA3" w:rsidRPr="00D76D11" w:rsidRDefault="00EE2FC7" w:rsidP="009B5684">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386493816"/>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sidRPr="00D76D11">
              <w:rPr>
                <w:rFonts w:cs="Open Sans"/>
                <w:color w:val="auto"/>
                <w:szCs w:val="20"/>
              </w:rPr>
              <w:t xml:space="preserve"> </w:t>
            </w:r>
            <w:r w:rsidR="000B6FA3" w:rsidRPr="00C25B57">
              <w:rPr>
                <w:rFonts w:cs="Open Sans"/>
                <w:smallCaps/>
                <w:color w:val="auto"/>
                <w:sz w:val="18"/>
                <w:szCs w:val="20"/>
              </w:rPr>
              <w:t>Technique</w:t>
            </w:r>
          </w:p>
          <w:p w14:paraId="28914958" w14:textId="77777777" w:rsidR="000B6FA3" w:rsidRPr="00993EE8" w:rsidRDefault="00EE2FC7" w:rsidP="009B5684">
            <w:pPr>
              <w:spacing w:line="240" w:lineRule="auto"/>
              <w:cnfStyle w:val="000000000000" w:firstRow="0" w:lastRow="0" w:firstColumn="0" w:lastColumn="0" w:oddVBand="0" w:evenVBand="0" w:oddHBand="0" w:evenHBand="0" w:firstRowFirstColumn="0" w:firstRowLastColumn="0" w:lastRowFirstColumn="0" w:lastRowLastColumn="0"/>
              <w:rPr>
                <w:rFonts w:cs="Open Sans"/>
                <w:color w:val="auto"/>
                <w:szCs w:val="20"/>
              </w:rPr>
            </w:pPr>
            <w:sdt>
              <w:sdtPr>
                <w:rPr>
                  <w:rFonts w:cs="Open Sans"/>
                  <w:szCs w:val="20"/>
                </w:rPr>
                <w:id w:val="-1138022067"/>
                <w15:appearance w15:val="hidden"/>
                <w14:checkbox>
                  <w14:checked w14:val="0"/>
                  <w14:checkedState w14:val="00FE" w14:font="Wingdings"/>
                  <w14:uncheckedState w14:val="006F" w14:font="Wingdings"/>
                </w14:checkbox>
              </w:sdtPr>
              <w:sdtContent>
                <w:r w:rsidR="000B6FA3" w:rsidRPr="00D76D11">
                  <w:rPr>
                    <w:rFonts w:cs="Open Sans"/>
                    <w:szCs w:val="20"/>
                  </w:rPr>
                  <w:sym w:font="Wingdings" w:char="F06F"/>
                </w:r>
              </w:sdtContent>
            </w:sdt>
            <w:r w:rsidR="000B6FA3">
              <w:rPr>
                <w:rFonts w:cs="Open Sans"/>
                <w:color w:val="auto"/>
                <w:szCs w:val="20"/>
              </w:rPr>
              <w:t xml:space="preserve"> </w:t>
            </w:r>
            <w:r w:rsidR="000B6FA3" w:rsidRPr="00C25B57">
              <w:rPr>
                <w:rFonts w:cs="Open Sans"/>
                <w:smallCaps/>
                <w:color w:val="auto"/>
                <w:sz w:val="18"/>
                <w:szCs w:val="20"/>
              </w:rPr>
              <w:t>Autre : préciser</w:t>
            </w:r>
          </w:p>
        </w:tc>
      </w:tr>
      <w:tr w:rsidR="000B6FA3" w:rsidRPr="00CC5EE6" w14:paraId="37A05F8F"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5FB8A8E0" w14:textId="77777777" w:rsidR="000B6FA3" w:rsidRPr="00CC5EE6" w:rsidRDefault="000B6FA3" w:rsidP="009B5684">
            <w:pPr>
              <w:pStyle w:val="Textedesaisie"/>
              <w:rPr>
                <w:color w:val="FFFFFF" w:themeColor="background1"/>
              </w:rPr>
            </w:pPr>
            <w:r>
              <w:rPr>
                <w:color w:val="FFFFFF" w:themeColor="background1"/>
              </w:rPr>
              <w:t>RESPONSABLE PROJET</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4A339322" w14:textId="77777777" w:rsidR="000B6FA3" w:rsidRPr="00CD2BC0" w:rsidRDefault="000B6FA3" w:rsidP="009B5684">
            <w:pPr>
              <w:pStyle w:val="Textedesaisie"/>
              <w:rPr>
                <w:sz w:val="18"/>
                <w:szCs w:val="20"/>
              </w:rPr>
            </w:pPr>
          </w:p>
        </w:tc>
      </w:tr>
      <w:tr w:rsidR="000B6FA3" w:rsidRPr="00CC5EE6" w14:paraId="19B6E2CC"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1E7ED37B" w14:textId="77777777" w:rsidR="000B6FA3" w:rsidRPr="00CC5EE6" w:rsidRDefault="000B6FA3" w:rsidP="009B5684">
            <w:pPr>
              <w:pStyle w:val="Textedesaisie"/>
              <w:rPr>
                <w:color w:val="FFFFFF" w:themeColor="background1"/>
              </w:rPr>
            </w:pPr>
            <w:r>
              <w:rPr>
                <w:color w:val="FFFFFF" w:themeColor="background1"/>
              </w:rPr>
              <w:t>MOA</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0283EA0F" w14:textId="77777777" w:rsidR="000B6FA3" w:rsidRPr="00CD2BC0" w:rsidRDefault="000B6FA3" w:rsidP="009B5684">
            <w:pPr>
              <w:pStyle w:val="Textedesaisie"/>
              <w:rPr>
                <w:sz w:val="18"/>
                <w:szCs w:val="20"/>
              </w:rPr>
            </w:pPr>
          </w:p>
        </w:tc>
      </w:tr>
      <w:tr w:rsidR="000B6FA3" w:rsidRPr="00CC5EE6" w14:paraId="26BED375"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18275912" w14:textId="77777777" w:rsidR="000B6FA3" w:rsidRPr="00CC5EE6" w:rsidRDefault="000B6FA3" w:rsidP="009B5684">
            <w:pPr>
              <w:pStyle w:val="Textedesaisie"/>
              <w:rPr>
                <w:color w:val="FFFFFF" w:themeColor="background1"/>
              </w:rPr>
            </w:pPr>
            <w:r>
              <w:rPr>
                <w:color w:val="FFFFFF" w:themeColor="background1"/>
              </w:rPr>
              <w:t>MOE</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3890D16B" w14:textId="77777777" w:rsidR="000B6FA3" w:rsidRPr="00CD2BC0" w:rsidRDefault="000B6FA3" w:rsidP="009B5684">
            <w:pPr>
              <w:pStyle w:val="Textedesaisie"/>
              <w:rPr>
                <w:sz w:val="18"/>
                <w:szCs w:val="20"/>
              </w:rPr>
            </w:pPr>
          </w:p>
        </w:tc>
      </w:tr>
      <w:tr w:rsidR="000B6FA3" w:rsidRPr="00CC5EE6" w14:paraId="0A17244D" w14:textId="77777777" w:rsidTr="00C25B57">
        <w:trPr>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dashed" w:sz="4" w:space="0" w:color="083575" w:themeColor="accent2"/>
              <w:right w:val="none" w:sz="0" w:space="0" w:color="auto"/>
            </w:tcBorders>
            <w:shd w:val="clear" w:color="auto" w:fill="083575" w:themeFill="accent2"/>
            <w:vAlign w:val="center"/>
          </w:tcPr>
          <w:p w14:paraId="01C30454" w14:textId="77777777" w:rsidR="000B6FA3" w:rsidRPr="00CC5EE6" w:rsidRDefault="000B6FA3" w:rsidP="009B5684">
            <w:pPr>
              <w:pStyle w:val="Textedesaisie"/>
              <w:rPr>
                <w:color w:val="FFFFFF" w:themeColor="background1"/>
              </w:rPr>
            </w:pPr>
            <w:r>
              <w:rPr>
                <w:color w:val="FFFFFF" w:themeColor="background1"/>
              </w:rPr>
              <w:t>ARCHITECTE</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dashed" w:sz="4" w:space="0" w:color="083575" w:themeColor="accent2"/>
              <w:right w:val="none" w:sz="0" w:space="0" w:color="auto"/>
            </w:tcBorders>
            <w:vAlign w:val="center"/>
          </w:tcPr>
          <w:p w14:paraId="3189AF4E" w14:textId="77777777" w:rsidR="000B6FA3" w:rsidRPr="00CD2BC0" w:rsidRDefault="000B6FA3" w:rsidP="009B5684">
            <w:pPr>
              <w:pStyle w:val="Textedesaisie"/>
              <w:rPr>
                <w:sz w:val="18"/>
                <w:szCs w:val="20"/>
              </w:rPr>
            </w:pPr>
          </w:p>
        </w:tc>
      </w:tr>
      <w:tr w:rsidR="000B6FA3" w:rsidRPr="00CC5EE6" w14:paraId="3745B52D" w14:textId="77777777" w:rsidTr="00C25B5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096" w:type="dxa"/>
            <w:tcBorders>
              <w:top w:val="dashed" w:sz="4" w:space="0" w:color="083575" w:themeColor="accent2"/>
              <w:bottom w:val="single" w:sz="18" w:space="0" w:color="083575" w:themeColor="accent2"/>
              <w:right w:val="none" w:sz="0" w:space="0" w:color="auto"/>
            </w:tcBorders>
            <w:shd w:val="clear" w:color="auto" w:fill="083575" w:themeFill="accent2"/>
            <w:vAlign w:val="center"/>
          </w:tcPr>
          <w:p w14:paraId="34D843BD" w14:textId="77777777" w:rsidR="000B6FA3" w:rsidRPr="00CD2BC0" w:rsidRDefault="000B6FA3" w:rsidP="009B5684">
            <w:pPr>
              <w:pStyle w:val="Textedesaisie"/>
              <w:rPr>
                <w:rFonts w:cstheme="minorHAnsi"/>
                <w:caps/>
                <w:color w:val="FFFFFF" w:themeColor="background1"/>
              </w:rPr>
            </w:pPr>
            <w:r>
              <w:rPr>
                <w:rFonts w:cstheme="minorHAnsi"/>
                <w:caps/>
                <w:color w:val="FFFFFF" w:themeColor="background1"/>
              </w:rPr>
              <w:t>éDITEUR</w:t>
            </w:r>
          </w:p>
        </w:tc>
        <w:tc>
          <w:tcPr>
            <w:cnfStyle w:val="000010000000" w:firstRow="0" w:lastRow="0" w:firstColumn="0" w:lastColumn="0" w:oddVBand="1" w:evenVBand="0" w:oddHBand="0" w:evenHBand="0" w:firstRowFirstColumn="0" w:firstRowLastColumn="0" w:lastRowFirstColumn="0" w:lastRowLastColumn="0"/>
            <w:tcW w:w="7062" w:type="dxa"/>
            <w:gridSpan w:val="2"/>
            <w:tcBorders>
              <w:top w:val="dashed" w:sz="4" w:space="0" w:color="083575" w:themeColor="accent2"/>
              <w:left w:val="none" w:sz="0" w:space="0" w:color="auto"/>
              <w:bottom w:val="single" w:sz="18" w:space="0" w:color="083575" w:themeColor="accent2"/>
              <w:right w:val="none" w:sz="0" w:space="0" w:color="auto"/>
            </w:tcBorders>
            <w:vAlign w:val="center"/>
          </w:tcPr>
          <w:p w14:paraId="67AB721D" w14:textId="77777777" w:rsidR="000B6FA3" w:rsidRPr="00CD2BC0" w:rsidRDefault="000B6FA3" w:rsidP="009B5684">
            <w:pPr>
              <w:pStyle w:val="Textedesaisie"/>
              <w:rPr>
                <w:sz w:val="18"/>
                <w:szCs w:val="20"/>
              </w:rPr>
            </w:pPr>
          </w:p>
        </w:tc>
      </w:tr>
    </w:tbl>
    <w:p w14:paraId="084455BE" w14:textId="77777777" w:rsidR="00993EE8" w:rsidRDefault="00993EE8" w:rsidP="002F3963">
      <w:pPr>
        <w:pStyle w:val="Textedesaisie"/>
      </w:pPr>
    </w:p>
    <w:p w14:paraId="372A02B9" w14:textId="77777777" w:rsidR="00954DF8" w:rsidRPr="00B94F14" w:rsidRDefault="00954DF8" w:rsidP="00954DF8">
      <w:pPr>
        <w:ind w:left="360"/>
        <w:rPr>
          <w:i/>
          <w:u w:val="single"/>
        </w:rPr>
      </w:pPr>
      <w:r w:rsidRPr="00B94F14">
        <w:rPr>
          <w:b/>
          <w:i/>
          <w:u w:val="single"/>
        </w:rPr>
        <w:t>Notes</w:t>
      </w:r>
      <w:r w:rsidRPr="00B94F14">
        <w:rPr>
          <w:b/>
          <w:i/>
        </w:rPr>
        <w:t> :</w:t>
      </w:r>
    </w:p>
    <w:p w14:paraId="737FFC97" w14:textId="547A5819" w:rsidR="005914B3" w:rsidRDefault="00954DF8" w:rsidP="00954DF8">
      <w:pPr>
        <w:ind w:left="360"/>
        <w:jc w:val="both"/>
      </w:pPr>
      <w:r>
        <w:tab/>
      </w:r>
      <w:r w:rsidRPr="00B94F14">
        <w:rPr>
          <w:vertAlign w:val="superscript"/>
        </w:rPr>
        <w:t>[1]</w:t>
      </w:r>
      <w:r w:rsidR="00B155F4">
        <w:t xml:space="preserve"> Le code de l’application est obligatoire si le DAT porte sur une application. Pour déterminer un code (notamment pour une nouvelle application à référencer), contacter </w:t>
      </w:r>
      <w:hyperlink r:id="rId10" w:history="1">
        <w:r w:rsidR="00B155F4">
          <w:rPr>
            <w:rStyle w:val="Lienhypertexte"/>
          </w:rPr>
          <w:t>SAU/URBANISATION</w:t>
        </w:r>
      </w:hyperlink>
      <w:r w:rsidR="00B155F4">
        <w:t> .</w:t>
      </w:r>
    </w:p>
    <w:p w14:paraId="69EF2A0B" w14:textId="2E69B1D0" w:rsidR="00B155F4" w:rsidRDefault="00B155F4" w:rsidP="00954DF8">
      <w:pPr>
        <w:ind w:left="360"/>
        <w:jc w:val="both"/>
      </w:pPr>
      <w:r>
        <w:tab/>
      </w:r>
      <w:r>
        <w:rPr>
          <w:vertAlign w:val="superscript"/>
        </w:rPr>
        <w:t>[2</w:t>
      </w:r>
      <w:r w:rsidRPr="00B94F14">
        <w:rPr>
          <w:vertAlign w:val="superscript"/>
        </w:rPr>
        <w:t>]</w:t>
      </w:r>
      <w:r w:rsidR="001E2D08">
        <w:t xml:space="preserve"> Il est possible que la solution porte plusieurs codes applicatifs. L’ensemble des codes applicatifs est à mentionner dans ce cadre.</w:t>
      </w:r>
    </w:p>
    <w:p w14:paraId="5D8835A9" w14:textId="77777777" w:rsidR="001E2D08" w:rsidRDefault="001E2D08" w:rsidP="00954DF8">
      <w:pPr>
        <w:ind w:left="360"/>
        <w:jc w:val="both"/>
      </w:pPr>
    </w:p>
    <w:p w14:paraId="4DCAFD84" w14:textId="77777777" w:rsidR="00B155F4" w:rsidRDefault="00B155F4" w:rsidP="00B155F4">
      <w:pPr>
        <w:jc w:val="both"/>
        <w:sectPr w:rsidR="00B155F4" w:rsidSect="00645A39">
          <w:pgSz w:w="11906" w:h="16838" w:code="9"/>
          <w:pgMar w:top="1134" w:right="851" w:bottom="567" w:left="851" w:header="567" w:footer="567" w:gutter="0"/>
          <w:cols w:space="708"/>
          <w:titlePg/>
          <w:docGrid w:linePitch="360"/>
        </w:sectPr>
      </w:pPr>
    </w:p>
    <w:p w14:paraId="100A1037" w14:textId="77777777" w:rsidR="00B31564" w:rsidRDefault="00E96A26" w:rsidP="00F140E5">
      <w:pPr>
        <w:pStyle w:val="Titre1"/>
      </w:pPr>
      <w:bookmarkStart w:id="11" w:name="_Toc135732420"/>
      <w:r>
        <w:lastRenderedPageBreak/>
        <w:t>Présentation générale</w:t>
      </w:r>
      <w:bookmarkEnd w:id="11"/>
    </w:p>
    <w:p w14:paraId="6D1CBC0F" w14:textId="77777777" w:rsidR="0005184D" w:rsidRPr="00C2308C" w:rsidRDefault="00E96A26" w:rsidP="00B713F9">
      <w:pPr>
        <w:pStyle w:val="Titre2"/>
      </w:pPr>
      <w:bookmarkStart w:id="12" w:name="_Toc135732421"/>
      <w:r w:rsidRPr="00C2308C">
        <w:t>La solution</w:t>
      </w:r>
      <w:bookmarkEnd w:id="12"/>
    </w:p>
    <w:p w14:paraId="0267807E" w14:textId="77777777" w:rsidR="004159ED" w:rsidRDefault="00E3294F" w:rsidP="000D3525">
      <w:pPr>
        <w:pStyle w:val="Textedesaisie"/>
        <w:jc w:val="both"/>
        <w:rPr>
          <w:rFonts w:cstheme="minorHAnsi"/>
          <w:i/>
          <w:color w:val="8F8F8F" w:themeColor="background2" w:themeShade="BF"/>
        </w:rPr>
      </w:pPr>
      <w:r w:rsidRPr="000C424C">
        <w:rPr>
          <w:rFonts w:cstheme="minorHAnsi"/>
          <w:i/>
          <w:color w:val="8F8F8F" w:themeColor="background2" w:themeShade="BF"/>
        </w:rPr>
        <w:t xml:space="preserve">Il s’agit de décrire de manière macro la solution qui va être mise en place (objectifs attendus, </w:t>
      </w:r>
      <w:r w:rsidR="001F5935">
        <w:rPr>
          <w:rFonts w:cstheme="minorHAnsi"/>
          <w:i/>
          <w:color w:val="8F8F8F" w:themeColor="background2" w:themeShade="BF"/>
        </w:rPr>
        <w:t>l’ensemble des applications</w:t>
      </w:r>
      <w:r w:rsidR="00130063">
        <w:rPr>
          <w:rFonts w:cstheme="minorHAnsi"/>
          <w:i/>
          <w:color w:val="8F8F8F" w:themeColor="background2" w:themeShade="BF"/>
        </w:rPr>
        <w:t xml:space="preserve"> et des services</w:t>
      </w:r>
      <w:r w:rsidR="001F5935">
        <w:rPr>
          <w:rFonts w:cstheme="minorHAnsi"/>
          <w:i/>
          <w:color w:val="8F8F8F" w:themeColor="background2" w:themeShade="BF"/>
        </w:rPr>
        <w:t xml:space="preserve">, </w:t>
      </w:r>
      <w:r w:rsidRPr="000C424C">
        <w:rPr>
          <w:rFonts w:cstheme="minorHAnsi"/>
          <w:i/>
          <w:color w:val="8F8F8F" w:themeColor="background2" w:themeShade="BF"/>
        </w:rPr>
        <w:t>les principales fonctionnalités mises en œuvre, les utilisateurs de la solution …)</w:t>
      </w:r>
      <w:r w:rsidR="00180F96">
        <w:rPr>
          <w:rFonts w:cstheme="minorHAnsi"/>
          <w:i/>
          <w:color w:val="8F8F8F" w:themeColor="background2" w:themeShade="BF"/>
        </w:rPr>
        <w:t xml:space="preserve">. Un schéma </w:t>
      </w:r>
      <w:r w:rsidR="00180F96" w:rsidRPr="000C424C">
        <w:rPr>
          <w:rFonts w:cstheme="minorHAnsi"/>
          <w:b/>
          <w:i/>
          <w:color w:val="8F8F8F" w:themeColor="background2" w:themeShade="BF"/>
          <w:u w:val="single"/>
        </w:rPr>
        <w:t>non technique</w:t>
      </w:r>
      <w:r w:rsidR="00180F96">
        <w:rPr>
          <w:rFonts w:cstheme="minorHAnsi"/>
          <w:i/>
          <w:color w:val="8F8F8F" w:themeColor="background2" w:themeShade="BF"/>
        </w:rPr>
        <w:t xml:space="preserve"> </w:t>
      </w:r>
      <w:r w:rsidR="00C527BA">
        <w:rPr>
          <w:rFonts w:cstheme="minorHAnsi"/>
          <w:i/>
          <w:color w:val="8F8F8F" w:themeColor="background2" w:themeShade="BF"/>
        </w:rPr>
        <w:t xml:space="preserve">(aucune mention des technologies sous-jacentes n’est attendue – ces aspects sont présentés dans les paragraphes décrivant les composants techniques) </w:t>
      </w:r>
      <w:r w:rsidR="00180F96">
        <w:rPr>
          <w:rFonts w:cstheme="minorHAnsi"/>
          <w:i/>
          <w:color w:val="8F8F8F" w:themeColor="background2" w:themeShade="BF"/>
        </w:rPr>
        <w:t>peut être utile afin d’accompagner la description.</w:t>
      </w:r>
      <w:r w:rsidR="004159ED">
        <w:rPr>
          <w:rFonts w:cstheme="minorHAnsi"/>
          <w:i/>
          <w:color w:val="8F8F8F" w:themeColor="background2" w:themeShade="BF"/>
        </w:rPr>
        <w:t xml:space="preserve"> </w:t>
      </w:r>
    </w:p>
    <w:p w14:paraId="57B90AC2" w14:textId="77777777" w:rsidR="00AA64BF" w:rsidRDefault="004159ED" w:rsidP="000D3525">
      <w:pPr>
        <w:pStyle w:val="Textedesaisie"/>
        <w:jc w:val="both"/>
        <w:rPr>
          <w:rFonts w:cstheme="minorHAnsi"/>
          <w:b/>
          <w:i/>
          <w:color w:val="8F8F8F" w:themeColor="background2" w:themeShade="BF"/>
          <w:u w:val="single"/>
        </w:rPr>
      </w:pPr>
      <w:r w:rsidRPr="00CB2371">
        <w:rPr>
          <w:rFonts w:cstheme="minorHAnsi"/>
          <w:b/>
          <w:i/>
          <w:color w:val="8F8F8F" w:themeColor="background2" w:themeShade="BF"/>
          <w:u w:val="single"/>
        </w:rPr>
        <w:t xml:space="preserve">En cas de schématisation, </w:t>
      </w:r>
      <w:r w:rsidR="00AA64BF" w:rsidRPr="00CB2371">
        <w:rPr>
          <w:rFonts w:cstheme="minorHAnsi"/>
          <w:b/>
          <w:i/>
          <w:color w:val="8F8F8F" w:themeColor="background2" w:themeShade="BF"/>
          <w:u w:val="single"/>
        </w:rPr>
        <w:t>le document peut soit être une copie d</w:t>
      </w:r>
      <w:r w:rsidR="00AA64BF" w:rsidRPr="00AA64BF">
        <w:rPr>
          <w:rFonts w:cstheme="minorHAnsi"/>
          <w:b/>
          <w:i/>
          <w:color w:val="8F8F8F" w:themeColor="background2" w:themeShade="BF"/>
          <w:u w:val="single"/>
        </w:rPr>
        <w:t>’écran</w:t>
      </w:r>
      <w:r w:rsidR="00AA64BF" w:rsidRPr="00C25B57">
        <w:rPr>
          <w:rFonts w:cstheme="minorHAnsi"/>
          <w:b/>
          <w:i/>
          <w:color w:val="8F8F8F" w:themeColor="background2" w:themeShade="BF"/>
          <w:u w:val="single"/>
        </w:rPr>
        <w:t>, s</w:t>
      </w:r>
      <w:r w:rsidR="00AA64BF" w:rsidRPr="00CB2371">
        <w:rPr>
          <w:rFonts w:cstheme="minorHAnsi"/>
          <w:b/>
          <w:i/>
          <w:color w:val="8F8F8F" w:themeColor="background2" w:themeShade="BF"/>
          <w:u w:val="single"/>
        </w:rPr>
        <w:t>oit un schéma au format WORD, POWERPOINT ou VISIO</w:t>
      </w:r>
      <w:r w:rsidR="00AA64BF" w:rsidRPr="00AA64BF">
        <w:rPr>
          <w:rFonts w:cstheme="minorHAnsi"/>
          <w:b/>
          <w:i/>
          <w:color w:val="8F8F8F" w:themeColor="background2" w:themeShade="BF"/>
          <w:u w:val="single"/>
        </w:rPr>
        <w:t>. Dans le cas d’un copie d’écran, le document source doit être fourni afin que celui-ci puisse faire l’objet de modification en fonction des évolutions de la solution décrite.</w:t>
      </w:r>
    </w:p>
    <w:p w14:paraId="70DE9C07" w14:textId="77777777" w:rsidR="00891712" w:rsidRPr="00C25B57" w:rsidRDefault="00891712" w:rsidP="00C25B57"/>
    <w:p w14:paraId="2714AA70" w14:textId="77777777" w:rsidR="001F5935" w:rsidRDefault="001F5935" w:rsidP="00C25B57"/>
    <w:p w14:paraId="5EDB41C2" w14:textId="77777777" w:rsidR="001F5935" w:rsidRPr="00CB2371" w:rsidRDefault="001F5935" w:rsidP="00B713F9">
      <w:pPr>
        <w:pStyle w:val="Titre2"/>
      </w:pPr>
      <w:bookmarkStart w:id="13" w:name="_Toc135732422"/>
      <w:r w:rsidRPr="00CB2371">
        <w:t>Description des applications</w:t>
      </w:r>
      <w:bookmarkEnd w:id="13"/>
    </w:p>
    <w:p w14:paraId="1C769CB9" w14:textId="77777777" w:rsidR="00B46C31" w:rsidRPr="00C2308C" w:rsidRDefault="001F5935" w:rsidP="00C2308C">
      <w:pPr>
        <w:pStyle w:val="PUCE"/>
      </w:pPr>
      <w:r w:rsidRPr="00C2308C">
        <w:t xml:space="preserve">Application </w:t>
      </w:r>
      <w:r w:rsidR="003915A2" w:rsidRPr="00C2308C">
        <w:t>n°A1</w:t>
      </w:r>
    </w:p>
    <w:p w14:paraId="0D67389B" w14:textId="77777777" w:rsidR="0051393E" w:rsidRDefault="001F5935" w:rsidP="001F5935">
      <w:pPr>
        <w:pStyle w:val="Textedesaisie"/>
        <w:jc w:val="both"/>
        <w:rPr>
          <w:rFonts w:cstheme="minorHAnsi"/>
          <w:i/>
          <w:color w:val="8F8F8F" w:themeColor="background2" w:themeShade="BF"/>
        </w:rPr>
      </w:pPr>
      <w:r>
        <w:rPr>
          <w:rFonts w:cstheme="minorHAnsi"/>
          <w:i/>
          <w:color w:val="8F8F8F" w:themeColor="background2" w:themeShade="BF"/>
        </w:rPr>
        <w:t>Si la solution est constituée de plusieurs applications, ce paragraphe est à itérer autant de fois que d’applications mises en œuvre</w:t>
      </w:r>
      <w:r w:rsidR="0051393E">
        <w:rPr>
          <w:rFonts w:cstheme="minorHAnsi"/>
          <w:i/>
          <w:color w:val="8F8F8F" w:themeColor="background2" w:themeShade="BF"/>
        </w:rPr>
        <w:t xml:space="preserve"> et / ou utilisées. </w:t>
      </w:r>
    </w:p>
    <w:p w14:paraId="4BF34C27" w14:textId="77777777" w:rsidR="00B46C31" w:rsidRDefault="00732FF9" w:rsidP="001F5935">
      <w:pPr>
        <w:pStyle w:val="Textedesaisie"/>
        <w:jc w:val="both"/>
        <w:rPr>
          <w:rFonts w:cstheme="minorHAnsi"/>
        </w:rPr>
      </w:pPr>
      <w:r>
        <w:rPr>
          <w:rFonts w:cstheme="minorHAnsi"/>
          <w:i/>
          <w:color w:val="8F8F8F" w:themeColor="background2" w:themeShade="BF"/>
        </w:rPr>
        <w:t xml:space="preserve">L’objectif est de décrire </w:t>
      </w:r>
      <w:r w:rsidRPr="002E5AA6">
        <w:rPr>
          <w:rFonts w:cstheme="minorHAnsi"/>
          <w:b/>
          <w:i/>
          <w:color w:val="8F8F8F" w:themeColor="background2" w:themeShade="BF"/>
          <w:u w:val="single"/>
        </w:rPr>
        <w:t>de manière macro</w:t>
      </w:r>
      <w:r>
        <w:rPr>
          <w:rFonts w:cstheme="minorHAnsi"/>
          <w:i/>
          <w:color w:val="8F8F8F" w:themeColor="background2" w:themeShade="BF"/>
        </w:rPr>
        <w:t xml:space="preserve"> le rôle joué par l’application au sein de la solution (en présentant par exemple, les grandes fonctionnalités mises en œuvre).</w:t>
      </w:r>
    </w:p>
    <w:p w14:paraId="4FBD56B3" w14:textId="2598558D" w:rsidR="001F5935" w:rsidRDefault="0051393E" w:rsidP="001F5935">
      <w:pPr>
        <w:pStyle w:val="Textedesaisie"/>
        <w:jc w:val="both"/>
        <w:rPr>
          <w:rFonts w:cstheme="minorHAnsi"/>
          <w:i/>
          <w:color w:val="8F8F8F" w:themeColor="background2" w:themeShade="BF"/>
        </w:rPr>
      </w:pPr>
      <w:r>
        <w:rPr>
          <w:rFonts w:cstheme="minorHAnsi"/>
          <w:i/>
          <w:color w:val="8F8F8F" w:themeColor="background2" w:themeShade="BF"/>
        </w:rPr>
        <w:lastRenderedPageBreak/>
        <w:t>Si la solution repose sur une application existant déjà dans le SI de l’AP-HP, cette application doit également faire l’objet d’un paragraphe descriptif en s’attachant à ne</w:t>
      </w:r>
      <w:r w:rsidR="00177B57">
        <w:rPr>
          <w:rFonts w:cstheme="minorHAnsi"/>
          <w:i/>
          <w:color w:val="8F8F8F" w:themeColor="background2" w:themeShade="BF"/>
        </w:rPr>
        <w:t xml:space="preserve"> décrire que les fonctionnalités</w:t>
      </w:r>
      <w:r>
        <w:rPr>
          <w:rFonts w:cstheme="minorHAnsi"/>
          <w:i/>
          <w:color w:val="8F8F8F" w:themeColor="background2" w:themeShade="BF"/>
        </w:rPr>
        <w:t xml:space="preserve"> utilisées par la solution.</w:t>
      </w:r>
    </w:p>
    <w:p w14:paraId="041E95F5" w14:textId="7876DCE9" w:rsidR="00B155F4" w:rsidRPr="00B155F4" w:rsidRDefault="00B155F4" w:rsidP="00B155F4">
      <w:pPr>
        <w:jc w:val="both"/>
        <w:rPr>
          <w:b/>
          <w:color w:val="808080" w:themeColor="background1" w:themeShade="80"/>
        </w:rPr>
      </w:pPr>
      <w:r w:rsidRPr="00B155F4">
        <w:rPr>
          <w:b/>
          <w:color w:val="808080" w:themeColor="background1" w:themeShade="80"/>
        </w:rPr>
        <w:t xml:space="preserve">Le portail </w:t>
      </w:r>
      <w:hyperlink r:id="rId11" w:history="1">
        <w:r w:rsidRPr="00B155F4">
          <w:rPr>
            <w:rStyle w:val="Lienhypertexte"/>
            <w:b/>
            <w:color w:val="808080" w:themeColor="background1" w:themeShade="80"/>
          </w:rPr>
          <w:t>VISION 360</w:t>
        </w:r>
      </w:hyperlink>
      <w:r w:rsidRPr="00B155F4">
        <w:rPr>
          <w:b/>
          <w:color w:val="808080" w:themeColor="background1" w:themeShade="80"/>
        </w:rPr>
        <w:t xml:space="preserve"> </w:t>
      </w:r>
      <w:r>
        <w:rPr>
          <w:b/>
          <w:color w:val="808080" w:themeColor="background1" w:themeShade="80"/>
        </w:rPr>
        <w:t xml:space="preserve">peut être </w:t>
      </w:r>
      <w:r w:rsidRPr="00B155F4">
        <w:rPr>
          <w:b/>
          <w:color w:val="808080" w:themeColor="background1" w:themeShade="80"/>
        </w:rPr>
        <w:t xml:space="preserve">exploiter pour récupérer les informations sur les applications concernées, dans la mesure du possible : </w:t>
      </w:r>
      <w:r w:rsidRPr="00B155F4">
        <w:rPr>
          <w:b/>
          <w:bCs/>
          <w:color w:val="808080" w:themeColor="background1" w:themeShade="80"/>
        </w:rPr>
        <w:t>libellé</w:t>
      </w:r>
      <w:r w:rsidRPr="00B155F4">
        <w:rPr>
          <w:b/>
          <w:color w:val="808080" w:themeColor="background1" w:themeShade="80"/>
        </w:rPr>
        <w:t xml:space="preserve">, </w:t>
      </w:r>
      <w:r w:rsidRPr="00B155F4">
        <w:rPr>
          <w:b/>
          <w:bCs/>
          <w:color w:val="808080" w:themeColor="background1" w:themeShade="80"/>
        </w:rPr>
        <w:t>code d’application</w:t>
      </w:r>
      <w:r w:rsidRPr="00B155F4">
        <w:rPr>
          <w:b/>
          <w:color w:val="808080" w:themeColor="background1" w:themeShade="80"/>
        </w:rPr>
        <w:t xml:space="preserve">, </w:t>
      </w:r>
      <w:r w:rsidRPr="00B155F4">
        <w:rPr>
          <w:b/>
          <w:bCs/>
          <w:color w:val="808080" w:themeColor="background1" w:themeShade="80"/>
        </w:rPr>
        <w:t>description en synthèse</w:t>
      </w:r>
      <w:r w:rsidRPr="00B155F4">
        <w:rPr>
          <w:b/>
          <w:color w:val="808080" w:themeColor="background1" w:themeShade="80"/>
        </w:rPr>
        <w:t xml:space="preserve"> avec </w:t>
      </w:r>
      <w:r w:rsidRPr="00B155F4">
        <w:rPr>
          <w:b/>
          <w:bCs/>
          <w:color w:val="808080" w:themeColor="background1" w:themeShade="80"/>
        </w:rPr>
        <w:t xml:space="preserve">un renvoi vers la page </w:t>
      </w:r>
      <w:hyperlink r:id="rId12" w:history="1">
        <w:r w:rsidRPr="00B155F4">
          <w:rPr>
            <w:rStyle w:val="Lienhypertexte"/>
            <w:b/>
            <w:bCs/>
            <w:color w:val="808080" w:themeColor="background1" w:themeShade="80"/>
          </w:rPr>
          <w:t>VISION 360</w:t>
        </w:r>
      </w:hyperlink>
      <w:r w:rsidRPr="00B155F4">
        <w:rPr>
          <w:b/>
          <w:color w:val="808080" w:themeColor="background1" w:themeShade="80"/>
        </w:rPr>
        <w:t xml:space="preserve"> de chaque application concernée. »</w:t>
      </w:r>
    </w:p>
    <w:p w14:paraId="6016D3F8" w14:textId="77777777" w:rsidR="00B155F4" w:rsidRDefault="00B155F4" w:rsidP="001F5935">
      <w:pPr>
        <w:pStyle w:val="Textedesaisie"/>
        <w:jc w:val="both"/>
        <w:rPr>
          <w:rFonts w:cstheme="minorHAnsi"/>
          <w:i/>
          <w:color w:val="8F8F8F" w:themeColor="background2" w:themeShade="BF"/>
        </w:rPr>
      </w:pPr>
    </w:p>
    <w:p w14:paraId="2DB3E566" w14:textId="77777777" w:rsidR="0051393E" w:rsidRDefault="0051393E" w:rsidP="00C25B57"/>
    <w:p w14:paraId="697441C2" w14:textId="77777777" w:rsidR="00A44C76" w:rsidRDefault="00A44C76" w:rsidP="00C25B57"/>
    <w:p w14:paraId="2C0BA929" w14:textId="77777777" w:rsidR="00A44C76" w:rsidRDefault="00A44C76" w:rsidP="00B713F9">
      <w:pPr>
        <w:pStyle w:val="Titre2"/>
      </w:pPr>
      <w:bookmarkStart w:id="14" w:name="_Toc135732423"/>
      <w:r>
        <w:t>Description des services externes</w:t>
      </w:r>
      <w:bookmarkEnd w:id="14"/>
    </w:p>
    <w:p w14:paraId="56656322" w14:textId="77777777" w:rsidR="001F5935" w:rsidRDefault="00157DBA" w:rsidP="00C2308C">
      <w:pPr>
        <w:pStyle w:val="PUCE"/>
      </w:pPr>
      <w:r>
        <w:t xml:space="preserve">Service </w:t>
      </w:r>
      <w:r w:rsidR="003915A2">
        <w:t>n°S1</w:t>
      </w:r>
    </w:p>
    <w:p w14:paraId="0A98F602" w14:textId="77777777" w:rsidR="00F87A73" w:rsidRDefault="00F87A73" w:rsidP="00F87A73">
      <w:pPr>
        <w:pStyle w:val="Textedesaisie"/>
        <w:jc w:val="both"/>
        <w:rPr>
          <w:rFonts w:cstheme="minorHAnsi"/>
          <w:i/>
          <w:color w:val="8F8F8F" w:themeColor="background2" w:themeShade="BF"/>
        </w:rPr>
      </w:pPr>
      <w:r>
        <w:rPr>
          <w:rFonts w:cstheme="minorHAnsi"/>
          <w:i/>
          <w:color w:val="8F8F8F" w:themeColor="background2" w:themeShade="BF"/>
        </w:rPr>
        <w:t xml:space="preserve">Si la solution </w:t>
      </w:r>
      <w:r w:rsidRPr="00F60337">
        <w:rPr>
          <w:rFonts w:cstheme="minorHAnsi"/>
          <w:b/>
          <w:i/>
          <w:color w:val="8F8F8F" w:themeColor="background2" w:themeShade="BF"/>
        </w:rPr>
        <w:t>met en œuvre</w:t>
      </w:r>
      <w:r>
        <w:rPr>
          <w:rFonts w:cstheme="minorHAnsi"/>
          <w:i/>
          <w:color w:val="8F8F8F" w:themeColor="background2" w:themeShade="BF"/>
        </w:rPr>
        <w:t xml:space="preserve"> la consommation de services non hébergés dans le SI de l’AP-HP (Services de partenaires, services Cloud), ce paragraphe est à itérer autant de fois que de services consommés. L’objectif est de décrire </w:t>
      </w:r>
      <w:r w:rsidRPr="002E5AA6">
        <w:rPr>
          <w:rFonts w:cstheme="minorHAnsi"/>
          <w:b/>
          <w:i/>
          <w:color w:val="8F8F8F" w:themeColor="background2" w:themeShade="BF"/>
          <w:u w:val="single"/>
        </w:rPr>
        <w:t>de manière macro</w:t>
      </w:r>
      <w:r>
        <w:rPr>
          <w:rFonts w:cstheme="minorHAnsi"/>
          <w:i/>
          <w:color w:val="8F8F8F" w:themeColor="background2" w:themeShade="BF"/>
        </w:rPr>
        <w:t xml:space="preserve"> le rôle joué par le service au sein de la solution.</w:t>
      </w:r>
    </w:p>
    <w:p w14:paraId="2922585C" w14:textId="77777777" w:rsidR="005C466A" w:rsidRDefault="005C466A" w:rsidP="00F87A73">
      <w:pPr>
        <w:pStyle w:val="Textedesaisie"/>
        <w:jc w:val="both"/>
        <w:rPr>
          <w:rFonts w:cstheme="minorHAnsi"/>
          <w:i/>
          <w:color w:val="8F8F8F" w:themeColor="background2" w:themeShade="BF"/>
        </w:rPr>
      </w:pPr>
    </w:p>
    <w:p w14:paraId="25A48CA7" w14:textId="77777777" w:rsidR="005C466A" w:rsidRDefault="005C466A" w:rsidP="00F87A73">
      <w:pPr>
        <w:pStyle w:val="Textedesaisie"/>
        <w:jc w:val="both"/>
        <w:rPr>
          <w:rFonts w:cstheme="minorHAnsi"/>
          <w:b/>
          <w:i/>
          <w:color w:val="8F8F8F" w:themeColor="background2" w:themeShade="BF"/>
          <w:u w:val="single"/>
        </w:rPr>
      </w:pPr>
      <w:r w:rsidRPr="005C466A">
        <w:rPr>
          <w:rFonts w:cstheme="minorHAnsi"/>
          <w:b/>
          <w:i/>
          <w:color w:val="8F8F8F" w:themeColor="background2" w:themeShade="BF"/>
          <w:u w:val="single"/>
        </w:rPr>
        <w:t xml:space="preserve">Les services d’infrastructures </w:t>
      </w:r>
      <w:r>
        <w:rPr>
          <w:rFonts w:cstheme="minorHAnsi"/>
          <w:b/>
          <w:i/>
          <w:color w:val="8F8F8F" w:themeColor="background2" w:themeShade="BF"/>
          <w:u w:val="single"/>
        </w:rPr>
        <w:t xml:space="preserve">(Annuaire, Messagerie …) </w:t>
      </w:r>
      <w:r w:rsidRPr="005C466A">
        <w:rPr>
          <w:rFonts w:cstheme="minorHAnsi"/>
          <w:b/>
          <w:i/>
          <w:color w:val="8F8F8F" w:themeColor="background2" w:themeShade="BF"/>
          <w:u w:val="single"/>
        </w:rPr>
        <w:t>utilisés par la solution mais ne faisant pas partie de la solution ne sont pas à décrire dans ce paragraphe</w:t>
      </w:r>
    </w:p>
    <w:p w14:paraId="34B4A43B" w14:textId="77777777" w:rsidR="008868AA" w:rsidRPr="005C466A" w:rsidRDefault="008868AA" w:rsidP="00C25B57"/>
    <w:p w14:paraId="110D42CE" w14:textId="77777777" w:rsidR="00B46C31" w:rsidRDefault="00B46C31" w:rsidP="000C424C">
      <w:pPr>
        <w:pStyle w:val="Textedesaisie"/>
        <w:rPr>
          <w:rFonts w:cstheme="minorHAnsi"/>
        </w:rPr>
      </w:pPr>
    </w:p>
    <w:p w14:paraId="44C8845F" w14:textId="77777777" w:rsidR="005914B3" w:rsidRDefault="005914B3" w:rsidP="000C424C">
      <w:pPr>
        <w:pStyle w:val="Textedesaisie"/>
        <w:rPr>
          <w:rFonts w:cstheme="minorHAnsi"/>
        </w:rPr>
        <w:sectPr w:rsidR="005914B3" w:rsidSect="00645A39">
          <w:pgSz w:w="11906" w:h="16838" w:code="9"/>
          <w:pgMar w:top="1134" w:right="851" w:bottom="567" w:left="851" w:header="567" w:footer="567" w:gutter="0"/>
          <w:cols w:space="708"/>
          <w:titlePg/>
          <w:docGrid w:linePitch="360"/>
        </w:sectPr>
      </w:pPr>
    </w:p>
    <w:p w14:paraId="5B8AF871" w14:textId="77777777" w:rsidR="0005184D" w:rsidRPr="00C25B57" w:rsidRDefault="00891712" w:rsidP="00F140E5">
      <w:pPr>
        <w:pStyle w:val="Titre1"/>
      </w:pPr>
      <w:bookmarkStart w:id="15" w:name="_Toc129184710"/>
      <w:bookmarkStart w:id="16" w:name="_Toc135732424"/>
      <w:r w:rsidRPr="00C25B57">
        <w:rPr>
          <w:noProof/>
          <w:lang w:eastAsia="fr-FR"/>
        </w:rPr>
        <w:lastRenderedPageBreak/>
        <w:drawing>
          <wp:anchor distT="0" distB="0" distL="114300" distR="114300" simplePos="0" relativeHeight="251660288" behindDoc="0" locked="0" layoutInCell="1" allowOverlap="1" wp14:anchorId="5FA768E7" wp14:editId="1586D7FD">
            <wp:simplePos x="0" y="0"/>
            <wp:positionH relativeFrom="column">
              <wp:posOffset>1795145</wp:posOffset>
            </wp:positionH>
            <wp:positionV relativeFrom="paragraph">
              <wp:posOffset>475615</wp:posOffset>
            </wp:positionV>
            <wp:extent cx="2701925" cy="1676400"/>
            <wp:effectExtent l="0" t="0" r="3175" b="0"/>
            <wp:wrapTopAndBottom/>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T__schéma__continuite_de_service-1.0.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1925" cy="1676400"/>
                    </a:xfrm>
                    <a:prstGeom prst="rect">
                      <a:avLst/>
                    </a:prstGeom>
                  </pic:spPr>
                </pic:pic>
              </a:graphicData>
            </a:graphic>
            <wp14:sizeRelH relativeFrom="margin">
              <wp14:pctWidth>0</wp14:pctWidth>
            </wp14:sizeRelH>
            <wp14:sizeRelV relativeFrom="margin">
              <wp14:pctHeight>0</wp14:pctHeight>
            </wp14:sizeRelV>
          </wp:anchor>
        </w:drawing>
      </w:r>
      <w:bookmarkEnd w:id="15"/>
      <w:r w:rsidR="00EE761E" w:rsidRPr="00C25B57">
        <w:t>Besoins en terme de continuité de service</w:t>
      </w:r>
      <w:bookmarkEnd w:id="16"/>
    </w:p>
    <w:p w14:paraId="7D69EF46" w14:textId="77777777" w:rsidR="001657E5" w:rsidRDefault="001657E5" w:rsidP="001C07E2"/>
    <w:tbl>
      <w:tblPr>
        <w:tblStyle w:val="DATStandardLigne"/>
        <w:tblW w:w="9953" w:type="dxa"/>
        <w:tblLayout w:type="fixed"/>
        <w:tblLook w:val="04A0" w:firstRow="1" w:lastRow="0" w:firstColumn="1" w:lastColumn="0" w:noHBand="0" w:noVBand="1"/>
      </w:tblPr>
      <w:tblGrid>
        <w:gridCol w:w="2301"/>
        <w:gridCol w:w="4689"/>
        <w:gridCol w:w="1498"/>
        <w:gridCol w:w="1465"/>
      </w:tblGrid>
      <w:tr w:rsidR="002133C5" w:rsidRPr="001657E5" w14:paraId="4BD12644" w14:textId="77777777" w:rsidTr="00CF2E45">
        <w:trPr>
          <w:cnfStyle w:val="100000000000" w:firstRow="1" w:lastRow="0" w:firstColumn="0" w:lastColumn="0" w:oddVBand="0" w:evenVBand="0" w:oddHBand="0"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tcPr>
          <w:p w14:paraId="640D43AB" w14:textId="77777777" w:rsidR="001657E5" w:rsidRPr="002133C5" w:rsidRDefault="001657E5" w:rsidP="00990F5C">
            <w:pPr>
              <w:spacing w:line="240" w:lineRule="auto"/>
              <w:ind w:left="-58" w:right="-72"/>
              <w:jc w:val="left"/>
              <w:rPr>
                <w:rFonts w:cstheme="minorHAnsi"/>
                <w:color w:val="FFFFFF"/>
                <w:sz w:val="18"/>
              </w:rPr>
            </w:pPr>
            <w:r w:rsidRPr="002133C5">
              <w:rPr>
                <w:rFonts w:cstheme="minorHAnsi"/>
                <w:color w:val="FFFFFF"/>
              </w:rPr>
              <w:t>PLAGE D'OUVERTURE DU SERVICE</w:t>
            </w:r>
          </w:p>
        </w:tc>
        <w:tc>
          <w:tcPr>
            <w:tcW w:w="4689" w:type="dxa"/>
            <w:tcBorders>
              <w:left w:val="single" w:sz="18" w:space="0" w:color="083575" w:themeColor="accent2"/>
              <w:bottom w:val="dashed" w:sz="4" w:space="0" w:color="083575" w:themeColor="accent2"/>
              <w:right w:val="single" w:sz="12" w:space="0" w:color="083575" w:themeColor="accent2"/>
            </w:tcBorders>
            <w:shd w:val="clear" w:color="auto" w:fill="FFFFFF" w:themeFill="background1"/>
          </w:tcPr>
          <w:p w14:paraId="6BE9DF0B" w14:textId="77777777" w:rsidR="007D2A45" w:rsidRDefault="001657E5" w:rsidP="00C526AF">
            <w:pPr>
              <w:spacing w:line="240" w:lineRule="auto"/>
              <w:ind w:left="-39" w:right="-49"/>
              <w:jc w:val="right"/>
              <w:cnfStyle w:val="100000000000" w:firstRow="1" w:lastRow="0" w:firstColumn="0" w:lastColumn="0" w:oddVBand="0" w:evenVBand="0" w:oddHBand="0" w:evenHBand="0" w:firstRowFirstColumn="0" w:firstRowLastColumn="0" w:lastRowFirstColumn="0" w:lastRowLastColumn="0"/>
              <w:rPr>
                <w:rFonts w:cs="Open Sans"/>
                <w:b w:val="0"/>
                <w:caps w:val="0"/>
                <w:smallCaps/>
                <w:color w:val="auto"/>
                <w:sz w:val="18"/>
                <w:szCs w:val="18"/>
              </w:rPr>
            </w:pPr>
            <w:r w:rsidRPr="00C25B57">
              <w:rPr>
                <w:rFonts w:cs="Open Sans"/>
                <w:smallCaps/>
                <w:color w:val="auto"/>
                <w:sz w:val="18"/>
                <w:szCs w:val="18"/>
              </w:rPr>
              <w:t>Accès utilisateurs</w:t>
            </w:r>
          </w:p>
          <w:p w14:paraId="061EA6BB" w14:textId="77777777" w:rsidR="001657E5" w:rsidRPr="00C25B57" w:rsidRDefault="001657E5" w:rsidP="00C526AF">
            <w:pPr>
              <w:spacing w:line="240" w:lineRule="auto"/>
              <w:ind w:left="-39" w:right="-49"/>
              <w:jc w:val="right"/>
              <w:cnfStyle w:val="100000000000" w:firstRow="1" w:lastRow="0" w:firstColumn="0" w:lastColumn="0" w:oddVBand="0" w:evenVBand="0" w:oddHBand="0" w:evenHBand="0" w:firstRowFirstColumn="0" w:firstRowLastColumn="0" w:lastRowFirstColumn="0" w:lastRowLastColumn="0"/>
              <w:rPr>
                <w:rFonts w:cs="Open Sans"/>
                <w:b w:val="0"/>
                <w:caps w:val="0"/>
                <w:smallCaps/>
                <w:color w:val="auto"/>
                <w:sz w:val="18"/>
                <w:szCs w:val="18"/>
              </w:rPr>
            </w:pPr>
            <w:r w:rsidRPr="00C25B57">
              <w:rPr>
                <w:rFonts w:cs="Open Sans"/>
                <w:smallCaps/>
                <w:color w:val="auto"/>
                <w:sz w:val="14"/>
                <w:szCs w:val="18"/>
              </w:rPr>
              <w:t>(jours et plages horaires)</w:t>
            </w:r>
          </w:p>
        </w:tc>
        <w:tc>
          <w:tcPr>
            <w:tcW w:w="2963" w:type="dxa"/>
            <w:gridSpan w:val="2"/>
            <w:tcBorders>
              <w:left w:val="single" w:sz="12" w:space="0" w:color="083575" w:themeColor="accent2"/>
              <w:bottom w:val="dashed" w:sz="4" w:space="0" w:color="083575" w:themeColor="accent2"/>
            </w:tcBorders>
            <w:shd w:val="clear" w:color="auto" w:fill="FFFFFF" w:themeFill="background1"/>
          </w:tcPr>
          <w:p w14:paraId="60EEFF9D" w14:textId="77777777" w:rsidR="001657E5" w:rsidRPr="00C25B57" w:rsidRDefault="001657E5" w:rsidP="001657E5">
            <w:pPr>
              <w:spacing w:line="240" w:lineRule="auto"/>
              <w:cnfStyle w:val="100000000000" w:firstRow="1" w:lastRow="0" w:firstColumn="0" w:lastColumn="0" w:oddVBand="0" w:evenVBand="0" w:oddHBand="0" w:evenHBand="0" w:firstRowFirstColumn="0" w:firstRowLastColumn="0" w:lastRowFirstColumn="0" w:lastRowLastColumn="0"/>
              <w:rPr>
                <w:rFonts w:cstheme="minorHAnsi"/>
                <w:b w:val="0"/>
                <w:color w:val="auto"/>
                <w:sz w:val="18"/>
                <w:szCs w:val="18"/>
              </w:rPr>
            </w:pPr>
          </w:p>
        </w:tc>
      </w:tr>
      <w:tr w:rsidR="002133C5" w:rsidRPr="001657E5" w14:paraId="5E4F016F"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31B5DEB0"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292CD391" w14:textId="77777777" w:rsidR="007D2A45" w:rsidRPr="004247BA"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 xml:space="preserve">Durée d’indisponibilité maximale admissible </w:t>
            </w:r>
          </w:p>
          <w:p w14:paraId="37BD1C0C"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4"/>
                <w:szCs w:val="18"/>
              </w:rPr>
              <w:t>(DIMA)</w:t>
            </w:r>
          </w:p>
        </w:tc>
        <w:tc>
          <w:tcPr>
            <w:tcW w:w="2963" w:type="dxa"/>
            <w:gridSpan w:val="2"/>
            <w:tcBorders>
              <w:top w:val="dashed" w:sz="4" w:space="0" w:color="083575" w:themeColor="accent2"/>
              <w:bottom w:val="dashed" w:sz="4" w:space="0" w:color="083575" w:themeColor="accent2"/>
            </w:tcBorders>
          </w:tcPr>
          <w:p w14:paraId="6CE9BEF0"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2133C5" w:rsidRPr="001657E5" w14:paraId="18BFCEC6"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shd w:val="clear" w:color="auto" w:fill="083575" w:themeFill="accent2"/>
          </w:tcPr>
          <w:p w14:paraId="17F6F018" w14:textId="77777777" w:rsidR="001657E5" w:rsidRPr="002133C5" w:rsidRDefault="001657E5" w:rsidP="00990F5C">
            <w:pPr>
              <w:spacing w:line="240" w:lineRule="auto"/>
              <w:ind w:left="-58" w:right="-72"/>
              <w:rPr>
                <w:rFonts w:cstheme="minorHAnsi"/>
                <w:color w:val="FFFFFF"/>
                <w:sz w:val="18"/>
              </w:rPr>
            </w:pPr>
            <w:r w:rsidRPr="002133C5">
              <w:rPr>
                <w:rFonts w:cstheme="minorHAnsi"/>
                <w:color w:val="FFFFFF"/>
              </w:rPr>
              <w:t>INTERRUPTION DE SERVICE</w:t>
            </w:r>
          </w:p>
        </w:tc>
        <w:tc>
          <w:tcPr>
            <w:tcW w:w="4689" w:type="dxa"/>
            <w:tcBorders>
              <w:top w:val="dashed" w:sz="4" w:space="0" w:color="083575" w:themeColor="accent2"/>
              <w:left w:val="single" w:sz="18" w:space="0" w:color="083575" w:themeColor="accent2"/>
              <w:bottom w:val="dashed" w:sz="4" w:space="0" w:color="083575" w:themeColor="accent2"/>
            </w:tcBorders>
          </w:tcPr>
          <w:p w14:paraId="77658A5A" w14:textId="77777777" w:rsidR="007D2A45" w:rsidRPr="004247BA"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8"/>
                <w:szCs w:val="18"/>
              </w:rPr>
              <w:t>Durée maximale acceptable de perte de données</w:t>
            </w:r>
          </w:p>
          <w:p w14:paraId="0D79A366" w14:textId="77777777" w:rsidR="001657E5" w:rsidRPr="00C25B57"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4"/>
                <w:szCs w:val="18"/>
              </w:rPr>
              <w:t xml:space="preserve">(RPO – </w:t>
            </w:r>
            <w:proofErr w:type="spellStart"/>
            <w:r w:rsidRPr="00C25B57">
              <w:rPr>
                <w:rFonts w:cs="Open Sans"/>
                <w:b/>
                <w:color w:val="auto"/>
                <w:sz w:val="14"/>
                <w:szCs w:val="18"/>
              </w:rPr>
              <w:t>Recovery</w:t>
            </w:r>
            <w:proofErr w:type="spellEnd"/>
            <w:r w:rsidRPr="00C25B57">
              <w:rPr>
                <w:rFonts w:cs="Open Sans"/>
                <w:b/>
                <w:color w:val="auto"/>
                <w:sz w:val="14"/>
                <w:szCs w:val="18"/>
              </w:rPr>
              <w:t xml:space="preserve"> Point Objective)</w:t>
            </w:r>
          </w:p>
        </w:tc>
        <w:tc>
          <w:tcPr>
            <w:tcW w:w="2963" w:type="dxa"/>
            <w:gridSpan w:val="2"/>
            <w:tcBorders>
              <w:top w:val="dashed" w:sz="4" w:space="0" w:color="083575" w:themeColor="accent2"/>
              <w:bottom w:val="dashed" w:sz="4" w:space="0" w:color="083575" w:themeColor="accent2"/>
            </w:tcBorders>
          </w:tcPr>
          <w:p w14:paraId="0E7E278C" w14:textId="77777777" w:rsidR="001657E5" w:rsidRPr="00C25B57" w:rsidRDefault="001657E5" w:rsidP="001657E5">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r w:rsidR="002133C5" w:rsidRPr="001657E5" w14:paraId="58B48630"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116C3C27"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004C5CD1" w14:textId="77777777" w:rsidR="007D2A45" w:rsidRPr="004247BA"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Délai maximal acceptable de récupération des données</w:t>
            </w:r>
          </w:p>
          <w:p w14:paraId="0C917DB1"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4"/>
                <w:szCs w:val="18"/>
              </w:rPr>
              <w:t xml:space="preserve">(RTO – </w:t>
            </w:r>
            <w:proofErr w:type="spellStart"/>
            <w:r w:rsidRPr="00C25B57">
              <w:rPr>
                <w:rFonts w:cs="Open Sans"/>
                <w:b/>
                <w:color w:val="auto"/>
                <w:sz w:val="14"/>
                <w:szCs w:val="18"/>
              </w:rPr>
              <w:t>Recovery</w:t>
            </w:r>
            <w:proofErr w:type="spellEnd"/>
            <w:r w:rsidRPr="00C25B57">
              <w:rPr>
                <w:rFonts w:cs="Open Sans"/>
                <w:b/>
                <w:color w:val="auto"/>
                <w:sz w:val="14"/>
                <w:szCs w:val="18"/>
              </w:rPr>
              <w:t xml:space="preserve"> Time Objective)</w:t>
            </w:r>
          </w:p>
        </w:tc>
        <w:tc>
          <w:tcPr>
            <w:tcW w:w="2963" w:type="dxa"/>
            <w:gridSpan w:val="2"/>
            <w:tcBorders>
              <w:top w:val="dashed" w:sz="4" w:space="0" w:color="083575" w:themeColor="accent2"/>
              <w:bottom w:val="dashed" w:sz="4" w:space="0" w:color="083575" w:themeColor="accent2"/>
            </w:tcBorders>
          </w:tcPr>
          <w:p w14:paraId="448FB8E2"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7D2A45" w:rsidRPr="001657E5" w14:paraId="5FC3C3E7"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val="restart"/>
            <w:tcBorders>
              <w:right w:val="single" w:sz="18" w:space="0" w:color="083575" w:themeColor="accent2"/>
            </w:tcBorders>
            <w:shd w:val="clear" w:color="auto" w:fill="083575" w:themeFill="accent2"/>
          </w:tcPr>
          <w:p w14:paraId="208CD706" w14:textId="77777777" w:rsidR="007D2A45" w:rsidRPr="002133C5" w:rsidRDefault="007D2A45" w:rsidP="00990F5C">
            <w:pPr>
              <w:spacing w:line="240" w:lineRule="auto"/>
              <w:ind w:left="-58" w:right="-72"/>
              <w:rPr>
                <w:rFonts w:cs="Open Sans"/>
                <w:color w:val="FFFFFF"/>
                <w:sz w:val="18"/>
              </w:rPr>
            </w:pPr>
            <w:r w:rsidRPr="002133C5">
              <w:rPr>
                <w:rFonts w:cstheme="minorHAnsi"/>
                <w:color w:val="FFFFFF"/>
              </w:rPr>
              <w:t>CONFIDENTIALIT</w:t>
            </w:r>
            <w:r w:rsidRPr="002133C5">
              <w:rPr>
                <w:rFonts w:cstheme="minorHAnsi"/>
                <w:color w:val="FFFFFF" w:themeColor="background1"/>
              </w:rPr>
              <w:t>É</w:t>
            </w:r>
          </w:p>
        </w:tc>
        <w:tc>
          <w:tcPr>
            <w:tcW w:w="4689" w:type="dxa"/>
            <w:tcBorders>
              <w:top w:val="dashed" w:sz="4" w:space="0" w:color="083575" w:themeColor="accent2"/>
              <w:left w:val="single" w:sz="18" w:space="0" w:color="083575" w:themeColor="accent2"/>
              <w:bottom w:val="dashed" w:sz="4" w:space="0" w:color="083575" w:themeColor="accent2"/>
            </w:tcBorders>
          </w:tcPr>
          <w:p w14:paraId="5621D71F" w14:textId="150DAFC9" w:rsidR="007D2A45" w:rsidRPr="00C25B57" w:rsidRDefault="007D2A4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sz w:val="18"/>
                <w:szCs w:val="18"/>
              </w:rPr>
            </w:pPr>
            <w:r w:rsidRPr="00C25B57">
              <w:rPr>
                <w:rFonts w:cs="Open Sans"/>
                <w:b/>
                <w:sz w:val="18"/>
                <w:szCs w:val="18"/>
              </w:rPr>
              <w:t>Niveau de sensibilité des données</w:t>
            </w:r>
            <w:r w:rsidR="003029E8" w:rsidRPr="004247BA">
              <w:rPr>
                <w:rFonts w:cs="Open Sans"/>
                <w:b/>
                <w:color w:val="auto"/>
                <w:sz w:val="18"/>
                <w:szCs w:val="18"/>
                <w:vertAlign w:val="superscript"/>
              </w:rPr>
              <w:t>[1]</w:t>
            </w:r>
          </w:p>
        </w:tc>
        <w:tc>
          <w:tcPr>
            <w:tcW w:w="1498" w:type="dxa"/>
            <w:tcBorders>
              <w:top w:val="dashed" w:sz="4" w:space="0" w:color="083575" w:themeColor="accent2"/>
              <w:bottom w:val="dashed" w:sz="4" w:space="0" w:color="083575" w:themeColor="accent2"/>
              <w:right w:val="nil"/>
            </w:tcBorders>
          </w:tcPr>
          <w:p w14:paraId="6B46A736" w14:textId="77777777" w:rsidR="007D2A45" w:rsidRPr="00C25B57" w:rsidRDefault="00EE2FC7"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2069233757"/>
                <w15:appearance w15:val="hidden"/>
                <w14:checkbox>
                  <w14:checked w14:val="0"/>
                  <w14:checkedState w14:val="00FE" w14:font="Wingdings"/>
                  <w14:uncheckedState w14:val="006F" w14:font="Wingdings"/>
                </w14:checkbox>
              </w:sdtPr>
              <w:sdtContent>
                <w:r w:rsidR="007D2A45" w:rsidRPr="00593133">
                  <w:rPr>
                    <w:rFonts w:cstheme="minorHAnsi"/>
                    <w:szCs w:val="18"/>
                  </w:rPr>
                  <w:sym w:font="Wingdings" w:char="F06F"/>
                </w:r>
              </w:sdtContent>
            </w:sdt>
            <w:r w:rsidR="007D2A45" w:rsidRPr="00593133">
              <w:rPr>
                <w:rFonts w:cstheme="minorHAnsi"/>
                <w:color w:val="auto"/>
                <w:szCs w:val="18"/>
              </w:rPr>
              <w:t xml:space="preserve"> </w:t>
            </w:r>
            <w:r w:rsidR="007D2A45" w:rsidRPr="00C25B57">
              <w:rPr>
                <w:rFonts w:cstheme="minorHAnsi"/>
                <w:color w:val="auto"/>
                <w:sz w:val="18"/>
                <w:szCs w:val="18"/>
              </w:rPr>
              <w:t>Public</w:t>
            </w:r>
          </w:p>
          <w:p w14:paraId="1089B27D" w14:textId="77777777" w:rsidR="007D2A45" w:rsidRPr="00C25B57" w:rsidRDefault="00EE2FC7"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774253214"/>
                <w15:appearance w15:val="hidden"/>
                <w14:checkbox>
                  <w14:checked w14:val="0"/>
                  <w14:checkedState w14:val="00FE" w14:font="Wingdings"/>
                  <w14:uncheckedState w14:val="006F" w14:font="Wingdings"/>
                </w14:checkbox>
              </w:sdtPr>
              <w:sdtContent>
                <w:r w:rsidR="007D2A45" w:rsidRPr="00593133">
                  <w:rPr>
                    <w:rFonts w:cstheme="minorHAnsi"/>
                    <w:szCs w:val="18"/>
                  </w:rPr>
                  <w:sym w:font="Wingdings" w:char="F06F"/>
                </w:r>
              </w:sdtContent>
            </w:sdt>
            <w:r w:rsidR="007D2A45" w:rsidRPr="00593133">
              <w:rPr>
                <w:rFonts w:cstheme="minorHAnsi"/>
                <w:color w:val="auto"/>
                <w:szCs w:val="18"/>
              </w:rPr>
              <w:t xml:space="preserve"> </w:t>
            </w:r>
            <w:r w:rsidR="007D2A45" w:rsidRPr="00C25B57">
              <w:rPr>
                <w:rFonts w:cstheme="minorHAnsi"/>
                <w:color w:val="auto"/>
                <w:sz w:val="18"/>
                <w:szCs w:val="18"/>
              </w:rPr>
              <w:t>Santé</w:t>
            </w:r>
          </w:p>
          <w:p w14:paraId="0D91203B" w14:textId="77777777" w:rsidR="007D2A45" w:rsidRPr="007D2A45" w:rsidRDefault="00EE2FC7" w:rsidP="006A7103">
            <w:pPr>
              <w:spacing w:line="240" w:lineRule="auto"/>
              <w:cnfStyle w:val="000000010000" w:firstRow="0" w:lastRow="0" w:firstColumn="0" w:lastColumn="0" w:oddVBand="0" w:evenVBand="0" w:oddHBand="0" w:evenHBand="1" w:firstRowFirstColumn="0" w:firstRowLastColumn="0" w:lastRowFirstColumn="0" w:lastRowLastColumn="0"/>
              <w:rPr>
                <w:rFonts w:cstheme="minorHAnsi"/>
                <w:smallCaps w:val="0"/>
                <w:color w:val="auto"/>
                <w:sz w:val="18"/>
                <w:szCs w:val="18"/>
              </w:rPr>
            </w:pPr>
            <w:sdt>
              <w:sdtPr>
                <w:rPr>
                  <w:rFonts w:cstheme="minorHAnsi"/>
                  <w:szCs w:val="18"/>
                </w:rPr>
                <w:id w:val="-346031013"/>
                <w15:appearance w15:val="hidden"/>
                <w14:checkbox>
                  <w14:checked w14:val="0"/>
                  <w14:checkedState w14:val="00FE" w14:font="Wingdings"/>
                  <w14:uncheckedState w14:val="006F" w14:font="Wingdings"/>
                </w14:checkbox>
              </w:sdtPr>
              <w:sdtContent>
                <w:r w:rsidR="007D2A45" w:rsidRPr="00593133">
                  <w:rPr>
                    <w:rFonts w:cstheme="minorHAnsi"/>
                    <w:szCs w:val="18"/>
                  </w:rPr>
                  <w:sym w:font="Wingdings" w:char="F06F"/>
                </w:r>
              </w:sdtContent>
            </w:sdt>
            <w:r w:rsidR="007D2A45" w:rsidRPr="00593133">
              <w:rPr>
                <w:rFonts w:cstheme="minorHAnsi"/>
                <w:color w:val="auto"/>
                <w:szCs w:val="18"/>
              </w:rPr>
              <w:t xml:space="preserve"> </w:t>
            </w:r>
            <w:r w:rsidR="007D2A45" w:rsidRPr="00C25B57">
              <w:rPr>
                <w:rFonts w:cstheme="minorHAnsi"/>
                <w:color w:val="auto"/>
                <w:sz w:val="18"/>
                <w:szCs w:val="18"/>
              </w:rPr>
              <w:t>Entreprise</w:t>
            </w:r>
          </w:p>
        </w:tc>
        <w:tc>
          <w:tcPr>
            <w:tcW w:w="1465" w:type="dxa"/>
            <w:tcBorders>
              <w:top w:val="dashed" w:sz="4" w:space="0" w:color="083575" w:themeColor="accent2"/>
              <w:left w:val="nil"/>
              <w:bottom w:val="dashed" w:sz="4" w:space="0" w:color="083575" w:themeColor="accent2"/>
            </w:tcBorders>
          </w:tcPr>
          <w:p w14:paraId="138E4177" w14:textId="77777777" w:rsidR="007D2A45" w:rsidRPr="00C25B57" w:rsidRDefault="00EE2FC7">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1431033925"/>
                <w15:appearance w15:val="hidden"/>
                <w14:checkbox>
                  <w14:checked w14:val="0"/>
                  <w14:checkedState w14:val="00FE" w14:font="Wingdings"/>
                  <w14:uncheckedState w14:val="006F" w14:font="Wingdings"/>
                </w14:checkbox>
              </w:sdtPr>
              <w:sdtContent>
                <w:r w:rsidR="007D2A45">
                  <w:rPr>
                    <w:rFonts w:cstheme="minorHAnsi"/>
                    <w:szCs w:val="18"/>
                  </w:rPr>
                  <w:sym w:font="Wingdings" w:char="F06F"/>
                </w:r>
              </w:sdtContent>
            </w:sdt>
            <w:r w:rsidR="007D2A45" w:rsidRPr="00593133">
              <w:rPr>
                <w:rFonts w:cstheme="minorHAnsi"/>
                <w:color w:val="auto"/>
                <w:szCs w:val="18"/>
              </w:rPr>
              <w:t xml:space="preserve"> </w:t>
            </w:r>
            <w:proofErr w:type="spellStart"/>
            <w:r w:rsidR="007D2A45" w:rsidRPr="00C25B57">
              <w:rPr>
                <w:rFonts w:cstheme="minorHAnsi"/>
                <w:color w:val="auto"/>
                <w:sz w:val="18"/>
                <w:szCs w:val="18"/>
              </w:rPr>
              <w:t>H</w:t>
            </w:r>
            <w:r w:rsidR="007D2A45">
              <w:rPr>
                <w:rFonts w:cstheme="minorHAnsi"/>
                <w:color w:val="auto"/>
                <w:sz w:val="18"/>
                <w:szCs w:val="18"/>
              </w:rPr>
              <w:t>ds</w:t>
            </w:r>
            <w:proofErr w:type="spellEnd"/>
          </w:p>
          <w:p w14:paraId="53723763" w14:textId="77777777" w:rsidR="007D2A45" w:rsidRPr="00C25B57" w:rsidRDefault="00EE2FC7">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theme="minorHAnsi"/>
                  <w:szCs w:val="18"/>
                </w:rPr>
                <w:id w:val="1453435590"/>
                <w15:appearance w15:val="hidden"/>
                <w14:checkbox>
                  <w14:checked w14:val="0"/>
                  <w14:checkedState w14:val="00FE" w14:font="Wingdings"/>
                  <w14:uncheckedState w14:val="006F" w14:font="Wingdings"/>
                </w14:checkbox>
              </w:sdtPr>
              <w:sdtContent>
                <w:r w:rsidR="007D2A45" w:rsidRPr="008D05E3">
                  <w:rPr>
                    <w:rFonts w:cstheme="minorHAnsi"/>
                    <w:szCs w:val="18"/>
                  </w:rPr>
                  <w:sym w:font="Wingdings" w:char="F06F"/>
                </w:r>
              </w:sdtContent>
            </w:sdt>
            <w:r w:rsidR="007D2A45" w:rsidRPr="007D2A45">
              <w:rPr>
                <w:rFonts w:cstheme="minorHAnsi"/>
                <w:color w:val="auto"/>
                <w:szCs w:val="18"/>
              </w:rPr>
              <w:t xml:space="preserve"> </w:t>
            </w:r>
            <w:r w:rsidR="007D2A45" w:rsidRPr="00C25B57">
              <w:rPr>
                <w:rFonts w:cstheme="minorHAnsi"/>
                <w:color w:val="auto"/>
                <w:sz w:val="18"/>
                <w:szCs w:val="18"/>
              </w:rPr>
              <w:t>Recherche</w:t>
            </w:r>
          </w:p>
        </w:tc>
      </w:tr>
      <w:tr w:rsidR="002133C5" w:rsidRPr="001657E5" w14:paraId="4605777E" w14:textId="77777777" w:rsidTr="00CF2E45">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vMerge/>
            <w:tcBorders>
              <w:right w:val="single" w:sz="18" w:space="0" w:color="083575" w:themeColor="accent2"/>
            </w:tcBorders>
            <w:shd w:val="clear" w:color="auto" w:fill="083575" w:themeFill="accent2"/>
          </w:tcPr>
          <w:p w14:paraId="743F672E" w14:textId="77777777" w:rsidR="001657E5" w:rsidRPr="002133C5" w:rsidRDefault="001657E5" w:rsidP="00990F5C">
            <w:pPr>
              <w:spacing w:line="240" w:lineRule="auto"/>
              <w:ind w:left="-58" w:right="-72"/>
              <w:rPr>
                <w:rFonts w:cs="Open Sans"/>
                <w:color w:val="FFFFFF"/>
                <w:sz w:val="18"/>
              </w:rPr>
            </w:pPr>
          </w:p>
        </w:tc>
        <w:tc>
          <w:tcPr>
            <w:tcW w:w="4689" w:type="dxa"/>
            <w:tcBorders>
              <w:top w:val="dashed" w:sz="4" w:space="0" w:color="083575" w:themeColor="accent2"/>
              <w:left w:val="single" w:sz="18" w:space="0" w:color="083575" w:themeColor="accent2"/>
              <w:bottom w:val="dashed" w:sz="4" w:space="0" w:color="083575" w:themeColor="accent2"/>
            </w:tcBorders>
          </w:tcPr>
          <w:p w14:paraId="3F664FFD" w14:textId="77777777" w:rsidR="001657E5" w:rsidRPr="00C25B57" w:rsidRDefault="001657E5" w:rsidP="00C526AF">
            <w:pPr>
              <w:spacing w:line="240" w:lineRule="auto"/>
              <w:ind w:left="-39" w:right="-49"/>
              <w:jc w:val="right"/>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r w:rsidRPr="00C25B57">
              <w:rPr>
                <w:rFonts w:cs="Open Sans"/>
                <w:b/>
                <w:color w:val="auto"/>
                <w:sz w:val="18"/>
                <w:szCs w:val="18"/>
              </w:rPr>
              <w:t>Autre</w:t>
            </w:r>
          </w:p>
        </w:tc>
        <w:tc>
          <w:tcPr>
            <w:tcW w:w="2963" w:type="dxa"/>
            <w:gridSpan w:val="2"/>
            <w:tcBorders>
              <w:top w:val="dashed" w:sz="4" w:space="0" w:color="083575" w:themeColor="accent2"/>
              <w:bottom w:val="dashed" w:sz="4" w:space="0" w:color="083575" w:themeColor="accent2"/>
            </w:tcBorders>
          </w:tcPr>
          <w:p w14:paraId="5317758D" w14:textId="77777777" w:rsidR="001657E5" w:rsidRPr="00C25B57" w:rsidRDefault="001657E5" w:rsidP="001657E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2133C5" w:rsidRPr="001657E5" w14:paraId="7565B653" w14:textId="77777777" w:rsidTr="00CF2E45">
        <w:trPr>
          <w:cnfStyle w:val="000000010000" w:firstRow="0" w:lastRow="0" w:firstColumn="0" w:lastColumn="0" w:oddVBand="0" w:evenVBand="0" w:oddHBand="0" w:evenHBand="1"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2301" w:type="dxa"/>
            <w:tcBorders>
              <w:right w:val="single" w:sz="18" w:space="0" w:color="083575" w:themeColor="accent2"/>
            </w:tcBorders>
            <w:shd w:val="clear" w:color="auto" w:fill="083575" w:themeFill="accent2"/>
          </w:tcPr>
          <w:p w14:paraId="5AC5EB5F" w14:textId="5CBA74FF" w:rsidR="001657E5" w:rsidRPr="002133C5" w:rsidRDefault="00623599" w:rsidP="00990F5C">
            <w:pPr>
              <w:spacing w:line="240" w:lineRule="auto"/>
              <w:ind w:left="-58" w:right="-72"/>
              <w:rPr>
                <w:rFonts w:cstheme="minorHAnsi"/>
                <w:color w:val="FFFFFF"/>
              </w:rPr>
            </w:pPr>
            <w:r>
              <w:rPr>
                <w:rFonts w:cstheme="minorHAnsi"/>
                <w:color w:val="FFFFFF"/>
              </w:rPr>
              <w:t>P</w:t>
            </w:r>
            <w:r w:rsidR="001657E5" w:rsidRPr="002133C5">
              <w:rPr>
                <w:rFonts w:cstheme="minorHAnsi"/>
                <w:color w:val="FFFFFF"/>
              </w:rPr>
              <w:t>ERFORMANCES</w:t>
            </w:r>
          </w:p>
        </w:tc>
        <w:tc>
          <w:tcPr>
            <w:tcW w:w="4689" w:type="dxa"/>
            <w:tcBorders>
              <w:top w:val="dashed" w:sz="4" w:space="0" w:color="083575" w:themeColor="accent2"/>
              <w:left w:val="single" w:sz="18" w:space="0" w:color="083575" w:themeColor="accent2"/>
              <w:bottom w:val="single" w:sz="18" w:space="0" w:color="083575" w:themeColor="accent2"/>
            </w:tcBorders>
          </w:tcPr>
          <w:p w14:paraId="75E38A1A" w14:textId="6D2201B4" w:rsidR="001657E5" w:rsidRPr="00C25B57" w:rsidRDefault="001657E5" w:rsidP="00C526AF">
            <w:pPr>
              <w:spacing w:line="240" w:lineRule="auto"/>
              <w:ind w:left="-39" w:right="-49"/>
              <w:jc w:val="right"/>
              <w:cnfStyle w:val="000000010000" w:firstRow="0" w:lastRow="0" w:firstColumn="0" w:lastColumn="0" w:oddVBand="0" w:evenVBand="0" w:oddHBand="0" w:evenHBand="1" w:firstRowFirstColumn="0" w:firstRowLastColumn="0" w:lastRowFirstColumn="0" w:lastRowLastColumn="0"/>
              <w:rPr>
                <w:rFonts w:cs="Open Sans"/>
                <w:b/>
                <w:color w:val="auto"/>
                <w:sz w:val="18"/>
                <w:szCs w:val="18"/>
              </w:rPr>
            </w:pPr>
            <w:r w:rsidRPr="00C25B57">
              <w:rPr>
                <w:rFonts w:cs="Open Sans"/>
                <w:b/>
                <w:color w:val="auto"/>
                <w:sz w:val="18"/>
                <w:szCs w:val="18"/>
              </w:rPr>
              <w:t>Nombre estimé de connexions simultanées</w:t>
            </w:r>
            <w:r w:rsidR="003029E8">
              <w:rPr>
                <w:rFonts w:cs="Open Sans"/>
                <w:b/>
                <w:color w:val="auto"/>
                <w:sz w:val="18"/>
                <w:szCs w:val="18"/>
                <w:vertAlign w:val="superscript"/>
              </w:rPr>
              <w:t>[2</w:t>
            </w:r>
            <w:r w:rsidR="004247BA" w:rsidRPr="004247BA">
              <w:rPr>
                <w:rFonts w:cs="Open Sans"/>
                <w:b/>
                <w:color w:val="auto"/>
                <w:sz w:val="18"/>
                <w:szCs w:val="18"/>
                <w:vertAlign w:val="superscript"/>
              </w:rPr>
              <w:t>]</w:t>
            </w:r>
          </w:p>
        </w:tc>
        <w:tc>
          <w:tcPr>
            <w:tcW w:w="2963" w:type="dxa"/>
            <w:gridSpan w:val="2"/>
            <w:tcBorders>
              <w:top w:val="dashed" w:sz="4" w:space="0" w:color="083575" w:themeColor="accent2"/>
              <w:bottom w:val="single" w:sz="18" w:space="0" w:color="083575" w:themeColor="accent2"/>
            </w:tcBorders>
          </w:tcPr>
          <w:p w14:paraId="35360B8B" w14:textId="77777777" w:rsidR="001657E5" w:rsidRPr="00C25B57" w:rsidRDefault="001657E5" w:rsidP="001657E5">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bl>
    <w:p w14:paraId="5A107E65" w14:textId="77777777" w:rsidR="001657E5" w:rsidRDefault="001657E5" w:rsidP="001C07E2"/>
    <w:p w14:paraId="45CDC66D" w14:textId="77777777" w:rsidR="004247BA" w:rsidRPr="00C25B57" w:rsidRDefault="004247BA" w:rsidP="00C25B57">
      <w:pPr>
        <w:rPr>
          <w:i/>
          <w:u w:val="single"/>
        </w:rPr>
      </w:pPr>
      <w:r w:rsidRPr="00C25B57">
        <w:rPr>
          <w:b/>
          <w:i/>
          <w:u w:val="single"/>
        </w:rPr>
        <w:t>Notes</w:t>
      </w:r>
      <w:r w:rsidRPr="00C25B57">
        <w:rPr>
          <w:b/>
          <w:i/>
        </w:rPr>
        <w:t> :</w:t>
      </w:r>
    </w:p>
    <w:p w14:paraId="71CEDFD4" w14:textId="7522B867" w:rsidR="003029E8" w:rsidRPr="00EB48BD" w:rsidRDefault="003029E8" w:rsidP="003029E8">
      <w:pPr>
        <w:ind w:firstLine="284"/>
        <w:rPr>
          <w:rFonts w:cstheme="minorHAnsi"/>
        </w:rPr>
      </w:pPr>
      <w:r>
        <w:tab/>
      </w:r>
      <w:r>
        <w:rPr>
          <w:vertAlign w:val="superscript"/>
        </w:rPr>
        <w:t>[1</w:t>
      </w:r>
      <w:r w:rsidRPr="00FF7989">
        <w:rPr>
          <w:vertAlign w:val="superscript"/>
        </w:rPr>
        <w:t>]</w:t>
      </w:r>
      <w:r>
        <w:t xml:space="preserve"> </w:t>
      </w:r>
      <w:r>
        <w:rPr>
          <w:rFonts w:eastAsia="Times New Roman" w:cstheme="minorHAnsi"/>
          <w:color w:val="auto"/>
          <w:szCs w:val="20"/>
          <w:lang w:eastAsia="fr-FR"/>
        </w:rPr>
        <w:t>1 seule case doit cochée.</w:t>
      </w:r>
    </w:p>
    <w:p w14:paraId="286DBDCE" w14:textId="77777777" w:rsidR="003029E8" w:rsidRPr="00EB48BD" w:rsidRDefault="003029E8" w:rsidP="003029E8">
      <w:pPr>
        <w:ind w:firstLine="284"/>
        <w:rPr>
          <w:rFonts w:cstheme="minorHAnsi"/>
        </w:rPr>
      </w:pPr>
      <w:r>
        <w:tab/>
      </w:r>
      <w:r>
        <w:rPr>
          <w:vertAlign w:val="superscript"/>
        </w:rPr>
        <w:t>[2</w:t>
      </w:r>
      <w:r w:rsidRPr="00FF7989">
        <w:rPr>
          <w:vertAlign w:val="superscript"/>
        </w:rPr>
        <w:t>]</w:t>
      </w:r>
      <w:r>
        <w:t xml:space="preserve"> </w:t>
      </w:r>
      <w:r w:rsidRPr="00EB48BD">
        <w:rPr>
          <w:rFonts w:eastAsia="Times New Roman" w:cstheme="minorHAnsi"/>
          <w:color w:val="auto"/>
          <w:szCs w:val="20"/>
          <w:lang w:eastAsia="fr-FR"/>
        </w:rPr>
        <w:t xml:space="preserve">Nombre estimé d’utilisateurs actifs </w:t>
      </w:r>
      <w:r>
        <w:rPr>
          <w:rFonts w:eastAsia="Times New Roman" w:cstheme="minorHAnsi"/>
          <w:color w:val="auto"/>
          <w:szCs w:val="20"/>
          <w:lang w:eastAsia="fr-FR"/>
        </w:rPr>
        <w:t xml:space="preserve">maximum </w:t>
      </w:r>
      <w:r w:rsidRPr="00EB48BD">
        <w:rPr>
          <w:rFonts w:eastAsia="Times New Roman" w:cstheme="minorHAnsi"/>
          <w:color w:val="auto"/>
          <w:szCs w:val="20"/>
          <w:lang w:eastAsia="fr-FR"/>
        </w:rPr>
        <w:t>susceptibles d’être connectés à un instant t</w:t>
      </w:r>
    </w:p>
    <w:p w14:paraId="3EC633F8" w14:textId="7A7BE1DE" w:rsidR="005914B3" w:rsidRDefault="005914B3" w:rsidP="00057988"/>
    <w:tbl>
      <w:tblPr>
        <w:tblStyle w:val="Grilledutableau"/>
        <w:tblW w:w="0" w:type="auto"/>
        <w:tblLook w:val="04A0" w:firstRow="1" w:lastRow="0" w:firstColumn="1" w:lastColumn="0" w:noHBand="0" w:noVBand="1"/>
      </w:tblPr>
      <w:tblGrid>
        <w:gridCol w:w="10204"/>
      </w:tblGrid>
      <w:tr w:rsidR="00B95DEA" w14:paraId="3FFC009A" w14:textId="77777777" w:rsidTr="00B95DEA">
        <w:tc>
          <w:tcPr>
            <w:tcW w:w="10204" w:type="dxa"/>
          </w:tcPr>
          <w:p w14:paraId="10950560" w14:textId="79E0B78D" w:rsidR="00B95DEA" w:rsidRDefault="00EE2FC7" w:rsidP="00057988">
            <w:r>
              <w:pict w14:anchorId="3CEE8F77">
                <v:rect id="_x0000_i1025" style="width:0;height:1.5pt" o:hralign="center" o:hrstd="t" o:hr="t" fillcolor="#a0a0a0" stroked="f"/>
              </w:pict>
            </w:r>
          </w:p>
        </w:tc>
      </w:tr>
    </w:tbl>
    <w:p w14:paraId="79426818" w14:textId="7118D0F6" w:rsidR="00057988" w:rsidRDefault="00057988" w:rsidP="00057988"/>
    <w:p w14:paraId="60155537" w14:textId="77777777" w:rsidR="00EC52C0" w:rsidRDefault="00EC52C0" w:rsidP="00057988"/>
    <w:tbl>
      <w:tblPr>
        <w:tblStyle w:val="DATStandardLigne"/>
        <w:tblW w:w="0" w:type="auto"/>
        <w:tblLook w:val="0480" w:firstRow="0" w:lastRow="0" w:firstColumn="1" w:lastColumn="0" w:noHBand="0" w:noVBand="1"/>
      </w:tblPr>
      <w:tblGrid>
        <w:gridCol w:w="582"/>
        <w:gridCol w:w="340"/>
        <w:gridCol w:w="1809"/>
        <w:gridCol w:w="1809"/>
        <w:gridCol w:w="1809"/>
        <w:gridCol w:w="1809"/>
        <w:gridCol w:w="1809"/>
      </w:tblGrid>
      <w:tr w:rsidR="00990F5C" w14:paraId="56BBE8A9"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tcBorders>
              <w:top w:val="nil"/>
              <w:left w:val="nil"/>
              <w:bottom w:val="nil"/>
              <w:right w:val="nil"/>
            </w:tcBorders>
          </w:tcPr>
          <w:p w14:paraId="79E0A68D" w14:textId="77777777" w:rsidR="00990F5C" w:rsidRDefault="00990F5C" w:rsidP="00D67A30"/>
        </w:tc>
        <w:tc>
          <w:tcPr>
            <w:tcW w:w="340" w:type="dxa"/>
            <w:tcBorders>
              <w:top w:val="nil"/>
              <w:left w:val="nil"/>
              <w:bottom w:val="nil"/>
              <w:right w:val="single" w:sz="18" w:space="0" w:color="083575" w:themeColor="accent2"/>
            </w:tcBorders>
          </w:tcPr>
          <w:p w14:paraId="3A627665" w14:textId="77777777" w:rsidR="00990F5C" w:rsidRDefault="00990F5C" w:rsidP="00D67A30">
            <w:pPr>
              <w:cnfStyle w:val="000000100000" w:firstRow="0" w:lastRow="0" w:firstColumn="0" w:lastColumn="0" w:oddVBand="0" w:evenVBand="0" w:oddHBand="1" w:evenHBand="0" w:firstRowFirstColumn="0" w:firstRowLastColumn="0" w:lastRowFirstColumn="0" w:lastRowLastColumn="0"/>
              <w:rPr>
                <w:b/>
              </w:rPr>
            </w:pPr>
          </w:p>
        </w:tc>
        <w:tc>
          <w:tcPr>
            <w:tcW w:w="9045" w:type="dxa"/>
            <w:gridSpan w:val="5"/>
            <w:tcBorders>
              <w:top w:val="single" w:sz="18" w:space="0" w:color="083575" w:themeColor="accent2"/>
              <w:left w:val="single" w:sz="18" w:space="0" w:color="083575" w:themeColor="accent2"/>
              <w:bottom w:val="single" w:sz="12" w:space="0" w:color="083575" w:themeColor="accent2"/>
            </w:tcBorders>
            <w:shd w:val="clear" w:color="auto" w:fill="083575" w:themeFill="accent2"/>
          </w:tcPr>
          <w:p w14:paraId="692C0623" w14:textId="77777777" w:rsidR="00990F5C" w:rsidRPr="003A3CC4" w:rsidRDefault="00990F5C" w:rsidP="003A3CC4">
            <w:pPr>
              <w:spacing w:line="180" w:lineRule="exact"/>
              <w:ind w:left="-58" w:right="-72"/>
              <w:jc w:val="center"/>
              <w:cnfStyle w:val="000000100000" w:firstRow="0" w:lastRow="0" w:firstColumn="0" w:lastColumn="0" w:oddVBand="0" w:evenVBand="0" w:oddHBand="1" w:evenHBand="0" w:firstRowFirstColumn="0" w:firstRowLastColumn="0" w:lastRowFirstColumn="0" w:lastRowLastColumn="0"/>
              <w:rPr>
                <w:rFonts w:cstheme="minorHAnsi"/>
                <w:b/>
                <w:color w:val="FFFFFF"/>
              </w:rPr>
            </w:pPr>
            <w:r w:rsidRPr="003A3CC4">
              <w:rPr>
                <w:rFonts w:cstheme="minorHAnsi"/>
                <w:b/>
                <w:color w:val="FFFFFF"/>
              </w:rPr>
              <w:t>CRITICITE</w:t>
            </w:r>
          </w:p>
          <w:p w14:paraId="471A4AFF" w14:textId="29373B16" w:rsidR="003A3CC4" w:rsidRPr="00990F5C" w:rsidRDefault="003A3CC4" w:rsidP="003A3CC4">
            <w:pPr>
              <w:spacing w:line="180" w:lineRule="exact"/>
              <w:jc w:val="center"/>
              <w:cnfStyle w:val="000000100000" w:firstRow="0" w:lastRow="0" w:firstColumn="0" w:lastColumn="0" w:oddVBand="0" w:evenVBand="0" w:oddHBand="1" w:evenHBand="0" w:firstRowFirstColumn="0" w:firstRowLastColumn="0" w:lastRowFirstColumn="0" w:lastRowLastColumn="0"/>
              <w:rPr>
                <w:rFonts w:cstheme="minorHAnsi"/>
                <w:b/>
                <w:color w:val="FFFFFF"/>
              </w:rPr>
            </w:pPr>
            <w:r w:rsidRPr="003A3CC4">
              <w:rPr>
                <w:b/>
                <w:bCs/>
                <w:caps/>
                <w:color w:val="FFFFFF"/>
                <w:sz w:val="16"/>
              </w:rPr>
              <w:t>1[BASSE] – 5[HAUTE]</w:t>
            </w:r>
          </w:p>
        </w:tc>
      </w:tr>
      <w:tr w:rsidR="003A3CC4" w14:paraId="1C9AC1CA" w14:textId="77777777" w:rsidTr="00857E13">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82" w:type="dxa"/>
            <w:tcBorders>
              <w:top w:val="nil"/>
              <w:left w:val="nil"/>
              <w:bottom w:val="single" w:sz="18" w:space="0" w:color="083575" w:themeColor="accent2"/>
              <w:right w:val="nil"/>
            </w:tcBorders>
          </w:tcPr>
          <w:p w14:paraId="01D974F0" w14:textId="77777777" w:rsidR="00CF2E45" w:rsidRDefault="00CF2E45" w:rsidP="00D67A30"/>
        </w:tc>
        <w:tc>
          <w:tcPr>
            <w:tcW w:w="340" w:type="dxa"/>
            <w:tcBorders>
              <w:top w:val="nil"/>
              <w:left w:val="nil"/>
              <w:bottom w:val="single" w:sz="18" w:space="0" w:color="083575" w:themeColor="accent2"/>
              <w:right w:val="single" w:sz="18" w:space="0" w:color="083575" w:themeColor="accent2"/>
            </w:tcBorders>
          </w:tcPr>
          <w:p w14:paraId="0E67D0FD" w14:textId="77777777" w:rsidR="00CF2E45" w:rsidRDefault="00CF2E45" w:rsidP="00D67A30">
            <w:pPr>
              <w:cnfStyle w:val="000000010000" w:firstRow="0" w:lastRow="0" w:firstColumn="0" w:lastColumn="0" w:oddVBand="0" w:evenVBand="0" w:oddHBand="0" w:evenHBand="1" w:firstRowFirstColumn="0" w:firstRowLastColumn="0" w:lastRowFirstColumn="0" w:lastRowLastColumn="0"/>
              <w:rPr>
                <w:b/>
              </w:rPr>
            </w:pPr>
          </w:p>
        </w:tc>
        <w:tc>
          <w:tcPr>
            <w:tcW w:w="1809" w:type="dxa"/>
            <w:tcBorders>
              <w:top w:val="single" w:sz="12" w:space="0" w:color="083575" w:themeColor="accent2"/>
              <w:left w:val="single" w:sz="18" w:space="0" w:color="083575" w:themeColor="accent2"/>
              <w:bottom w:val="single" w:sz="18" w:space="0" w:color="083575" w:themeColor="accent2"/>
            </w:tcBorders>
          </w:tcPr>
          <w:p w14:paraId="3FC93D6C" w14:textId="76ADD8D3"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1</w:t>
            </w:r>
          </w:p>
        </w:tc>
        <w:tc>
          <w:tcPr>
            <w:tcW w:w="1809" w:type="dxa"/>
            <w:tcBorders>
              <w:top w:val="single" w:sz="12" w:space="0" w:color="083575" w:themeColor="accent2"/>
              <w:bottom w:val="single" w:sz="18" w:space="0" w:color="083575" w:themeColor="accent2"/>
            </w:tcBorders>
          </w:tcPr>
          <w:p w14:paraId="26463BF7" w14:textId="56E60737"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2</w:t>
            </w:r>
          </w:p>
        </w:tc>
        <w:tc>
          <w:tcPr>
            <w:tcW w:w="1809" w:type="dxa"/>
            <w:tcBorders>
              <w:top w:val="single" w:sz="12" w:space="0" w:color="083575" w:themeColor="accent2"/>
              <w:bottom w:val="single" w:sz="18" w:space="0" w:color="083575" w:themeColor="accent2"/>
            </w:tcBorders>
          </w:tcPr>
          <w:p w14:paraId="6F774380" w14:textId="5E0575EB"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3</w:t>
            </w:r>
          </w:p>
        </w:tc>
        <w:tc>
          <w:tcPr>
            <w:tcW w:w="1809" w:type="dxa"/>
            <w:tcBorders>
              <w:top w:val="single" w:sz="12" w:space="0" w:color="083575" w:themeColor="accent2"/>
              <w:bottom w:val="single" w:sz="18" w:space="0" w:color="083575" w:themeColor="accent2"/>
            </w:tcBorders>
          </w:tcPr>
          <w:p w14:paraId="4D657E5C" w14:textId="470501E3"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4</w:t>
            </w:r>
          </w:p>
        </w:tc>
        <w:tc>
          <w:tcPr>
            <w:tcW w:w="1809" w:type="dxa"/>
            <w:tcBorders>
              <w:top w:val="single" w:sz="12" w:space="0" w:color="083575" w:themeColor="accent2"/>
              <w:bottom w:val="single" w:sz="18" w:space="0" w:color="083575" w:themeColor="accent2"/>
            </w:tcBorders>
          </w:tcPr>
          <w:p w14:paraId="49AD68D0" w14:textId="26263982" w:rsidR="00CF2E45" w:rsidRPr="00990F5C"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Pr>
                <w:sz w:val="18"/>
              </w:rPr>
              <w:t>5</w:t>
            </w:r>
          </w:p>
        </w:tc>
      </w:tr>
      <w:tr w:rsidR="003A3CC4" w14:paraId="41A9DDC2"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val="restart"/>
            <w:tcBorders>
              <w:top w:val="single" w:sz="18" w:space="0" w:color="083575" w:themeColor="accent2"/>
              <w:right w:val="single" w:sz="12" w:space="0" w:color="083575" w:themeColor="accent2"/>
            </w:tcBorders>
            <w:shd w:val="clear" w:color="auto" w:fill="083575" w:themeFill="accent2"/>
            <w:textDirection w:val="btLr"/>
          </w:tcPr>
          <w:p w14:paraId="5E6DCA94" w14:textId="77777777" w:rsidR="00990F5C" w:rsidRPr="003A3CC4" w:rsidRDefault="00990F5C" w:rsidP="003A3CC4">
            <w:pPr>
              <w:spacing w:line="180" w:lineRule="exact"/>
              <w:ind w:left="-120" w:right="-122"/>
              <w:jc w:val="center"/>
              <w:rPr>
                <w:rFonts w:cstheme="minorHAnsi"/>
                <w:color w:val="FFFFFF"/>
              </w:rPr>
            </w:pPr>
            <w:r w:rsidRPr="003A3CC4">
              <w:rPr>
                <w:rFonts w:cstheme="minorHAnsi"/>
                <w:color w:val="FFFFFF"/>
              </w:rPr>
              <w:t>PRIORITE</w:t>
            </w:r>
          </w:p>
          <w:p w14:paraId="78092E22" w14:textId="3501755F" w:rsidR="003A3CC4" w:rsidRPr="00990F5C" w:rsidRDefault="003A3CC4" w:rsidP="003A3CC4">
            <w:pPr>
              <w:spacing w:line="180" w:lineRule="exact"/>
              <w:ind w:left="-57" w:right="-74"/>
              <w:jc w:val="center"/>
              <w:rPr>
                <w:rFonts w:cstheme="minorHAnsi"/>
                <w:color w:val="FFFFFF"/>
              </w:rPr>
            </w:pPr>
            <w:r w:rsidRPr="003A3CC4">
              <w:rPr>
                <w:bCs/>
                <w:caps/>
                <w:color w:val="FFFFFF"/>
                <w:sz w:val="16"/>
              </w:rPr>
              <w:t>1[BASSE] – 5[HAUTE]</w:t>
            </w:r>
          </w:p>
        </w:tc>
        <w:tc>
          <w:tcPr>
            <w:tcW w:w="340" w:type="dxa"/>
            <w:tcBorders>
              <w:top w:val="single" w:sz="18" w:space="0" w:color="083575" w:themeColor="accent2"/>
              <w:left w:val="single" w:sz="12" w:space="0" w:color="083575" w:themeColor="accent2"/>
              <w:bottom w:val="single" w:sz="12" w:space="0" w:color="083575" w:themeColor="accent2"/>
              <w:right w:val="single" w:sz="18" w:space="0" w:color="083575" w:themeColor="accent2"/>
            </w:tcBorders>
          </w:tcPr>
          <w:p w14:paraId="133BC0B2" w14:textId="15BBDE77" w:rsidR="00990F5C" w:rsidRPr="003A3CC4" w:rsidRDefault="003A3CC4" w:rsidP="00990F5C">
            <w:pPr>
              <w:jc w:val="center"/>
              <w:cnfStyle w:val="000000100000" w:firstRow="0" w:lastRow="0" w:firstColumn="0" w:lastColumn="0" w:oddVBand="0" w:evenVBand="0" w:oddHBand="1" w:evenHBand="0" w:firstRowFirstColumn="0" w:firstRowLastColumn="0" w:lastRowFirstColumn="0" w:lastRowLastColumn="0"/>
              <w:rPr>
                <w:sz w:val="18"/>
              </w:rPr>
            </w:pPr>
            <w:r w:rsidRPr="003A3CC4">
              <w:rPr>
                <w:sz w:val="18"/>
              </w:rPr>
              <w:t>5</w:t>
            </w:r>
          </w:p>
        </w:tc>
        <w:tc>
          <w:tcPr>
            <w:tcW w:w="1809" w:type="dxa"/>
            <w:tcBorders>
              <w:top w:val="single" w:sz="18" w:space="0" w:color="083575" w:themeColor="accent2"/>
              <w:left w:val="single" w:sz="18" w:space="0" w:color="083575" w:themeColor="accent2"/>
              <w:bottom w:val="dashed" w:sz="4" w:space="0" w:color="FFFFFF" w:themeColor="background1"/>
              <w:right w:val="dashed" w:sz="4" w:space="0" w:color="FFFFFF" w:themeColor="background1"/>
            </w:tcBorders>
            <w:shd w:val="clear" w:color="auto" w:fill="FFFF8F"/>
          </w:tcPr>
          <w:p w14:paraId="765C2754"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FF8F"/>
          </w:tcPr>
          <w:p w14:paraId="485DCA56"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6969"/>
          </w:tcPr>
          <w:p w14:paraId="512812C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right w:val="dashed" w:sz="4" w:space="0" w:color="FFFFFF" w:themeColor="background1"/>
            </w:tcBorders>
            <w:shd w:val="clear" w:color="auto" w:fill="FF6969"/>
          </w:tcPr>
          <w:p w14:paraId="0965CF84"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single" w:sz="18" w:space="0" w:color="083575" w:themeColor="accent2"/>
              <w:left w:val="dashed" w:sz="4" w:space="0" w:color="FFFFFF" w:themeColor="background1"/>
              <w:bottom w:val="dashed" w:sz="4" w:space="0" w:color="FFFFFF" w:themeColor="background1"/>
            </w:tcBorders>
            <w:shd w:val="clear" w:color="auto" w:fill="FF6969"/>
          </w:tcPr>
          <w:p w14:paraId="21D69F4C" w14:textId="52E2BDF4" w:rsidR="00057988" w:rsidRPr="009A5A19" w:rsidRDefault="00057988"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r>
      <w:tr w:rsidR="003A3CC4" w14:paraId="2F4D786E" w14:textId="77777777" w:rsidTr="00B7696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2CAD2954"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0A174ACB" w14:textId="6912EA85" w:rsidR="00990F5C" w:rsidRPr="003A3CC4"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sidRPr="003A3CC4">
              <w:rPr>
                <w:sz w:val="18"/>
              </w:rPr>
              <w:t>4</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FFFF8F"/>
          </w:tcPr>
          <w:p w14:paraId="3A9D07F7"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35476DBE"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1049D1CA"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6969"/>
          </w:tcPr>
          <w:p w14:paraId="7B01FBF6"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6969"/>
          </w:tcPr>
          <w:p w14:paraId="162BF472"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r>
      <w:tr w:rsidR="003A3CC4" w14:paraId="20C5BCA1"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4A11E495"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2B7B130E" w14:textId="2D63CF42" w:rsidR="00990F5C" w:rsidRPr="003A3CC4" w:rsidRDefault="003A3CC4" w:rsidP="00990F5C">
            <w:pPr>
              <w:jc w:val="center"/>
              <w:cnfStyle w:val="000000100000" w:firstRow="0" w:lastRow="0" w:firstColumn="0" w:lastColumn="0" w:oddVBand="0" w:evenVBand="0" w:oddHBand="1" w:evenHBand="0" w:firstRowFirstColumn="0" w:firstRowLastColumn="0" w:lastRowFirstColumn="0" w:lastRowLastColumn="0"/>
              <w:rPr>
                <w:sz w:val="18"/>
              </w:rPr>
            </w:pPr>
            <w:r w:rsidRPr="003A3CC4">
              <w:rPr>
                <w:sz w:val="18"/>
              </w:rPr>
              <w:t>3</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B6DF89"/>
          </w:tcPr>
          <w:p w14:paraId="2B96BB4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509B7FAA"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787D73AC"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7FCB824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6969"/>
          </w:tcPr>
          <w:p w14:paraId="3D527E5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sz w:val="16"/>
                <w:szCs w:val="16"/>
              </w:rPr>
            </w:pPr>
          </w:p>
        </w:tc>
      </w:tr>
      <w:tr w:rsidR="003A3CC4" w14:paraId="64DA515D" w14:textId="77777777" w:rsidTr="00B7696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right w:val="single" w:sz="12" w:space="0" w:color="083575" w:themeColor="accent2"/>
            </w:tcBorders>
            <w:shd w:val="clear" w:color="auto" w:fill="083575" w:themeFill="accent2"/>
          </w:tcPr>
          <w:p w14:paraId="5CE22AFA" w14:textId="77777777" w:rsidR="00990F5C" w:rsidRPr="00990F5C" w:rsidRDefault="00990F5C" w:rsidP="00C91165">
            <w:pPr>
              <w:rPr>
                <w:b w:val="0"/>
                <w:sz w:val="24"/>
              </w:rPr>
            </w:pPr>
          </w:p>
        </w:tc>
        <w:tc>
          <w:tcPr>
            <w:tcW w:w="340" w:type="dxa"/>
            <w:tcBorders>
              <w:top w:val="single" w:sz="12" w:space="0" w:color="083575" w:themeColor="accent2"/>
              <w:left w:val="single" w:sz="12" w:space="0" w:color="083575" w:themeColor="accent2"/>
              <w:bottom w:val="single" w:sz="12" w:space="0" w:color="083575" w:themeColor="accent2"/>
              <w:right w:val="single" w:sz="18" w:space="0" w:color="083575" w:themeColor="accent2"/>
            </w:tcBorders>
          </w:tcPr>
          <w:p w14:paraId="6B97A564" w14:textId="7239C5BD" w:rsidR="00990F5C" w:rsidRPr="003A3CC4" w:rsidRDefault="003A3CC4" w:rsidP="00990F5C">
            <w:pPr>
              <w:jc w:val="center"/>
              <w:cnfStyle w:val="000000010000" w:firstRow="0" w:lastRow="0" w:firstColumn="0" w:lastColumn="0" w:oddVBand="0" w:evenVBand="0" w:oddHBand="0" w:evenHBand="1" w:firstRowFirstColumn="0" w:firstRowLastColumn="0" w:lastRowFirstColumn="0" w:lastRowLastColumn="0"/>
              <w:rPr>
                <w:sz w:val="18"/>
              </w:rPr>
            </w:pPr>
            <w:r w:rsidRPr="003A3CC4">
              <w:rPr>
                <w:sz w:val="18"/>
              </w:rPr>
              <w:t>2</w:t>
            </w:r>
          </w:p>
        </w:tc>
        <w:tc>
          <w:tcPr>
            <w:tcW w:w="1809" w:type="dxa"/>
            <w:tcBorders>
              <w:top w:val="dashed" w:sz="4" w:space="0" w:color="FFFFFF" w:themeColor="background1"/>
              <w:left w:val="single" w:sz="18" w:space="0" w:color="083575" w:themeColor="accent2"/>
              <w:bottom w:val="dashed" w:sz="4" w:space="0" w:color="FFFFFF" w:themeColor="background1"/>
              <w:right w:val="dashed" w:sz="4" w:space="0" w:color="FFFFFF" w:themeColor="background1"/>
            </w:tcBorders>
            <w:shd w:val="clear" w:color="auto" w:fill="B6DF89"/>
          </w:tcPr>
          <w:p w14:paraId="33B0CEBC"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B6DF89"/>
          </w:tcPr>
          <w:p w14:paraId="20F7E13C"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60887397"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right w:val="dashed" w:sz="4" w:space="0" w:color="FFFFFF" w:themeColor="background1"/>
            </w:tcBorders>
            <w:shd w:val="clear" w:color="auto" w:fill="FFFF8F"/>
          </w:tcPr>
          <w:p w14:paraId="6DC75BEB"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c>
          <w:tcPr>
            <w:tcW w:w="1809" w:type="dxa"/>
            <w:tcBorders>
              <w:top w:val="dashed" w:sz="4" w:space="0" w:color="FFFFFF" w:themeColor="background1"/>
              <w:left w:val="dashed" w:sz="4" w:space="0" w:color="FFFFFF" w:themeColor="background1"/>
              <w:bottom w:val="dashed" w:sz="4" w:space="0" w:color="FFFFFF" w:themeColor="background1"/>
            </w:tcBorders>
            <w:shd w:val="clear" w:color="auto" w:fill="FFFF8F"/>
          </w:tcPr>
          <w:p w14:paraId="141E2E13" w14:textId="77777777" w:rsidR="00990F5C" w:rsidRPr="009A5A19" w:rsidRDefault="00990F5C" w:rsidP="009A5A19">
            <w:pPr>
              <w:spacing w:line="180" w:lineRule="exact"/>
              <w:jc w:val="center"/>
              <w:cnfStyle w:val="000000010000" w:firstRow="0" w:lastRow="0" w:firstColumn="0" w:lastColumn="0" w:oddVBand="0" w:evenVBand="0" w:oddHBand="0" w:evenHBand="1" w:firstRowFirstColumn="0" w:firstRowLastColumn="0" w:lastRowFirstColumn="0" w:lastRowLastColumn="0"/>
              <w:rPr>
                <w:b/>
                <w:sz w:val="16"/>
                <w:szCs w:val="16"/>
              </w:rPr>
            </w:pPr>
          </w:p>
        </w:tc>
      </w:tr>
      <w:tr w:rsidR="00D67A30" w:rsidRPr="00D67A30" w14:paraId="5E9CE2FE" w14:textId="77777777" w:rsidTr="00B7696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82" w:type="dxa"/>
            <w:vMerge/>
            <w:tcBorders>
              <w:bottom w:val="single" w:sz="18" w:space="0" w:color="083575" w:themeColor="accent2"/>
              <w:right w:val="single" w:sz="12" w:space="0" w:color="083575" w:themeColor="accent2"/>
            </w:tcBorders>
            <w:shd w:val="clear" w:color="auto" w:fill="083575" w:themeFill="accent2"/>
          </w:tcPr>
          <w:p w14:paraId="26703B0C" w14:textId="77777777" w:rsidR="00990F5C" w:rsidRPr="00D67A30" w:rsidRDefault="00990F5C" w:rsidP="00D67A30">
            <w:pPr>
              <w:rPr>
                <w:color w:val="auto"/>
              </w:rPr>
            </w:pPr>
          </w:p>
        </w:tc>
        <w:tc>
          <w:tcPr>
            <w:tcW w:w="340" w:type="dxa"/>
            <w:tcBorders>
              <w:top w:val="single" w:sz="12" w:space="0" w:color="083575" w:themeColor="accent2"/>
              <w:left w:val="single" w:sz="12" w:space="0" w:color="083575" w:themeColor="accent2"/>
              <w:bottom w:val="single" w:sz="18" w:space="0" w:color="083575" w:themeColor="accent2"/>
              <w:right w:val="single" w:sz="18" w:space="0" w:color="083575" w:themeColor="accent2"/>
            </w:tcBorders>
          </w:tcPr>
          <w:p w14:paraId="3A96022B" w14:textId="2378F41D" w:rsidR="00990F5C" w:rsidRPr="00D67A30" w:rsidRDefault="003A3CC4" w:rsidP="00D67A30">
            <w:pPr>
              <w:cnfStyle w:val="000000100000" w:firstRow="0" w:lastRow="0" w:firstColumn="0" w:lastColumn="0" w:oddVBand="0" w:evenVBand="0" w:oddHBand="1" w:evenHBand="0" w:firstRowFirstColumn="0" w:firstRowLastColumn="0" w:lastRowFirstColumn="0" w:lastRowLastColumn="0"/>
              <w:rPr>
                <w:color w:val="auto"/>
                <w:sz w:val="18"/>
              </w:rPr>
            </w:pPr>
            <w:r w:rsidRPr="00D67A30">
              <w:rPr>
                <w:color w:val="auto"/>
                <w:sz w:val="18"/>
              </w:rPr>
              <w:t>1</w:t>
            </w:r>
          </w:p>
        </w:tc>
        <w:tc>
          <w:tcPr>
            <w:tcW w:w="1809" w:type="dxa"/>
            <w:tcBorders>
              <w:top w:val="dashed" w:sz="4" w:space="0" w:color="FFFFFF" w:themeColor="background1"/>
              <w:left w:val="single" w:sz="18" w:space="0" w:color="083575" w:themeColor="accent2"/>
              <w:bottom w:val="single" w:sz="18" w:space="0" w:color="083575" w:themeColor="accent2"/>
              <w:right w:val="dashed" w:sz="4" w:space="0" w:color="FFFFFF" w:themeColor="background1"/>
            </w:tcBorders>
            <w:shd w:val="clear" w:color="auto" w:fill="B6DF89"/>
          </w:tcPr>
          <w:p w14:paraId="5F9E2B28" w14:textId="6F7E4022" w:rsidR="00057988" w:rsidRPr="009A5A19" w:rsidRDefault="00057988"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r w:rsidRPr="009A5A19">
              <w:rPr>
                <w:b/>
                <w:color w:val="auto"/>
                <w:sz w:val="16"/>
                <w:szCs w:val="16"/>
              </w:rPr>
              <w:t>APPLICATION</w:t>
            </w:r>
          </w:p>
          <w:p w14:paraId="27DDF80D" w14:textId="472AE39E" w:rsidR="00990F5C" w:rsidRPr="009A5A19" w:rsidRDefault="003029E8" w:rsidP="003029E8">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r>
              <w:rPr>
                <w:b/>
                <w:color w:val="auto"/>
                <w:sz w:val="16"/>
                <w:szCs w:val="16"/>
              </w:rPr>
              <w:t>DECRITE</w:t>
            </w: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B6DF89"/>
          </w:tcPr>
          <w:p w14:paraId="0981C8B1"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B6DF89"/>
          </w:tcPr>
          <w:p w14:paraId="52FCEA18"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right w:val="dashed" w:sz="4" w:space="0" w:color="FFFFFF" w:themeColor="background1"/>
            </w:tcBorders>
            <w:shd w:val="clear" w:color="auto" w:fill="FFFF8F"/>
          </w:tcPr>
          <w:p w14:paraId="4BAD729C"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c>
          <w:tcPr>
            <w:tcW w:w="1809" w:type="dxa"/>
            <w:tcBorders>
              <w:top w:val="dashed" w:sz="4" w:space="0" w:color="FFFFFF" w:themeColor="background1"/>
              <w:left w:val="dashed" w:sz="4" w:space="0" w:color="FFFFFF" w:themeColor="background1"/>
              <w:bottom w:val="single" w:sz="18" w:space="0" w:color="083575" w:themeColor="accent2"/>
            </w:tcBorders>
            <w:shd w:val="clear" w:color="auto" w:fill="FFFF8F"/>
          </w:tcPr>
          <w:p w14:paraId="5812A6FB" w14:textId="77777777" w:rsidR="00990F5C" w:rsidRPr="009A5A19" w:rsidRDefault="00990F5C" w:rsidP="009A5A19">
            <w:pPr>
              <w:spacing w:line="180" w:lineRule="exact"/>
              <w:jc w:val="center"/>
              <w:cnfStyle w:val="000000100000" w:firstRow="0" w:lastRow="0" w:firstColumn="0" w:lastColumn="0" w:oddVBand="0" w:evenVBand="0" w:oddHBand="1" w:evenHBand="0" w:firstRowFirstColumn="0" w:firstRowLastColumn="0" w:lastRowFirstColumn="0" w:lastRowLastColumn="0"/>
              <w:rPr>
                <w:b/>
                <w:color w:val="auto"/>
                <w:sz w:val="16"/>
                <w:szCs w:val="16"/>
              </w:rPr>
            </w:pPr>
          </w:p>
        </w:tc>
      </w:tr>
    </w:tbl>
    <w:p w14:paraId="105CFC59" w14:textId="7E13CD78" w:rsidR="005914B3" w:rsidRDefault="005914B3" w:rsidP="00D67A30"/>
    <w:p w14:paraId="58BE7AB7" w14:textId="77777777" w:rsidR="00D67A30" w:rsidRPr="006172F3" w:rsidRDefault="00D67A30" w:rsidP="00D67A30">
      <w:pPr>
        <w:sectPr w:rsidR="00D67A30" w:rsidRPr="006172F3" w:rsidSect="00645A39">
          <w:pgSz w:w="11906" w:h="16838" w:code="9"/>
          <w:pgMar w:top="1134" w:right="851" w:bottom="567" w:left="851" w:header="567" w:footer="567" w:gutter="0"/>
          <w:cols w:space="708"/>
          <w:titlePg/>
          <w:docGrid w:linePitch="360"/>
        </w:sectPr>
      </w:pPr>
    </w:p>
    <w:p w14:paraId="5A498BFE" w14:textId="77777777" w:rsidR="00150913" w:rsidRDefault="00150913" w:rsidP="00F140E5">
      <w:pPr>
        <w:pStyle w:val="Titre1"/>
      </w:pPr>
      <w:bookmarkStart w:id="17" w:name="_Toc135732425"/>
      <w:r>
        <w:lastRenderedPageBreak/>
        <w:t>Les choix d’architecture</w:t>
      </w:r>
      <w:bookmarkEnd w:id="17"/>
    </w:p>
    <w:p w14:paraId="360B18FE" w14:textId="77777777" w:rsidR="00B409E5" w:rsidRDefault="00166208" w:rsidP="00166208">
      <w:pPr>
        <w:jc w:val="both"/>
        <w:rPr>
          <w:rFonts w:cstheme="minorHAnsi"/>
          <w:i/>
          <w:color w:val="8F8F8F" w:themeColor="background2" w:themeShade="BF"/>
        </w:rPr>
      </w:pPr>
      <w:r>
        <w:rPr>
          <w:rFonts w:cstheme="minorHAnsi"/>
          <w:i/>
          <w:color w:val="8F8F8F" w:themeColor="background2" w:themeShade="BF"/>
        </w:rPr>
        <w:t>L’objectif de ce paragraphe est de synthétiser les choix structurants d’architecture effectués</w:t>
      </w:r>
      <w:r w:rsidR="00B409E5">
        <w:rPr>
          <w:rFonts w:cstheme="minorHAnsi"/>
          <w:i/>
          <w:color w:val="8F8F8F" w:themeColor="background2" w:themeShade="BF"/>
        </w:rPr>
        <w:t xml:space="preserve"> durant la phase de conception.</w:t>
      </w:r>
    </w:p>
    <w:p w14:paraId="528C68D0" w14:textId="0FFB4823" w:rsidR="00166208" w:rsidRDefault="00166208" w:rsidP="00166208">
      <w:pPr>
        <w:jc w:val="both"/>
        <w:rPr>
          <w:rFonts w:cstheme="minorHAnsi"/>
          <w:i/>
          <w:color w:val="8F8F8F" w:themeColor="background2" w:themeShade="BF"/>
        </w:rPr>
      </w:pPr>
      <w:r w:rsidRPr="00166208">
        <w:rPr>
          <w:rFonts w:cstheme="minorHAnsi"/>
          <w:b/>
          <w:i/>
          <w:color w:val="8F8F8F" w:themeColor="background2" w:themeShade="BF"/>
          <w:u w:val="single"/>
        </w:rPr>
        <w:t>Tout choix d’architecture ne respectant pas le cadre de cohérence technique (CCT) doit être décrit ci-après.</w:t>
      </w:r>
      <w:r w:rsidR="00973882">
        <w:rPr>
          <w:rFonts w:cstheme="minorHAnsi"/>
          <w:b/>
          <w:i/>
          <w:color w:val="8F8F8F" w:themeColor="background2" w:themeShade="BF"/>
          <w:u w:val="single"/>
        </w:rPr>
        <w:t xml:space="preserve"> Ce paragraphe est rempli par la cellule architecture </w:t>
      </w:r>
      <w:r w:rsidR="00DB2582" w:rsidRPr="00DE4C5B">
        <w:rPr>
          <w:rFonts w:cstheme="minorHAnsi"/>
          <w:b/>
          <w:i/>
          <w:color w:val="8F8F8F" w:themeColor="background2" w:themeShade="BF"/>
          <w:u w:val="single"/>
        </w:rPr>
        <w:t>de la DS</w:t>
      </w:r>
      <w:r w:rsidR="00DB2582">
        <w:rPr>
          <w:rFonts w:cstheme="minorHAnsi"/>
          <w:b/>
          <w:i/>
          <w:color w:val="8F8F8F" w:themeColor="background2" w:themeShade="BF"/>
          <w:u w:val="single"/>
        </w:rPr>
        <w:t>N</w:t>
      </w:r>
      <w:r w:rsidR="00DB2582" w:rsidRPr="00DE4C5B">
        <w:rPr>
          <w:rFonts w:cstheme="minorHAnsi"/>
          <w:b/>
          <w:i/>
          <w:color w:val="8F8F8F" w:themeColor="background2" w:themeShade="BF"/>
          <w:u w:val="single"/>
        </w:rPr>
        <w:t xml:space="preserve"> de l’AP-HP</w:t>
      </w:r>
      <w:r w:rsidR="00973882">
        <w:rPr>
          <w:rFonts w:cstheme="minorHAnsi"/>
          <w:b/>
          <w:i/>
          <w:color w:val="8F8F8F" w:themeColor="background2" w:themeShade="BF"/>
          <w:u w:val="single"/>
        </w:rPr>
        <w:t>.</w:t>
      </w:r>
    </w:p>
    <w:p w14:paraId="6F9DCFB9" w14:textId="77777777" w:rsidR="00166208" w:rsidRPr="00166208" w:rsidRDefault="00166208" w:rsidP="00166208"/>
    <w:p w14:paraId="1436D615" w14:textId="77777777" w:rsidR="00150913" w:rsidRDefault="008269FD" w:rsidP="00B713F9">
      <w:pPr>
        <w:pStyle w:val="Titre2"/>
      </w:pPr>
      <w:bookmarkStart w:id="18" w:name="_Toc135732426"/>
      <w:r w:rsidRPr="006F71F9">
        <w:t>Choix n°1</w:t>
      </w:r>
      <w:r w:rsidRPr="00FA3C1F">
        <w:rPr>
          <w:rFonts w:ascii="Cambria" w:hAnsi="Cambria" w:cs="Cambria"/>
        </w:rPr>
        <w:t> </w:t>
      </w:r>
      <w:r w:rsidRPr="006F71F9">
        <w:t xml:space="preserve">: </w:t>
      </w:r>
      <w:r w:rsidR="00BE687E">
        <w:t>xxx</w:t>
      </w:r>
      <w:bookmarkEnd w:id="18"/>
    </w:p>
    <w:p w14:paraId="16BFB06F" w14:textId="77777777" w:rsidR="006F71F9" w:rsidRDefault="00392730" w:rsidP="00C2308C">
      <w:pPr>
        <w:pStyle w:val="PUCE"/>
      </w:pPr>
      <w:r>
        <w:t>Problématique</w:t>
      </w:r>
    </w:p>
    <w:p w14:paraId="52E04CC4"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E</w:t>
      </w:r>
      <w:r w:rsidRPr="008269FD">
        <w:rPr>
          <w:rFonts w:cstheme="minorHAnsi"/>
          <w:i/>
          <w:color w:val="8F8F8F" w:themeColor="background2" w:themeShade="BF"/>
        </w:rPr>
        <w:t>xprimer la problématique à laquelle répond un choix</w:t>
      </w:r>
    </w:p>
    <w:p w14:paraId="01EDEF1F" w14:textId="77777777" w:rsidR="006F71F9" w:rsidRPr="006F71F9" w:rsidRDefault="006F71F9" w:rsidP="006F71F9"/>
    <w:p w14:paraId="1FFB2BAA" w14:textId="77777777" w:rsidR="00392730" w:rsidRDefault="00392730" w:rsidP="00C2308C">
      <w:pPr>
        <w:pStyle w:val="PUCE"/>
      </w:pPr>
      <w:r>
        <w:t>Solutions possibles</w:t>
      </w:r>
    </w:p>
    <w:p w14:paraId="01C6E378"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w:t>
      </w:r>
      <w:r w:rsidRPr="006F71F9">
        <w:rPr>
          <w:rFonts w:cstheme="minorHAnsi"/>
          <w:i/>
          <w:color w:val="8F8F8F" w:themeColor="background2" w:themeShade="BF"/>
        </w:rPr>
        <w:t>écrire les différentes solutions possibles</w:t>
      </w:r>
    </w:p>
    <w:p w14:paraId="46111A61" w14:textId="77777777" w:rsidR="006F71F9" w:rsidRPr="006F71F9" w:rsidRDefault="006F71F9" w:rsidP="006F71F9"/>
    <w:p w14:paraId="192DE664" w14:textId="77777777" w:rsidR="00392730" w:rsidRDefault="00392730" w:rsidP="00C2308C">
      <w:pPr>
        <w:pStyle w:val="PUCE"/>
      </w:pPr>
      <w:r>
        <w:t>Solution retenue</w:t>
      </w:r>
    </w:p>
    <w:p w14:paraId="10EC4B12"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w:t>
      </w:r>
      <w:r w:rsidRPr="006F71F9">
        <w:rPr>
          <w:rFonts w:cstheme="minorHAnsi"/>
          <w:i/>
          <w:color w:val="8F8F8F" w:themeColor="background2" w:themeShade="BF"/>
        </w:rPr>
        <w:t>écrire le choix effectuer</w:t>
      </w:r>
      <w:r>
        <w:rPr>
          <w:rFonts w:cstheme="minorHAnsi"/>
          <w:i/>
          <w:color w:val="8F8F8F" w:themeColor="background2" w:themeShade="BF"/>
        </w:rPr>
        <w:t xml:space="preserve"> &amp; E</w:t>
      </w:r>
      <w:r w:rsidRPr="006F71F9">
        <w:rPr>
          <w:rFonts w:cstheme="minorHAnsi"/>
          <w:i/>
          <w:color w:val="8F8F8F" w:themeColor="background2" w:themeShade="BF"/>
        </w:rPr>
        <w:t>xpliquer pourquoi le choix a été retenu</w:t>
      </w:r>
    </w:p>
    <w:p w14:paraId="5408A29E" w14:textId="77777777" w:rsidR="006F71F9" w:rsidRPr="006F71F9" w:rsidRDefault="006F71F9" w:rsidP="006F71F9"/>
    <w:p w14:paraId="6A536043" w14:textId="77777777" w:rsidR="00392730" w:rsidRDefault="00392730" w:rsidP="00C2308C">
      <w:pPr>
        <w:pStyle w:val="PUCE"/>
      </w:pPr>
      <w:r>
        <w:t>Conséquences du choix</w:t>
      </w:r>
    </w:p>
    <w:p w14:paraId="1BA0D484" w14:textId="77777777" w:rsidR="006F71F9" w:rsidRPr="006F71F9" w:rsidRDefault="006F71F9" w:rsidP="006F71F9">
      <w:pPr>
        <w:jc w:val="both"/>
        <w:rPr>
          <w:rFonts w:cstheme="minorHAnsi"/>
          <w:i/>
          <w:color w:val="8F8F8F" w:themeColor="background2" w:themeShade="BF"/>
        </w:rPr>
      </w:pPr>
      <w:r>
        <w:rPr>
          <w:rFonts w:cstheme="minorHAnsi"/>
          <w:i/>
          <w:color w:val="8F8F8F" w:themeColor="background2" w:themeShade="BF"/>
        </w:rPr>
        <w:t>Décrire les conséquences du choix</w:t>
      </w:r>
    </w:p>
    <w:p w14:paraId="04058E32" w14:textId="77777777" w:rsidR="006F71F9" w:rsidRPr="006F71F9" w:rsidRDefault="006F71F9" w:rsidP="006F71F9">
      <w:pPr>
        <w:jc w:val="both"/>
        <w:rPr>
          <w:rFonts w:cstheme="minorHAnsi"/>
          <w:i/>
          <w:color w:val="8F8F8F" w:themeColor="background2" w:themeShade="BF"/>
        </w:rPr>
      </w:pPr>
    </w:p>
    <w:p w14:paraId="642CB727" w14:textId="77777777" w:rsidR="006F71F9" w:rsidRPr="006F71F9" w:rsidRDefault="006F71F9" w:rsidP="006F71F9">
      <w:pPr>
        <w:jc w:val="both"/>
        <w:rPr>
          <w:rFonts w:cstheme="minorHAnsi"/>
          <w:b/>
          <w:i/>
          <w:color w:val="8F8F8F" w:themeColor="background2" w:themeShade="BF"/>
          <w:u w:val="single"/>
        </w:rPr>
      </w:pPr>
      <w:r>
        <w:rPr>
          <w:rFonts w:cstheme="minorHAnsi"/>
          <w:b/>
          <w:i/>
          <w:color w:val="8F8F8F" w:themeColor="background2" w:themeShade="BF"/>
          <w:u w:val="single"/>
        </w:rPr>
        <w:t>C</w:t>
      </w:r>
      <w:r w:rsidR="00F37E48">
        <w:rPr>
          <w:rFonts w:cstheme="minorHAnsi"/>
          <w:b/>
          <w:i/>
          <w:color w:val="8F8F8F" w:themeColor="background2" w:themeShade="BF"/>
          <w:u w:val="single"/>
        </w:rPr>
        <w:t>e paragraphe</w:t>
      </w:r>
      <w:r w:rsidRPr="006F71F9">
        <w:rPr>
          <w:rFonts w:cstheme="minorHAnsi"/>
          <w:b/>
          <w:i/>
          <w:color w:val="8F8F8F" w:themeColor="background2" w:themeShade="BF"/>
          <w:u w:val="single"/>
        </w:rPr>
        <w:t xml:space="preserve"> est à itérer autant de fois que de choix à décrire.</w:t>
      </w:r>
    </w:p>
    <w:p w14:paraId="227B4CB4" w14:textId="77777777" w:rsidR="006F71F9" w:rsidRDefault="006F71F9" w:rsidP="006F71F9"/>
    <w:p w14:paraId="6F3A60B1" w14:textId="77777777" w:rsidR="006F71F9" w:rsidRPr="006F71F9" w:rsidRDefault="006F71F9" w:rsidP="006F71F9"/>
    <w:p w14:paraId="1B03B86B" w14:textId="77777777" w:rsidR="006F71F9" w:rsidRDefault="006F71F9" w:rsidP="00C91165"/>
    <w:p w14:paraId="78C6A547" w14:textId="77777777" w:rsidR="006F71F9" w:rsidRDefault="006F71F9" w:rsidP="00C91165">
      <w:pPr>
        <w:sectPr w:rsidR="006F71F9" w:rsidSect="00645A39">
          <w:pgSz w:w="11906" w:h="16838" w:code="9"/>
          <w:pgMar w:top="1134" w:right="851" w:bottom="567" w:left="851" w:header="567" w:footer="567" w:gutter="0"/>
          <w:cols w:space="708"/>
          <w:titlePg/>
          <w:docGrid w:linePitch="360"/>
        </w:sectPr>
      </w:pPr>
    </w:p>
    <w:p w14:paraId="77BF8EC6" w14:textId="77777777" w:rsidR="00A20D3A" w:rsidRPr="006172F3" w:rsidRDefault="00A20D3A" w:rsidP="006172F3">
      <w:pPr>
        <w:pStyle w:val="Titre1"/>
      </w:pPr>
      <w:bookmarkStart w:id="19" w:name="_Toc135732427"/>
      <w:r w:rsidRPr="006172F3">
        <w:lastRenderedPageBreak/>
        <w:t xml:space="preserve">Architecture </w:t>
      </w:r>
      <w:r w:rsidR="009455BB" w:rsidRPr="006172F3">
        <w:t>technique</w:t>
      </w:r>
      <w:bookmarkEnd w:id="19"/>
    </w:p>
    <w:p w14:paraId="6A56C6D3" w14:textId="482BA1B4" w:rsidR="002A60A7" w:rsidRDefault="002A60A7" w:rsidP="002A60A7">
      <w:pPr>
        <w:jc w:val="both"/>
        <w:rPr>
          <w:rFonts w:cstheme="minorHAnsi"/>
          <w:i/>
          <w:color w:val="8F8F8F" w:themeColor="background2" w:themeShade="BF"/>
        </w:rPr>
      </w:pPr>
      <w:r>
        <w:rPr>
          <w:rFonts w:cstheme="minorHAnsi"/>
          <w:i/>
          <w:color w:val="8F8F8F" w:themeColor="background2" w:themeShade="BF"/>
        </w:rPr>
        <w:t xml:space="preserve">L’objectif de ce chapitre est de décrire en détail l’ensemble des composants constituant la solution </w:t>
      </w:r>
    </w:p>
    <w:p w14:paraId="4CE75B2B" w14:textId="77777777" w:rsidR="00D82DB0" w:rsidRDefault="00D82DB0" w:rsidP="002A60A7">
      <w:pPr>
        <w:jc w:val="both"/>
        <w:rPr>
          <w:rFonts w:cstheme="minorHAnsi"/>
          <w:i/>
          <w:color w:val="8F8F8F" w:themeColor="background2" w:themeShade="BF"/>
        </w:rPr>
      </w:pPr>
    </w:p>
    <w:p w14:paraId="1E167CD3" w14:textId="77777777" w:rsidR="002A60A7" w:rsidRDefault="002A60A7" w:rsidP="002A60A7">
      <w:pPr>
        <w:jc w:val="both"/>
        <w:rPr>
          <w:rFonts w:cstheme="minorHAnsi"/>
          <w:i/>
          <w:color w:val="8F8F8F" w:themeColor="background2" w:themeShade="BF"/>
        </w:rPr>
      </w:pPr>
      <w:r>
        <w:rPr>
          <w:rFonts w:cstheme="minorHAnsi"/>
          <w:i/>
          <w:color w:val="8F8F8F" w:themeColor="background2" w:themeShade="BF"/>
        </w:rPr>
        <w:t xml:space="preserve">Un composant </w:t>
      </w:r>
    </w:p>
    <w:p w14:paraId="5FBF5AE8" w14:textId="77777777" w:rsidR="002A60A7" w:rsidRPr="00D74E03" w:rsidRDefault="002A60A7" w:rsidP="00C2308C">
      <w:pPr>
        <w:pStyle w:val="Paragraphedeliste"/>
        <w:numPr>
          <w:ilvl w:val="0"/>
          <w:numId w:val="6"/>
        </w:numPr>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Repose sur une infrastructure (matérielle ou virtuelle)</w:t>
      </w:r>
    </w:p>
    <w:p w14:paraId="4B0F4F39" w14:textId="77777777" w:rsidR="002A60A7" w:rsidRPr="00D74E03" w:rsidRDefault="002A60A7" w:rsidP="00C2308C">
      <w:pPr>
        <w:pStyle w:val="Paragraphedeliste"/>
        <w:numPr>
          <w:ilvl w:val="0"/>
          <w:numId w:val="6"/>
        </w:numPr>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Supporte un ou plusieurs solutions logicielles</w:t>
      </w:r>
    </w:p>
    <w:p w14:paraId="255F087D" w14:textId="77777777" w:rsidR="002A60A7" w:rsidRPr="00D74E03" w:rsidRDefault="002A60A7" w:rsidP="00C2308C">
      <w:pPr>
        <w:pStyle w:val="Paragraphedeliste"/>
        <w:numPr>
          <w:ilvl w:val="0"/>
          <w:numId w:val="6"/>
        </w:numPr>
        <w:spacing w:after="120"/>
        <w:ind w:left="714" w:hanging="357"/>
        <w:jc w:val="both"/>
        <w:rPr>
          <w:rFonts w:asciiTheme="minorHAnsi" w:hAnsiTheme="minorHAnsi" w:cstheme="minorHAnsi"/>
          <w:i/>
          <w:color w:val="8F8F8F" w:themeColor="background2" w:themeShade="BF"/>
          <w:sz w:val="20"/>
        </w:rPr>
      </w:pPr>
      <w:r w:rsidRPr="00D74E03">
        <w:rPr>
          <w:rFonts w:asciiTheme="minorHAnsi" w:hAnsiTheme="minorHAnsi" w:cstheme="minorHAnsi"/>
          <w:i/>
          <w:color w:val="8F8F8F" w:themeColor="background2" w:themeShade="BF"/>
          <w:sz w:val="20"/>
        </w:rPr>
        <w:t>Peut mettre en œuvre des éléments logiques au sein de ces solutions logicielles</w:t>
      </w:r>
    </w:p>
    <w:p w14:paraId="49D56187" w14:textId="77777777" w:rsidR="002A60A7" w:rsidRDefault="002A60A7" w:rsidP="002A60A7">
      <w:pPr>
        <w:jc w:val="both"/>
        <w:rPr>
          <w:rFonts w:cstheme="minorHAnsi"/>
          <w:i/>
          <w:color w:val="8F8F8F" w:themeColor="background2" w:themeShade="BF"/>
        </w:rPr>
      </w:pPr>
      <w:r>
        <w:rPr>
          <w:rFonts w:cstheme="minorHAnsi"/>
          <w:i/>
          <w:color w:val="8F8F8F" w:themeColor="background2" w:themeShade="BF"/>
        </w:rPr>
        <w:t xml:space="preserve">Cette description doit s’effectuer avec une approche en couche « N </w:t>
      </w:r>
      <w:proofErr w:type="spellStart"/>
      <w:r>
        <w:rPr>
          <w:rFonts w:cstheme="minorHAnsi"/>
          <w:i/>
          <w:color w:val="8F8F8F" w:themeColor="background2" w:themeShade="BF"/>
        </w:rPr>
        <w:t>Tier</w:t>
      </w:r>
      <w:proofErr w:type="spellEnd"/>
      <w:r>
        <w:rPr>
          <w:rFonts w:cstheme="minorHAnsi"/>
          <w:i/>
          <w:color w:val="8F8F8F" w:themeColor="background2" w:themeShade="BF"/>
        </w:rPr>
        <w:t> » </w:t>
      </w:r>
    </w:p>
    <w:p w14:paraId="1A0B41C6" w14:textId="77777777" w:rsidR="002A60A7" w:rsidRPr="00D860A4"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 xml:space="preserve">Description de la couche de </w:t>
      </w:r>
      <w:r>
        <w:rPr>
          <w:rFonts w:asciiTheme="minorHAnsi" w:hAnsiTheme="minorHAnsi" w:cstheme="minorHAnsi"/>
          <w:i/>
          <w:color w:val="8F8F8F" w:themeColor="background2" w:themeShade="BF"/>
          <w:sz w:val="20"/>
        </w:rPr>
        <w:t>pré</w:t>
      </w:r>
      <w:r w:rsidRPr="00D860A4">
        <w:rPr>
          <w:rFonts w:asciiTheme="minorHAnsi" w:hAnsiTheme="minorHAnsi" w:cstheme="minorHAnsi"/>
          <w:i/>
          <w:color w:val="8F8F8F" w:themeColor="background2" w:themeShade="BF"/>
          <w:sz w:val="20"/>
        </w:rPr>
        <w:t>sentation (c</w:t>
      </w:r>
      <w:r>
        <w:rPr>
          <w:rFonts w:asciiTheme="minorHAnsi" w:hAnsiTheme="minorHAnsi" w:cstheme="minorHAnsi"/>
          <w:i/>
          <w:color w:val="8F8F8F" w:themeColor="background2" w:themeShade="BF"/>
          <w:sz w:val="20"/>
        </w:rPr>
        <w:t>omposants traitant les accès de</w:t>
      </w:r>
      <w:r w:rsidRPr="00D860A4">
        <w:rPr>
          <w:rFonts w:asciiTheme="minorHAnsi" w:hAnsiTheme="minorHAnsi" w:cstheme="minorHAnsi"/>
          <w:i/>
          <w:color w:val="8F8F8F" w:themeColor="background2" w:themeShade="BF"/>
          <w:sz w:val="20"/>
        </w:rPr>
        <w:t>puis les postes clients)</w:t>
      </w:r>
    </w:p>
    <w:p w14:paraId="3CE71894" w14:textId="77777777" w:rsidR="002A60A7" w:rsidRPr="00D860A4"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Description de la couche application (composants en charge des traitements applicatifs)</w:t>
      </w:r>
    </w:p>
    <w:p w14:paraId="08A6C2D5" w14:textId="77777777" w:rsidR="002A60A7" w:rsidRPr="00D860A4"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Description de la couche données (composants hébergeant les données de la solution)</w:t>
      </w:r>
    </w:p>
    <w:p w14:paraId="008D096C" w14:textId="77777777" w:rsidR="002A60A7" w:rsidRDefault="002A60A7" w:rsidP="00C2308C">
      <w:pPr>
        <w:pStyle w:val="Paragraphedeliste"/>
        <w:numPr>
          <w:ilvl w:val="0"/>
          <w:numId w:val="6"/>
        </w:numPr>
        <w:spacing w:after="120"/>
        <w:ind w:left="714" w:hanging="357"/>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Description de la couche client (composants situés au niveau des postes de travail)</w:t>
      </w:r>
    </w:p>
    <w:p w14:paraId="34BF88E4" w14:textId="77777777" w:rsidR="00E85680" w:rsidRDefault="00E85680" w:rsidP="002A60A7">
      <w:pPr>
        <w:jc w:val="both"/>
        <w:rPr>
          <w:rFonts w:cstheme="minorHAnsi"/>
          <w:i/>
          <w:color w:val="8F8F8F" w:themeColor="background2" w:themeShade="BF"/>
        </w:rPr>
      </w:pPr>
    </w:p>
    <w:p w14:paraId="3E6BFB80" w14:textId="77777777" w:rsidR="00E85680" w:rsidRDefault="00D82DB0" w:rsidP="00E85680">
      <w:pPr>
        <w:jc w:val="center"/>
        <w:rPr>
          <w:rFonts w:cstheme="minorHAnsi"/>
          <w:i/>
          <w:color w:val="8F8F8F" w:themeColor="background2" w:themeShade="BF"/>
        </w:rPr>
      </w:pPr>
      <w:r>
        <w:rPr>
          <w:noProof/>
          <w:lang w:eastAsia="fr-FR"/>
        </w:rPr>
        <w:lastRenderedPageBreak/>
        <w:drawing>
          <wp:inline distT="0" distB="0" distL="0" distR="0" wp14:anchorId="3026DAEF" wp14:editId="5DA9C85B">
            <wp:extent cx="4404000" cy="3955200"/>
            <wp:effectExtent l="0" t="0" r="0" b="762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AT__Description_Des_Composants-1.0.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04000" cy="3955200"/>
                    </a:xfrm>
                    <a:prstGeom prst="rect">
                      <a:avLst/>
                    </a:prstGeom>
                  </pic:spPr>
                </pic:pic>
              </a:graphicData>
            </a:graphic>
          </wp:inline>
        </w:drawing>
      </w:r>
    </w:p>
    <w:p w14:paraId="392BBD73" w14:textId="77777777" w:rsidR="00E85680" w:rsidRDefault="00E85680" w:rsidP="002A60A7">
      <w:pPr>
        <w:jc w:val="both"/>
        <w:rPr>
          <w:rFonts w:cstheme="minorHAnsi"/>
          <w:i/>
          <w:color w:val="8F8F8F" w:themeColor="background2" w:themeShade="BF"/>
        </w:rPr>
      </w:pPr>
    </w:p>
    <w:p w14:paraId="3DAF35DF" w14:textId="4F9C45BA" w:rsidR="002A60A7" w:rsidRDefault="002A60A7" w:rsidP="002A60A7">
      <w:pPr>
        <w:jc w:val="both"/>
        <w:rPr>
          <w:rFonts w:cstheme="minorHAnsi"/>
          <w:i/>
          <w:color w:val="8F8F8F" w:themeColor="background2" w:themeShade="BF"/>
        </w:rPr>
      </w:pPr>
      <w:r>
        <w:rPr>
          <w:rFonts w:cstheme="minorHAnsi"/>
          <w:i/>
          <w:color w:val="8F8F8F" w:themeColor="background2" w:themeShade="BF"/>
        </w:rPr>
        <w:t>Si la séparation en couche s’avère techniquement impossible, il faut adapter les paragraphes. Par exemple :</w:t>
      </w:r>
    </w:p>
    <w:p w14:paraId="05B28A5A" w14:textId="77777777" w:rsidR="002A60A7"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 xml:space="preserve">Description de la couche de </w:t>
      </w:r>
      <w:r>
        <w:rPr>
          <w:rFonts w:asciiTheme="minorHAnsi" w:hAnsiTheme="minorHAnsi" w:cstheme="minorHAnsi"/>
          <w:i/>
          <w:color w:val="8F8F8F" w:themeColor="background2" w:themeShade="BF"/>
          <w:sz w:val="20"/>
        </w:rPr>
        <w:t>pré</w:t>
      </w:r>
      <w:r w:rsidRPr="00D860A4">
        <w:rPr>
          <w:rFonts w:asciiTheme="minorHAnsi" w:hAnsiTheme="minorHAnsi" w:cstheme="minorHAnsi"/>
          <w:i/>
          <w:color w:val="8F8F8F" w:themeColor="background2" w:themeShade="BF"/>
          <w:sz w:val="20"/>
        </w:rPr>
        <w:t>sentation</w:t>
      </w:r>
      <w:r>
        <w:rPr>
          <w:rFonts w:asciiTheme="minorHAnsi" w:hAnsiTheme="minorHAnsi" w:cstheme="minorHAnsi"/>
          <w:i/>
          <w:color w:val="8F8F8F" w:themeColor="background2" w:themeShade="BF"/>
          <w:sz w:val="20"/>
        </w:rPr>
        <w:t xml:space="preserve"> / application</w:t>
      </w:r>
    </w:p>
    <w:p w14:paraId="2D725193" w14:textId="77777777" w:rsidR="002A60A7"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Pr>
          <w:rFonts w:asciiTheme="minorHAnsi" w:hAnsiTheme="minorHAnsi" w:cstheme="minorHAnsi"/>
          <w:i/>
          <w:color w:val="8F8F8F" w:themeColor="background2" w:themeShade="BF"/>
          <w:sz w:val="20"/>
        </w:rPr>
        <w:t>Description de la couche application / données</w:t>
      </w:r>
    </w:p>
    <w:p w14:paraId="15B034B2" w14:textId="77777777" w:rsidR="002A60A7" w:rsidRPr="00D860A4" w:rsidRDefault="002A60A7" w:rsidP="00C2308C">
      <w:pPr>
        <w:pStyle w:val="Paragraphedeliste"/>
        <w:numPr>
          <w:ilvl w:val="0"/>
          <w:numId w:val="6"/>
        </w:numPr>
        <w:spacing w:after="120"/>
        <w:ind w:left="714" w:hanging="357"/>
        <w:jc w:val="both"/>
        <w:rPr>
          <w:rFonts w:asciiTheme="minorHAnsi" w:hAnsiTheme="minorHAnsi" w:cstheme="minorHAnsi"/>
          <w:i/>
          <w:color w:val="8F8F8F" w:themeColor="background2" w:themeShade="BF"/>
          <w:sz w:val="20"/>
        </w:rPr>
      </w:pPr>
      <w:r>
        <w:rPr>
          <w:rFonts w:asciiTheme="minorHAnsi" w:hAnsiTheme="minorHAnsi" w:cstheme="minorHAnsi"/>
          <w:i/>
          <w:color w:val="8F8F8F" w:themeColor="background2" w:themeShade="BF"/>
          <w:sz w:val="20"/>
        </w:rPr>
        <w:t>Description de la couche présentation / application / données si la solution est monolithique</w:t>
      </w:r>
    </w:p>
    <w:p w14:paraId="23E23E4C" w14:textId="77777777" w:rsidR="002A60A7" w:rsidRDefault="002A60A7" w:rsidP="002A60A7">
      <w:pPr>
        <w:jc w:val="both"/>
        <w:rPr>
          <w:rFonts w:cstheme="minorHAnsi"/>
          <w:i/>
          <w:color w:val="8F8F8F" w:themeColor="background2" w:themeShade="BF"/>
        </w:rPr>
      </w:pPr>
      <w:r>
        <w:rPr>
          <w:rFonts w:cstheme="minorHAnsi"/>
          <w:i/>
          <w:color w:val="8F8F8F" w:themeColor="background2" w:themeShade="BF"/>
        </w:rPr>
        <w:t>Les composants de chacune de ces couches peuvent être hébergés par l’AP-HP ou être hébergés dans un Cloud privé.</w:t>
      </w:r>
    </w:p>
    <w:p w14:paraId="397CB4D7" w14:textId="77777777" w:rsidR="002A60A7" w:rsidRDefault="002A60A7" w:rsidP="002A60A7">
      <w:pPr>
        <w:jc w:val="both"/>
        <w:rPr>
          <w:rFonts w:cstheme="minorHAnsi"/>
          <w:i/>
          <w:color w:val="8F8F8F" w:themeColor="background2" w:themeShade="BF"/>
        </w:rPr>
      </w:pPr>
      <w:r>
        <w:rPr>
          <w:rFonts w:cstheme="minorHAnsi"/>
          <w:i/>
          <w:color w:val="8F8F8F" w:themeColor="background2" w:themeShade="BF"/>
        </w:rPr>
        <w:t>Cette approche reste valable pour une architecture en micro-services.</w:t>
      </w:r>
    </w:p>
    <w:p w14:paraId="00325DAC" w14:textId="77777777" w:rsidR="002A60A7" w:rsidRDefault="002A60A7" w:rsidP="002A60A7">
      <w:pPr>
        <w:jc w:val="both"/>
        <w:rPr>
          <w:rFonts w:cstheme="minorHAnsi"/>
          <w:i/>
          <w:color w:val="8F8F8F" w:themeColor="background2" w:themeShade="BF"/>
        </w:rPr>
      </w:pPr>
      <w:r>
        <w:rPr>
          <w:rFonts w:cstheme="minorHAnsi"/>
          <w:i/>
          <w:color w:val="8F8F8F" w:themeColor="background2" w:themeShade="BF"/>
        </w:rPr>
        <w:t>A cela doivent s’ajouter les zones suivantes</w:t>
      </w:r>
    </w:p>
    <w:p w14:paraId="2740407D" w14:textId="77777777" w:rsidR="002A60A7" w:rsidRPr="00150082"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lastRenderedPageBreak/>
        <w:t>Description de la zone d’échange (composant assurant les traitements des flux avec les solutions externes à la solution décrite)</w:t>
      </w:r>
    </w:p>
    <w:p w14:paraId="66F6CD4E" w14:textId="77777777" w:rsidR="002A60A7" w:rsidRPr="00D860A4"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Pr>
          <w:rFonts w:asciiTheme="minorHAnsi" w:hAnsiTheme="minorHAnsi" w:cstheme="minorHAnsi"/>
          <w:i/>
          <w:color w:val="8F8F8F" w:themeColor="background2" w:themeShade="BF"/>
          <w:sz w:val="20"/>
        </w:rPr>
        <w:t>Description de la zone de stockage persistant</w:t>
      </w:r>
    </w:p>
    <w:p w14:paraId="252F2605" w14:textId="326906E5" w:rsidR="002A60A7" w:rsidRDefault="002A60A7" w:rsidP="00C2308C">
      <w:pPr>
        <w:pStyle w:val="Paragraphedeliste"/>
        <w:numPr>
          <w:ilvl w:val="0"/>
          <w:numId w:val="2"/>
        </w:numPr>
        <w:jc w:val="both"/>
        <w:rPr>
          <w:rFonts w:asciiTheme="minorHAnsi" w:hAnsiTheme="minorHAnsi" w:cstheme="minorHAnsi"/>
          <w:i/>
          <w:color w:val="8F8F8F" w:themeColor="background2" w:themeShade="BF"/>
          <w:sz w:val="20"/>
        </w:rPr>
      </w:pPr>
      <w:r w:rsidRPr="00D860A4">
        <w:rPr>
          <w:rFonts w:asciiTheme="minorHAnsi" w:hAnsiTheme="minorHAnsi" w:cstheme="minorHAnsi"/>
          <w:i/>
          <w:color w:val="8F8F8F" w:themeColor="background2" w:themeShade="BF"/>
          <w:sz w:val="20"/>
        </w:rPr>
        <w:t>Description de la</w:t>
      </w:r>
      <w:r>
        <w:rPr>
          <w:rFonts w:asciiTheme="minorHAnsi" w:hAnsiTheme="minorHAnsi" w:cstheme="minorHAnsi"/>
          <w:i/>
          <w:color w:val="8F8F8F" w:themeColor="background2" w:themeShade="BF"/>
          <w:sz w:val="20"/>
        </w:rPr>
        <w:t xml:space="preserve"> zone des services de partenaires externes et utilisés par la solution</w:t>
      </w:r>
    </w:p>
    <w:p w14:paraId="28EE080C" w14:textId="3841EBC8" w:rsidR="00E85680" w:rsidRPr="00E85680" w:rsidRDefault="00E85680" w:rsidP="00E85680">
      <w:pPr>
        <w:jc w:val="both"/>
        <w:rPr>
          <w:rFonts w:cstheme="minorHAnsi"/>
          <w:i/>
          <w:color w:val="8F8F8F" w:themeColor="background2" w:themeShade="BF"/>
        </w:rPr>
      </w:pPr>
      <w:r w:rsidRPr="00E85680">
        <w:rPr>
          <w:rFonts w:cstheme="minorHAnsi"/>
          <w:i/>
          <w:color w:val="8F8F8F" w:themeColor="background2" w:themeShade="BF"/>
        </w:rPr>
        <w:t>L’objectif de ce tableau est de référencer tous les environnements traités dans ce DAT p</w:t>
      </w:r>
      <w:r w:rsidR="00D94853">
        <w:rPr>
          <w:rFonts w:cstheme="minorHAnsi"/>
          <w:i/>
          <w:color w:val="8F8F8F" w:themeColor="background2" w:themeShade="BF"/>
        </w:rPr>
        <w:t>our la solution à déployer. Tous les</w:t>
      </w:r>
      <w:r w:rsidRPr="00E85680">
        <w:rPr>
          <w:rFonts w:cstheme="minorHAnsi"/>
          <w:i/>
          <w:color w:val="8F8F8F" w:themeColor="background2" w:themeShade="BF"/>
        </w:rPr>
        <w:t xml:space="preserve"> paragraphe</w:t>
      </w:r>
      <w:r w:rsidR="00D94853">
        <w:rPr>
          <w:rFonts w:cstheme="minorHAnsi"/>
          <w:i/>
          <w:color w:val="8F8F8F" w:themeColor="background2" w:themeShade="BF"/>
        </w:rPr>
        <w:t>s</w:t>
      </w:r>
      <w:r w:rsidRPr="00E85680">
        <w:rPr>
          <w:rFonts w:cstheme="minorHAnsi"/>
          <w:i/>
          <w:color w:val="8F8F8F" w:themeColor="background2" w:themeShade="BF"/>
        </w:rPr>
        <w:t xml:space="preserve"> d’environnement non instruit </w:t>
      </w:r>
      <w:r w:rsidR="006B791F" w:rsidRPr="00E85680">
        <w:rPr>
          <w:rFonts w:cstheme="minorHAnsi"/>
          <w:i/>
          <w:color w:val="8F8F8F" w:themeColor="background2" w:themeShade="BF"/>
        </w:rPr>
        <w:t>peuvent</w:t>
      </w:r>
      <w:r w:rsidRPr="00E85680">
        <w:rPr>
          <w:rFonts w:cstheme="minorHAnsi"/>
          <w:i/>
          <w:color w:val="8F8F8F" w:themeColor="background2" w:themeShade="BF"/>
        </w:rPr>
        <w:t xml:space="preserve"> être supprimé</w:t>
      </w:r>
      <w:r w:rsidR="006B791F">
        <w:rPr>
          <w:rFonts w:cstheme="minorHAnsi"/>
          <w:i/>
          <w:color w:val="8F8F8F" w:themeColor="background2" w:themeShade="BF"/>
        </w:rPr>
        <w:t>s</w:t>
      </w:r>
      <w:r w:rsidRPr="00E85680">
        <w:rPr>
          <w:rFonts w:cstheme="minorHAnsi"/>
          <w:i/>
          <w:color w:val="8F8F8F" w:themeColor="background2" w:themeShade="BF"/>
        </w:rPr>
        <w:t xml:space="preserve"> du document. </w:t>
      </w:r>
      <w:r w:rsidRPr="00E85680">
        <w:rPr>
          <w:rFonts w:cstheme="minorHAnsi"/>
          <w:b/>
          <w:i/>
          <w:color w:val="8F8F8F" w:themeColor="background2" w:themeShade="BF"/>
          <w:u w:val="single"/>
        </w:rPr>
        <w:t>L’ajout d’un environnement supplémentaire et donc de son paragraphe associé doit être dupliquer depuis le modèle de DAT.</w:t>
      </w:r>
    </w:p>
    <w:p w14:paraId="4EB76C7B" w14:textId="77777777" w:rsidR="00E85680" w:rsidRDefault="00E85680" w:rsidP="004742E6"/>
    <w:tbl>
      <w:tblPr>
        <w:tblStyle w:val="DATStandardLigne"/>
        <w:tblW w:w="10206" w:type="dxa"/>
        <w:tblLayout w:type="fixed"/>
        <w:tblLook w:val="0600" w:firstRow="0" w:lastRow="0" w:firstColumn="0" w:lastColumn="0" w:noHBand="1" w:noVBand="1"/>
      </w:tblPr>
      <w:tblGrid>
        <w:gridCol w:w="2104"/>
        <w:gridCol w:w="1559"/>
        <w:gridCol w:w="6543"/>
      </w:tblGrid>
      <w:tr w:rsidR="00E85680" w:rsidRPr="00993EE8" w14:paraId="6735B71E" w14:textId="77777777" w:rsidTr="004742E6">
        <w:trPr>
          <w:trHeight w:val="454"/>
          <w:tblHeader/>
        </w:trPr>
        <w:tc>
          <w:tcPr>
            <w:tcW w:w="10206" w:type="dxa"/>
            <w:gridSpan w:val="3"/>
            <w:tcBorders>
              <w:top w:val="single" w:sz="18" w:space="0" w:color="083575" w:themeColor="accent2"/>
              <w:bottom w:val="single" w:sz="12" w:space="0" w:color="FFFFFF" w:themeColor="background1"/>
            </w:tcBorders>
            <w:shd w:val="clear" w:color="auto" w:fill="083575" w:themeFill="accent2"/>
          </w:tcPr>
          <w:p w14:paraId="6DC98665" w14:textId="77777777" w:rsidR="00E85680" w:rsidRPr="00993EE8" w:rsidRDefault="00E85680" w:rsidP="00B94F14">
            <w:pPr>
              <w:spacing w:line="240" w:lineRule="auto"/>
              <w:rPr>
                <w:rFonts w:cstheme="minorHAnsi"/>
                <w:color w:val="FFFFFF"/>
              </w:rPr>
            </w:pPr>
            <w:r>
              <w:rPr>
                <w:rFonts w:cstheme="minorHAnsi"/>
                <w:color w:val="FFFFFF"/>
              </w:rPr>
              <w:t>LISTE DES ENVIRONNEMENTS DECRITS DANS LE DAT</w:t>
            </w:r>
          </w:p>
        </w:tc>
      </w:tr>
      <w:tr w:rsidR="00E85680" w:rsidRPr="002810DA" w14:paraId="2C9AE5ED" w14:textId="77777777" w:rsidTr="004742E6">
        <w:trPr>
          <w:trHeight w:val="454"/>
          <w:tblHeader/>
        </w:trPr>
        <w:tc>
          <w:tcPr>
            <w:tcW w:w="2104" w:type="dxa"/>
            <w:tcBorders>
              <w:top w:val="single" w:sz="12" w:space="0" w:color="FFFFFF" w:themeColor="background1"/>
              <w:bottom w:val="nil"/>
              <w:right w:val="single" w:sz="12" w:space="0" w:color="FFFFFF" w:themeColor="background1"/>
            </w:tcBorders>
            <w:shd w:val="clear" w:color="auto" w:fill="083575" w:themeFill="accent2"/>
          </w:tcPr>
          <w:p w14:paraId="12BEDF6E" w14:textId="77777777" w:rsidR="00E85680" w:rsidRPr="002810DA" w:rsidRDefault="00E85680" w:rsidP="00B94F14">
            <w:pPr>
              <w:tabs>
                <w:tab w:val="left" w:pos="1440"/>
                <w:tab w:val="left" w:pos="2160"/>
              </w:tabs>
              <w:spacing w:line="240" w:lineRule="auto"/>
              <w:rPr>
                <w:rFonts w:cstheme="minorHAnsi"/>
                <w:color w:val="FFFFFF"/>
                <w:sz w:val="18"/>
              </w:rPr>
            </w:pPr>
            <w:r w:rsidRPr="002810DA">
              <w:rPr>
                <w:rFonts w:cstheme="minorHAnsi"/>
                <w:color w:val="FFFFFF"/>
                <w:sz w:val="18"/>
              </w:rPr>
              <w:t>ENVIONNEMENT</w:t>
            </w:r>
          </w:p>
        </w:tc>
        <w:tc>
          <w:tcPr>
            <w:tcW w:w="1559"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F8E3728" w14:textId="77777777" w:rsidR="00E85680" w:rsidRPr="002810DA" w:rsidRDefault="00E85680" w:rsidP="00B94F14">
            <w:pPr>
              <w:spacing w:line="240" w:lineRule="auto"/>
              <w:rPr>
                <w:rFonts w:cstheme="minorHAnsi"/>
                <w:color w:val="FFFFFF"/>
                <w:sz w:val="18"/>
              </w:rPr>
            </w:pPr>
            <w:r w:rsidRPr="002810DA">
              <w:rPr>
                <w:rFonts w:cstheme="minorHAnsi"/>
                <w:color w:val="FFFFFF"/>
                <w:sz w:val="18"/>
              </w:rPr>
              <w:t>INSTRUIT</w:t>
            </w:r>
          </w:p>
        </w:tc>
        <w:tc>
          <w:tcPr>
            <w:tcW w:w="6543" w:type="dxa"/>
            <w:tcBorders>
              <w:top w:val="single" w:sz="12" w:space="0" w:color="FFFFFF" w:themeColor="background1"/>
              <w:left w:val="single" w:sz="12" w:space="0" w:color="FFFFFF" w:themeColor="background1"/>
              <w:bottom w:val="nil"/>
            </w:tcBorders>
            <w:shd w:val="clear" w:color="auto" w:fill="083575" w:themeFill="accent2"/>
          </w:tcPr>
          <w:p w14:paraId="4DE6DC36" w14:textId="77777777" w:rsidR="00E85680" w:rsidRPr="002810DA" w:rsidRDefault="00E85680" w:rsidP="00B94F14">
            <w:pPr>
              <w:spacing w:line="240" w:lineRule="auto"/>
              <w:rPr>
                <w:rFonts w:cstheme="minorHAnsi"/>
                <w:color w:val="FFFFFF"/>
                <w:sz w:val="18"/>
              </w:rPr>
            </w:pPr>
            <w:r w:rsidRPr="002810DA">
              <w:rPr>
                <w:rFonts w:cstheme="minorHAnsi"/>
                <w:color w:val="FFFFFF"/>
                <w:sz w:val="18"/>
              </w:rPr>
              <w:t>COMMENTAIRES</w:t>
            </w:r>
          </w:p>
        </w:tc>
      </w:tr>
      <w:tr w:rsidR="00E85680" w:rsidRPr="001E2AC9" w14:paraId="27FC3EEA" w14:textId="77777777" w:rsidTr="00B94F14">
        <w:trPr>
          <w:trHeight w:val="454"/>
        </w:trPr>
        <w:tc>
          <w:tcPr>
            <w:tcW w:w="2104" w:type="dxa"/>
            <w:tcBorders>
              <w:top w:val="nil"/>
            </w:tcBorders>
            <w:shd w:val="clear" w:color="auto" w:fill="FFFFFF" w:themeFill="background1"/>
          </w:tcPr>
          <w:p w14:paraId="4D737490" w14:textId="77777777" w:rsidR="00E85680" w:rsidRPr="00C25B57" w:rsidRDefault="00E85680" w:rsidP="00B94F14">
            <w:pPr>
              <w:tabs>
                <w:tab w:val="left" w:pos="1440"/>
                <w:tab w:val="left" w:pos="2160"/>
              </w:tabs>
              <w:spacing w:line="240" w:lineRule="auto"/>
              <w:rPr>
                <w:rFonts w:asciiTheme="minorHAnsi" w:hAnsiTheme="minorHAnsi" w:cstheme="minorHAnsi"/>
                <w:b w:val="0"/>
                <w:color w:val="auto"/>
                <w:sz w:val="18"/>
                <w:szCs w:val="18"/>
              </w:rPr>
            </w:pPr>
            <w:r w:rsidRPr="00C25B57">
              <w:rPr>
                <w:rFonts w:cstheme="minorHAnsi"/>
                <w:b w:val="0"/>
                <w:color w:val="auto"/>
                <w:sz w:val="18"/>
                <w:szCs w:val="18"/>
              </w:rPr>
              <w:t>PRODUCTION</w:t>
            </w:r>
            <w:r w:rsidRPr="00C25B57">
              <w:rPr>
                <w:rFonts w:cstheme="minorHAnsi"/>
                <w:b w:val="0"/>
                <w:color w:val="auto"/>
                <w:sz w:val="18"/>
                <w:szCs w:val="18"/>
                <w:vertAlign w:val="superscript"/>
              </w:rPr>
              <w:t>[1]</w:t>
            </w:r>
          </w:p>
        </w:tc>
        <w:tc>
          <w:tcPr>
            <w:tcW w:w="1559" w:type="dxa"/>
            <w:tcBorders>
              <w:top w:val="nil"/>
            </w:tcBorders>
            <w:shd w:val="clear" w:color="auto" w:fill="FFFFFF" w:themeFill="background1"/>
          </w:tcPr>
          <w:p w14:paraId="614B8C61" w14:textId="61B4D309" w:rsidR="00E85680" w:rsidRPr="006B791F" w:rsidRDefault="00EE2FC7" w:rsidP="00B94F14">
            <w:pPr>
              <w:spacing w:line="240" w:lineRule="auto"/>
              <w:rPr>
                <w:rFonts w:asciiTheme="minorHAnsi" w:hAnsiTheme="minorHAnsi" w:cstheme="minorHAnsi"/>
                <w:b w:val="0"/>
                <w:color w:val="auto"/>
                <w:szCs w:val="18"/>
              </w:rPr>
            </w:pPr>
            <w:sdt>
              <w:sdtPr>
                <w:rPr>
                  <w:rFonts w:cs="Open Sans"/>
                  <w:szCs w:val="18"/>
                </w:rPr>
                <w:id w:val="2120481236"/>
                <w15:appearance w15:val="hidden"/>
                <w14:checkbox>
                  <w14:checked w14:val="1"/>
                  <w14:checkedState w14:val="00FE" w14:font="Wingdings"/>
                  <w14:uncheckedState w14:val="006F" w14:font="Wingdings"/>
                </w14:checkbox>
              </w:sdtPr>
              <w:sdtContent>
                <w:r w:rsidR="00B409E5" w:rsidRPr="006B791F">
                  <w:rPr>
                    <w:rFonts w:cs="Open Sans"/>
                    <w:b w:val="0"/>
                    <w:szCs w:val="18"/>
                  </w:rPr>
                  <w:sym w:font="Wingdings" w:char="F0FE"/>
                </w:r>
              </w:sdtContent>
            </w:sdt>
          </w:p>
        </w:tc>
        <w:tc>
          <w:tcPr>
            <w:tcW w:w="6543" w:type="dxa"/>
            <w:tcBorders>
              <w:top w:val="nil"/>
            </w:tcBorders>
            <w:shd w:val="clear" w:color="auto" w:fill="FFFFFF" w:themeFill="background1"/>
          </w:tcPr>
          <w:p w14:paraId="2A555DCD" w14:textId="77777777" w:rsidR="00E85680" w:rsidRPr="00C25B57" w:rsidRDefault="00E85680" w:rsidP="00B94F14">
            <w:pPr>
              <w:spacing w:line="240" w:lineRule="auto"/>
              <w:jc w:val="left"/>
              <w:rPr>
                <w:rFonts w:asciiTheme="minorHAnsi" w:hAnsiTheme="minorHAnsi" w:cstheme="minorHAnsi"/>
                <w:b w:val="0"/>
                <w:color w:val="auto"/>
                <w:sz w:val="18"/>
                <w:szCs w:val="18"/>
              </w:rPr>
            </w:pPr>
          </w:p>
        </w:tc>
      </w:tr>
      <w:tr w:rsidR="00E85680" w:rsidRPr="001E2AC9" w14:paraId="0FF9323D" w14:textId="77777777" w:rsidTr="00B94F14">
        <w:trPr>
          <w:trHeight w:val="454"/>
        </w:trPr>
        <w:tc>
          <w:tcPr>
            <w:tcW w:w="2104" w:type="dxa"/>
            <w:shd w:val="clear" w:color="auto" w:fill="FFFFFF" w:themeFill="background1"/>
          </w:tcPr>
          <w:p w14:paraId="13066EC0" w14:textId="77777777" w:rsidR="00E85680" w:rsidRPr="00C25B57" w:rsidRDefault="00E85680" w:rsidP="00B94F14">
            <w:pPr>
              <w:tabs>
                <w:tab w:val="left" w:pos="1440"/>
                <w:tab w:val="left" w:pos="2160"/>
              </w:tabs>
              <w:spacing w:line="240" w:lineRule="auto"/>
              <w:rPr>
                <w:rFonts w:asciiTheme="minorHAnsi" w:hAnsiTheme="minorHAnsi" w:cstheme="minorHAnsi"/>
                <w:b w:val="0"/>
                <w:color w:val="auto"/>
                <w:sz w:val="18"/>
                <w:szCs w:val="18"/>
              </w:rPr>
            </w:pPr>
            <w:r w:rsidRPr="00C25B57">
              <w:rPr>
                <w:rFonts w:cstheme="minorHAnsi"/>
                <w:b w:val="0"/>
                <w:color w:val="auto"/>
                <w:sz w:val="18"/>
                <w:szCs w:val="18"/>
              </w:rPr>
              <w:t>PRE-</w:t>
            </w:r>
            <w:r w:rsidRPr="002A75C5">
              <w:rPr>
                <w:rFonts w:asciiTheme="minorHAnsi" w:hAnsiTheme="minorHAnsi" w:cstheme="minorHAnsi"/>
                <w:b w:val="0"/>
                <w:color w:val="auto"/>
                <w:sz w:val="18"/>
                <w:szCs w:val="18"/>
              </w:rPr>
              <w:t>PRODUCTION</w:t>
            </w:r>
            <w:r w:rsidRPr="00C25B57">
              <w:rPr>
                <w:rFonts w:cstheme="minorHAnsi"/>
                <w:b w:val="0"/>
                <w:color w:val="auto"/>
                <w:sz w:val="18"/>
                <w:szCs w:val="18"/>
                <w:vertAlign w:val="superscript"/>
              </w:rPr>
              <w:t>[1]</w:t>
            </w:r>
          </w:p>
        </w:tc>
        <w:tc>
          <w:tcPr>
            <w:tcW w:w="1559" w:type="dxa"/>
            <w:shd w:val="clear" w:color="auto" w:fill="FFFFFF" w:themeFill="background1"/>
          </w:tcPr>
          <w:p w14:paraId="78D38A1F" w14:textId="4F554864" w:rsidR="00E85680" w:rsidRPr="006B791F" w:rsidRDefault="00EE2FC7" w:rsidP="00B94F14">
            <w:pPr>
              <w:spacing w:line="240" w:lineRule="auto"/>
              <w:rPr>
                <w:rFonts w:asciiTheme="minorHAnsi" w:hAnsiTheme="minorHAnsi" w:cstheme="minorHAnsi"/>
                <w:b w:val="0"/>
                <w:color w:val="auto"/>
                <w:szCs w:val="18"/>
              </w:rPr>
            </w:pPr>
            <w:sdt>
              <w:sdtPr>
                <w:rPr>
                  <w:rFonts w:cs="Open Sans"/>
                  <w:szCs w:val="18"/>
                </w:rPr>
                <w:id w:val="-1430127016"/>
                <w15:appearance w15:val="hidden"/>
                <w14:checkbox>
                  <w14:checked w14:val="0"/>
                  <w14:checkedState w14:val="00FE" w14:font="Wingdings"/>
                  <w14:uncheckedState w14:val="006F" w14:font="Wingdings"/>
                </w14:checkbox>
              </w:sdtPr>
              <w:sdtContent>
                <w:r w:rsidR="00B409E5" w:rsidRPr="006B791F">
                  <w:rPr>
                    <w:rFonts w:cs="Open Sans"/>
                    <w:b w:val="0"/>
                    <w:szCs w:val="18"/>
                  </w:rPr>
                  <w:sym w:font="Wingdings" w:char="F06F"/>
                </w:r>
              </w:sdtContent>
            </w:sdt>
          </w:p>
        </w:tc>
        <w:tc>
          <w:tcPr>
            <w:tcW w:w="6543" w:type="dxa"/>
            <w:shd w:val="clear" w:color="auto" w:fill="FFFFFF" w:themeFill="background1"/>
          </w:tcPr>
          <w:p w14:paraId="6666C750" w14:textId="77777777" w:rsidR="00E85680" w:rsidRPr="00C25B57" w:rsidRDefault="00E85680" w:rsidP="00B94F14">
            <w:pPr>
              <w:spacing w:line="240" w:lineRule="auto"/>
              <w:jc w:val="left"/>
              <w:rPr>
                <w:rFonts w:asciiTheme="minorHAnsi" w:hAnsiTheme="minorHAnsi" w:cstheme="minorHAnsi"/>
                <w:b w:val="0"/>
                <w:color w:val="auto"/>
                <w:sz w:val="18"/>
                <w:szCs w:val="18"/>
              </w:rPr>
            </w:pPr>
          </w:p>
        </w:tc>
      </w:tr>
      <w:tr w:rsidR="00E85680" w:rsidRPr="001E2AC9" w14:paraId="64B453BA" w14:textId="77777777" w:rsidTr="00B94F14">
        <w:trPr>
          <w:trHeight w:val="454"/>
        </w:trPr>
        <w:tc>
          <w:tcPr>
            <w:tcW w:w="2104" w:type="dxa"/>
            <w:shd w:val="clear" w:color="auto" w:fill="FFFFFF" w:themeFill="background1"/>
          </w:tcPr>
          <w:p w14:paraId="66091065"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RECETTE</w:t>
            </w:r>
            <w:r w:rsidRPr="00C25B57">
              <w:rPr>
                <w:rFonts w:cstheme="minorHAnsi"/>
                <w:b w:val="0"/>
                <w:color w:val="auto"/>
                <w:sz w:val="18"/>
                <w:szCs w:val="18"/>
                <w:vertAlign w:val="superscript"/>
              </w:rPr>
              <w:t>[2]</w:t>
            </w:r>
          </w:p>
        </w:tc>
        <w:tc>
          <w:tcPr>
            <w:tcW w:w="1559" w:type="dxa"/>
            <w:shd w:val="clear" w:color="auto" w:fill="FFFFFF" w:themeFill="background1"/>
          </w:tcPr>
          <w:p w14:paraId="04C6E26A" w14:textId="77777777" w:rsidR="00E85680" w:rsidRPr="006B791F" w:rsidRDefault="00EE2FC7" w:rsidP="00B94F14">
            <w:pPr>
              <w:spacing w:line="240" w:lineRule="auto"/>
              <w:rPr>
                <w:rFonts w:cstheme="minorHAnsi"/>
                <w:b w:val="0"/>
                <w:color w:val="auto"/>
                <w:szCs w:val="18"/>
              </w:rPr>
            </w:pPr>
            <w:sdt>
              <w:sdtPr>
                <w:rPr>
                  <w:rFonts w:cs="Open Sans"/>
                  <w:szCs w:val="18"/>
                </w:rPr>
                <w:id w:val="-516460429"/>
                <w15:appearance w15:val="hidden"/>
                <w14:checkbox>
                  <w14:checked w14:val="0"/>
                  <w14:checkedState w14:val="00FE" w14:font="Wingdings"/>
                  <w14:uncheckedState w14:val="006F" w14:font="Wingdings"/>
                </w14:checkbox>
              </w:sdtPr>
              <w:sdtContent>
                <w:r w:rsidR="00E85680" w:rsidRPr="006B791F">
                  <w:rPr>
                    <w:rFonts w:cs="Open Sans"/>
                    <w:b w:val="0"/>
                    <w:szCs w:val="18"/>
                  </w:rPr>
                  <w:sym w:font="Wingdings" w:char="F06F"/>
                </w:r>
              </w:sdtContent>
            </w:sdt>
          </w:p>
        </w:tc>
        <w:tc>
          <w:tcPr>
            <w:tcW w:w="6543" w:type="dxa"/>
            <w:shd w:val="clear" w:color="auto" w:fill="FFFFFF" w:themeFill="background1"/>
          </w:tcPr>
          <w:p w14:paraId="5CE8A950" w14:textId="77777777" w:rsidR="00E85680" w:rsidRPr="00E43CE0" w:rsidRDefault="00E85680" w:rsidP="00B94F14">
            <w:pPr>
              <w:spacing w:line="240" w:lineRule="auto"/>
              <w:jc w:val="left"/>
              <w:rPr>
                <w:rFonts w:cstheme="minorHAnsi"/>
                <w:color w:val="auto"/>
                <w:sz w:val="18"/>
                <w:szCs w:val="18"/>
              </w:rPr>
            </w:pPr>
          </w:p>
        </w:tc>
      </w:tr>
      <w:tr w:rsidR="00E85680" w:rsidRPr="001E2AC9" w14:paraId="2FC18E80" w14:textId="77777777" w:rsidTr="00B94F14">
        <w:trPr>
          <w:trHeight w:val="454"/>
        </w:trPr>
        <w:tc>
          <w:tcPr>
            <w:tcW w:w="2104" w:type="dxa"/>
            <w:shd w:val="clear" w:color="auto" w:fill="FFFFFF" w:themeFill="background1"/>
          </w:tcPr>
          <w:p w14:paraId="74FCF576"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QUALIFICATION</w:t>
            </w:r>
            <w:r w:rsidRPr="00C25B57">
              <w:rPr>
                <w:rFonts w:cstheme="minorHAnsi"/>
                <w:b w:val="0"/>
                <w:color w:val="auto"/>
                <w:sz w:val="18"/>
                <w:szCs w:val="18"/>
                <w:vertAlign w:val="superscript"/>
              </w:rPr>
              <w:t>[2]</w:t>
            </w:r>
          </w:p>
        </w:tc>
        <w:tc>
          <w:tcPr>
            <w:tcW w:w="1559" w:type="dxa"/>
            <w:shd w:val="clear" w:color="auto" w:fill="FFFFFF" w:themeFill="background1"/>
          </w:tcPr>
          <w:p w14:paraId="2761A97A" w14:textId="10BEAE1A" w:rsidR="00E85680" w:rsidRPr="006B791F" w:rsidRDefault="00EE2FC7" w:rsidP="00B94F14">
            <w:pPr>
              <w:spacing w:line="240" w:lineRule="auto"/>
              <w:rPr>
                <w:rFonts w:cstheme="minorHAnsi"/>
                <w:b w:val="0"/>
                <w:color w:val="auto"/>
                <w:szCs w:val="18"/>
              </w:rPr>
            </w:pPr>
            <w:sdt>
              <w:sdtPr>
                <w:rPr>
                  <w:rFonts w:cs="Open Sans"/>
                  <w:szCs w:val="18"/>
                </w:rPr>
                <w:id w:val="864250782"/>
                <w15:appearance w15:val="hidden"/>
                <w14:checkbox>
                  <w14:checked w14:val="0"/>
                  <w14:checkedState w14:val="00FE" w14:font="Wingdings"/>
                  <w14:uncheckedState w14:val="006F" w14:font="Wingdings"/>
                </w14:checkbox>
              </w:sdtPr>
              <w:sdtContent>
                <w:r w:rsidR="00B409E5" w:rsidRPr="006B791F">
                  <w:rPr>
                    <w:rFonts w:cs="Open Sans"/>
                    <w:b w:val="0"/>
                    <w:szCs w:val="18"/>
                  </w:rPr>
                  <w:sym w:font="Wingdings" w:char="F06F"/>
                </w:r>
              </w:sdtContent>
            </w:sdt>
          </w:p>
        </w:tc>
        <w:tc>
          <w:tcPr>
            <w:tcW w:w="6543" w:type="dxa"/>
            <w:shd w:val="clear" w:color="auto" w:fill="FFFFFF" w:themeFill="background1"/>
          </w:tcPr>
          <w:p w14:paraId="68AF7FAA" w14:textId="77777777" w:rsidR="00E85680" w:rsidRPr="00E43CE0" w:rsidRDefault="00E85680" w:rsidP="00B94F14">
            <w:pPr>
              <w:spacing w:line="240" w:lineRule="auto"/>
              <w:jc w:val="left"/>
              <w:rPr>
                <w:rFonts w:cstheme="minorHAnsi"/>
                <w:color w:val="auto"/>
                <w:sz w:val="18"/>
                <w:szCs w:val="18"/>
              </w:rPr>
            </w:pPr>
          </w:p>
        </w:tc>
      </w:tr>
      <w:tr w:rsidR="00E85680" w:rsidRPr="001E2AC9" w14:paraId="2E0A0F52" w14:textId="77777777" w:rsidTr="00B94F14">
        <w:trPr>
          <w:trHeight w:val="454"/>
        </w:trPr>
        <w:tc>
          <w:tcPr>
            <w:tcW w:w="2104" w:type="dxa"/>
            <w:shd w:val="clear" w:color="auto" w:fill="FFFFFF" w:themeFill="background1"/>
          </w:tcPr>
          <w:p w14:paraId="2F849400"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FORMATION</w:t>
            </w:r>
            <w:r w:rsidRPr="00C25B57">
              <w:rPr>
                <w:rFonts w:cstheme="minorHAnsi"/>
                <w:b w:val="0"/>
                <w:color w:val="auto"/>
                <w:sz w:val="18"/>
                <w:szCs w:val="18"/>
                <w:vertAlign w:val="superscript"/>
              </w:rPr>
              <w:t>[</w:t>
            </w:r>
            <w:r>
              <w:rPr>
                <w:rFonts w:cstheme="minorHAnsi"/>
                <w:b w:val="0"/>
                <w:color w:val="auto"/>
                <w:sz w:val="18"/>
                <w:szCs w:val="18"/>
                <w:vertAlign w:val="superscript"/>
              </w:rPr>
              <w:t>1</w:t>
            </w:r>
            <w:r w:rsidRPr="00C25B57">
              <w:rPr>
                <w:rFonts w:cstheme="minorHAnsi"/>
                <w:b w:val="0"/>
                <w:color w:val="auto"/>
                <w:sz w:val="18"/>
                <w:szCs w:val="18"/>
                <w:vertAlign w:val="superscript"/>
              </w:rPr>
              <w:t>]</w:t>
            </w:r>
          </w:p>
        </w:tc>
        <w:tc>
          <w:tcPr>
            <w:tcW w:w="1559" w:type="dxa"/>
            <w:shd w:val="clear" w:color="auto" w:fill="FFFFFF" w:themeFill="background1"/>
          </w:tcPr>
          <w:p w14:paraId="0C2E9321" w14:textId="77777777" w:rsidR="00E85680" w:rsidRPr="006B791F" w:rsidRDefault="00EE2FC7" w:rsidP="00B94F14">
            <w:pPr>
              <w:spacing w:line="240" w:lineRule="auto"/>
              <w:rPr>
                <w:rFonts w:cstheme="minorHAnsi"/>
                <w:b w:val="0"/>
                <w:color w:val="auto"/>
                <w:szCs w:val="18"/>
              </w:rPr>
            </w:pPr>
            <w:sdt>
              <w:sdtPr>
                <w:rPr>
                  <w:rFonts w:cs="Open Sans"/>
                  <w:szCs w:val="18"/>
                </w:rPr>
                <w:id w:val="-709187524"/>
                <w15:appearance w15:val="hidden"/>
                <w14:checkbox>
                  <w14:checked w14:val="0"/>
                  <w14:checkedState w14:val="00FE" w14:font="Wingdings"/>
                  <w14:uncheckedState w14:val="006F" w14:font="Wingdings"/>
                </w14:checkbox>
              </w:sdtPr>
              <w:sdtContent>
                <w:r w:rsidR="00E85680" w:rsidRPr="006B791F">
                  <w:rPr>
                    <w:rFonts w:cs="Open Sans"/>
                    <w:b w:val="0"/>
                    <w:szCs w:val="18"/>
                  </w:rPr>
                  <w:sym w:font="Wingdings" w:char="F06F"/>
                </w:r>
              </w:sdtContent>
            </w:sdt>
          </w:p>
        </w:tc>
        <w:tc>
          <w:tcPr>
            <w:tcW w:w="6543" w:type="dxa"/>
            <w:shd w:val="clear" w:color="auto" w:fill="FFFFFF" w:themeFill="background1"/>
          </w:tcPr>
          <w:p w14:paraId="71CF0545" w14:textId="77777777" w:rsidR="00E85680" w:rsidRPr="00E43CE0" w:rsidRDefault="00E85680" w:rsidP="00B94F14">
            <w:pPr>
              <w:spacing w:line="240" w:lineRule="auto"/>
              <w:jc w:val="left"/>
              <w:rPr>
                <w:rFonts w:cstheme="minorHAnsi"/>
                <w:color w:val="auto"/>
                <w:sz w:val="18"/>
                <w:szCs w:val="18"/>
              </w:rPr>
            </w:pPr>
          </w:p>
        </w:tc>
      </w:tr>
      <w:tr w:rsidR="00E85680" w:rsidRPr="001E2AC9" w14:paraId="57536CA2" w14:textId="77777777" w:rsidTr="00B94F14">
        <w:trPr>
          <w:trHeight w:val="454"/>
        </w:trPr>
        <w:tc>
          <w:tcPr>
            <w:tcW w:w="2104" w:type="dxa"/>
            <w:shd w:val="clear" w:color="auto" w:fill="FFFFFF" w:themeFill="background1"/>
          </w:tcPr>
          <w:p w14:paraId="52FA7BF4" w14:textId="77777777" w:rsidR="00E85680" w:rsidRPr="002A75C5" w:rsidRDefault="00E85680" w:rsidP="00B94F14">
            <w:pPr>
              <w:tabs>
                <w:tab w:val="left" w:pos="1440"/>
                <w:tab w:val="left" w:pos="2160"/>
              </w:tabs>
              <w:spacing w:line="240" w:lineRule="auto"/>
              <w:rPr>
                <w:rFonts w:cstheme="minorHAnsi"/>
                <w:b w:val="0"/>
                <w:color w:val="auto"/>
                <w:sz w:val="18"/>
                <w:szCs w:val="18"/>
              </w:rPr>
            </w:pPr>
            <w:r w:rsidRPr="002A75C5">
              <w:rPr>
                <w:rFonts w:cstheme="minorHAnsi"/>
                <w:b w:val="0"/>
                <w:color w:val="auto"/>
                <w:sz w:val="18"/>
                <w:szCs w:val="18"/>
              </w:rPr>
              <w:t>AUTRES</w:t>
            </w:r>
          </w:p>
        </w:tc>
        <w:tc>
          <w:tcPr>
            <w:tcW w:w="1559" w:type="dxa"/>
            <w:shd w:val="clear" w:color="auto" w:fill="FFFFFF" w:themeFill="background1"/>
          </w:tcPr>
          <w:p w14:paraId="6E721E33" w14:textId="77777777" w:rsidR="00E85680" w:rsidRPr="006B791F" w:rsidRDefault="00EE2FC7" w:rsidP="00B94F14">
            <w:pPr>
              <w:spacing w:line="240" w:lineRule="auto"/>
              <w:rPr>
                <w:rFonts w:cstheme="minorHAnsi"/>
                <w:b w:val="0"/>
                <w:color w:val="auto"/>
                <w:szCs w:val="18"/>
              </w:rPr>
            </w:pPr>
            <w:sdt>
              <w:sdtPr>
                <w:rPr>
                  <w:rFonts w:cs="Open Sans"/>
                  <w:szCs w:val="18"/>
                </w:rPr>
                <w:id w:val="1743053238"/>
                <w15:appearance w15:val="hidden"/>
                <w14:checkbox>
                  <w14:checked w14:val="0"/>
                  <w14:checkedState w14:val="00FE" w14:font="Wingdings"/>
                  <w14:uncheckedState w14:val="006F" w14:font="Wingdings"/>
                </w14:checkbox>
              </w:sdtPr>
              <w:sdtContent>
                <w:r w:rsidR="00E85680" w:rsidRPr="006B791F">
                  <w:rPr>
                    <w:rFonts w:cs="Open Sans"/>
                    <w:b w:val="0"/>
                    <w:szCs w:val="18"/>
                  </w:rPr>
                  <w:sym w:font="Wingdings" w:char="F06F"/>
                </w:r>
              </w:sdtContent>
            </w:sdt>
          </w:p>
        </w:tc>
        <w:tc>
          <w:tcPr>
            <w:tcW w:w="6543" w:type="dxa"/>
            <w:shd w:val="clear" w:color="auto" w:fill="FFFFFF" w:themeFill="background1"/>
          </w:tcPr>
          <w:p w14:paraId="2AFD6D36" w14:textId="77777777" w:rsidR="00E85680" w:rsidRPr="00E43CE0" w:rsidRDefault="00E85680" w:rsidP="00B94F14">
            <w:pPr>
              <w:spacing w:line="240" w:lineRule="auto"/>
              <w:jc w:val="left"/>
              <w:rPr>
                <w:rFonts w:cstheme="minorHAnsi"/>
                <w:color w:val="auto"/>
                <w:sz w:val="18"/>
                <w:szCs w:val="18"/>
              </w:rPr>
            </w:pPr>
          </w:p>
        </w:tc>
      </w:tr>
    </w:tbl>
    <w:p w14:paraId="367B6FA6" w14:textId="18E84B1A" w:rsidR="00E85680" w:rsidRPr="00C25B57" w:rsidRDefault="00E85680" w:rsidP="00005931">
      <w:pPr>
        <w:pStyle w:val="Lgende"/>
        <w:ind w:left="360"/>
        <w:jc w:val="right"/>
        <w:rPr>
          <w:sz w:val="16"/>
        </w:rPr>
      </w:pPr>
      <w:bookmarkStart w:id="20" w:name="_Toc135656856"/>
      <w:r w:rsidRPr="00C25B57">
        <w:rPr>
          <w:sz w:val="16"/>
        </w:rPr>
        <w:t xml:space="preserve">Tableau </w:t>
      </w:r>
      <w:r w:rsidRPr="00C25B57">
        <w:rPr>
          <w:sz w:val="16"/>
        </w:rPr>
        <w:fldChar w:fldCharType="begin"/>
      </w:r>
      <w:r w:rsidRPr="00C25B57">
        <w:rPr>
          <w:sz w:val="16"/>
        </w:rPr>
        <w:instrText xml:space="preserve"> SEQ Tableau \* ARABIC </w:instrText>
      </w:r>
      <w:r w:rsidRPr="00C25B57">
        <w:rPr>
          <w:sz w:val="16"/>
        </w:rPr>
        <w:fldChar w:fldCharType="separate"/>
      </w:r>
      <w:r w:rsidR="008E6FAD">
        <w:rPr>
          <w:noProof/>
          <w:sz w:val="16"/>
        </w:rPr>
        <w:t>1</w:t>
      </w:r>
      <w:r w:rsidRPr="00C25B57">
        <w:rPr>
          <w:sz w:val="16"/>
        </w:rPr>
        <w:fldChar w:fldCharType="end"/>
      </w:r>
      <w:r w:rsidRPr="00C25B57">
        <w:rPr>
          <w:sz w:val="16"/>
        </w:rPr>
        <w:t xml:space="preserve"> - liste des environnements instruits</w:t>
      </w:r>
      <w:bookmarkEnd w:id="20"/>
    </w:p>
    <w:p w14:paraId="38770341" w14:textId="77777777" w:rsidR="00E85680" w:rsidRPr="00B94F14" w:rsidRDefault="00E85680" w:rsidP="00B94F14">
      <w:pPr>
        <w:ind w:left="360"/>
        <w:rPr>
          <w:i/>
          <w:u w:val="single"/>
        </w:rPr>
      </w:pPr>
      <w:r w:rsidRPr="00B94F14">
        <w:rPr>
          <w:b/>
          <w:i/>
          <w:u w:val="single"/>
        </w:rPr>
        <w:t>Notes</w:t>
      </w:r>
      <w:r w:rsidRPr="00B94F14">
        <w:rPr>
          <w:b/>
          <w:i/>
        </w:rPr>
        <w:t> :</w:t>
      </w:r>
    </w:p>
    <w:p w14:paraId="48C4A72F" w14:textId="77777777" w:rsidR="00E85680" w:rsidRDefault="00E85680" w:rsidP="005409E3">
      <w:pPr>
        <w:ind w:left="360"/>
        <w:jc w:val="both"/>
      </w:pPr>
      <w:r>
        <w:tab/>
      </w:r>
      <w:r w:rsidRPr="00B94F14">
        <w:rPr>
          <w:vertAlign w:val="superscript"/>
        </w:rPr>
        <w:t>[1]</w:t>
      </w:r>
      <w:r>
        <w:t xml:space="preserve"> Une demande de mise en place de ces environnements nécessite un document DAT validé.</w:t>
      </w:r>
    </w:p>
    <w:p w14:paraId="3B4E965C" w14:textId="77777777" w:rsidR="00E85680" w:rsidRDefault="00E85680" w:rsidP="005409E3">
      <w:pPr>
        <w:ind w:left="360"/>
        <w:jc w:val="both"/>
      </w:pPr>
      <w:r>
        <w:tab/>
      </w:r>
      <w:r w:rsidRPr="00B94F14">
        <w:rPr>
          <w:vertAlign w:val="superscript"/>
        </w:rPr>
        <w:t>[2]</w:t>
      </w:r>
      <w:r>
        <w:t xml:space="preserve"> Une demande de mise en place de ces environnements nécessite un schéma détaillé avec les informations de ressources. La validation du DAT n’est pas une obligation.</w:t>
      </w:r>
    </w:p>
    <w:p w14:paraId="7EF21A75" w14:textId="77777777" w:rsidR="00E85680" w:rsidRDefault="00E85680">
      <w:pPr>
        <w:spacing w:after="160" w:line="259" w:lineRule="auto"/>
      </w:pPr>
    </w:p>
    <w:p w14:paraId="1CD24AE3" w14:textId="47F43716" w:rsidR="007F54EA" w:rsidRDefault="007F54EA">
      <w:pPr>
        <w:spacing w:after="160" w:line="259" w:lineRule="auto"/>
      </w:pPr>
      <w:r>
        <w:lastRenderedPageBreak/>
        <w:br w:type="page"/>
      </w:r>
    </w:p>
    <w:p w14:paraId="4A8F9B5D" w14:textId="77777777" w:rsidR="00C76793" w:rsidRPr="00C11EF0" w:rsidRDefault="009455BB" w:rsidP="00C11EF0">
      <w:pPr>
        <w:pStyle w:val="Titre2"/>
      </w:pPr>
      <w:bookmarkStart w:id="21" w:name="_Toc135732428"/>
      <w:r w:rsidRPr="00C11EF0">
        <w:lastRenderedPageBreak/>
        <w:t xml:space="preserve">Environnement de </w:t>
      </w:r>
      <w:r w:rsidR="0077784D" w:rsidRPr="00C11EF0">
        <w:t>production</w:t>
      </w:r>
      <w:bookmarkEnd w:id="21"/>
    </w:p>
    <w:p w14:paraId="024821C5" w14:textId="77777777" w:rsidR="00C76793" w:rsidRPr="00C11EF0" w:rsidRDefault="009455BB" w:rsidP="005E7D2F">
      <w:pPr>
        <w:pStyle w:val="Titre3"/>
      </w:pPr>
      <w:bookmarkStart w:id="22" w:name="_Toc135732429"/>
      <w:r w:rsidRPr="00C11EF0">
        <w:t>Cartographie technique</w:t>
      </w:r>
      <w:bookmarkEnd w:id="22"/>
    </w:p>
    <w:p w14:paraId="24443405" w14:textId="77777777" w:rsidR="009455BB" w:rsidRPr="00DE4C5B" w:rsidRDefault="00E70AEE" w:rsidP="00E70AEE">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la cellule Architecture de la DS</w:t>
      </w:r>
      <w:r w:rsidR="00533E3E">
        <w:rPr>
          <w:rFonts w:cstheme="minorHAnsi"/>
          <w:b/>
          <w:i/>
          <w:color w:val="8F8F8F" w:themeColor="background2" w:themeShade="BF"/>
          <w:u w:val="single"/>
        </w:rPr>
        <w:t>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678C7929" w14:textId="77777777" w:rsidR="00E70AEE" w:rsidRDefault="00E70AEE" w:rsidP="00E70AEE">
      <w:pPr>
        <w:jc w:val="both"/>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13110678" w14:textId="417A5822" w:rsidR="00E70AEE" w:rsidRDefault="00E70AEE" w:rsidP="009455BB"/>
    <w:p w14:paraId="0D93F189" w14:textId="59FBA718" w:rsidR="00223036" w:rsidRDefault="00223036" w:rsidP="00223036">
      <w:pPr>
        <w:jc w:val="center"/>
      </w:pPr>
      <w:r>
        <w:rPr>
          <w:noProof/>
          <w:lang w:eastAsia="fr-FR"/>
        </w:rPr>
        <w:lastRenderedPageBreak/>
        <w:drawing>
          <wp:inline distT="0" distB="0" distL="0" distR="0" wp14:anchorId="2646280D" wp14:editId="4E0F1FA6">
            <wp:extent cx="4788000" cy="57809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MODELE__ARCHITECTURE_APHP__A4_1DC-1.0.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196123A2" w14:textId="77777777" w:rsidR="00223036" w:rsidRDefault="00223036" w:rsidP="009455BB"/>
    <w:p w14:paraId="606730F6" w14:textId="22750BB6" w:rsidR="00F56C3A" w:rsidRDefault="00F56C3A" w:rsidP="00F56C3A">
      <w:pPr>
        <w:pStyle w:val="Lgende"/>
        <w:jc w:val="right"/>
        <w:rPr>
          <w:sz w:val="16"/>
        </w:rPr>
      </w:pPr>
      <w:bookmarkStart w:id="23" w:name="_Toc135656851"/>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1</w:t>
      </w:r>
      <w:r w:rsidRPr="00F56C3A">
        <w:rPr>
          <w:sz w:val="16"/>
        </w:rPr>
        <w:fldChar w:fldCharType="end"/>
      </w:r>
      <w:r w:rsidRPr="00F56C3A">
        <w:rPr>
          <w:sz w:val="16"/>
        </w:rPr>
        <w:t xml:space="preserve"> - Architecture technique de production</w:t>
      </w:r>
      <w:bookmarkEnd w:id="23"/>
    </w:p>
    <w:p w14:paraId="594F8487" w14:textId="77777777" w:rsidR="00ED372C" w:rsidRDefault="00ED372C" w:rsidP="00ED372C">
      <w:pPr>
        <w:sectPr w:rsidR="00ED372C" w:rsidSect="00645A39">
          <w:pgSz w:w="11906" w:h="16838" w:code="9"/>
          <w:pgMar w:top="1134" w:right="851" w:bottom="567" w:left="851" w:header="567" w:footer="567" w:gutter="0"/>
          <w:cols w:space="708"/>
          <w:titlePg/>
          <w:docGrid w:linePitch="360"/>
        </w:sectPr>
      </w:pPr>
    </w:p>
    <w:p w14:paraId="71733C37" w14:textId="77777777" w:rsidR="00E70AEE" w:rsidRPr="005E7D2F" w:rsidRDefault="00712192" w:rsidP="005E7D2F">
      <w:pPr>
        <w:pStyle w:val="Titre3"/>
      </w:pPr>
      <w:bookmarkStart w:id="24" w:name="_Toc135732430"/>
      <w:r w:rsidRPr="005E7D2F">
        <w:lastRenderedPageBreak/>
        <w:t>Description des composants</w:t>
      </w:r>
      <w:bookmarkEnd w:id="24"/>
    </w:p>
    <w:p w14:paraId="1457CE32" w14:textId="77777777" w:rsidR="00712192" w:rsidRPr="005E7D2F" w:rsidRDefault="00652A3B" w:rsidP="005E7D2F">
      <w:pPr>
        <w:pStyle w:val="Titre4"/>
      </w:pPr>
      <w:bookmarkStart w:id="25" w:name="_Toc135732431"/>
      <w:r w:rsidRPr="005E7D2F">
        <w:t xml:space="preserve">Couche </w:t>
      </w:r>
      <w:r w:rsidR="00A23373" w:rsidRPr="005E7D2F">
        <w:t>Pré</w:t>
      </w:r>
      <w:r w:rsidRPr="005E7D2F">
        <w:t>sentation</w:t>
      </w:r>
      <w:bookmarkEnd w:id="25"/>
    </w:p>
    <w:p w14:paraId="127E7D86" w14:textId="7DC4CC0A" w:rsidR="00A51385" w:rsidRDefault="00E02D1B" w:rsidP="00A51385">
      <w:pPr>
        <w:pStyle w:val="Textedesaisie"/>
        <w:jc w:val="both"/>
        <w:rPr>
          <w:rFonts w:cstheme="minorHAnsi"/>
          <w:b/>
          <w:i/>
          <w:color w:val="8F8F8F" w:themeColor="background2" w:themeShade="BF"/>
          <w:u w:val="single"/>
        </w:rPr>
      </w:pPr>
      <w:r w:rsidRPr="00A51385">
        <w:rPr>
          <w:rFonts w:cstheme="minorHAnsi"/>
          <w:i/>
          <w:color w:val="8F8F8F" w:themeColor="background2" w:themeShade="BF"/>
        </w:rPr>
        <w:t>L’objectif est de décrire en détail chacun des composants c</w:t>
      </w:r>
      <w:r w:rsidR="00615D23" w:rsidRPr="00A51385">
        <w:rPr>
          <w:rFonts w:cstheme="minorHAnsi"/>
          <w:i/>
          <w:color w:val="8F8F8F" w:themeColor="background2" w:themeShade="BF"/>
        </w:rPr>
        <w:t>onstituant la couche Présentation</w:t>
      </w:r>
      <w:r w:rsidR="005B489C" w:rsidRPr="00A51385">
        <w:rPr>
          <w:rFonts w:cstheme="minorHAnsi"/>
          <w:i/>
          <w:color w:val="8F8F8F" w:themeColor="background2" w:themeShade="BF"/>
        </w:rPr>
        <w:t>.</w:t>
      </w:r>
      <w:r w:rsidR="000F4939" w:rsidRPr="000F4939">
        <w:rPr>
          <w:rFonts w:cstheme="minorHAnsi"/>
          <w:b/>
          <w:i/>
          <w:color w:val="8F8F8F" w:themeColor="background2" w:themeShade="BF"/>
        </w:rPr>
        <w:t xml:space="preserve"> </w:t>
      </w:r>
      <w:r w:rsidR="00A51385" w:rsidRPr="00A51385">
        <w:rPr>
          <w:rFonts w:cstheme="minorHAnsi"/>
          <w:i/>
          <w:color w:val="8F8F8F" w:themeColor="background2" w:themeShade="BF"/>
        </w:rPr>
        <w:t>Un schéma peut être utilisé.</w:t>
      </w:r>
      <w:r w:rsidR="00A51385" w:rsidRPr="00A51385">
        <w:rPr>
          <w:rFonts w:cstheme="minorHAnsi"/>
          <w:color w:val="8F8F8F" w:themeColor="background2" w:themeShade="BF"/>
        </w:rPr>
        <w:t xml:space="preserve"> </w:t>
      </w:r>
      <w:r w:rsidR="00A51385">
        <w:rPr>
          <w:rFonts w:cstheme="minorHAnsi"/>
          <w:b/>
          <w:i/>
          <w:color w:val="8F8F8F" w:themeColor="background2" w:themeShade="BF"/>
          <w:u w:val="single"/>
        </w:rPr>
        <w:t xml:space="preserve">Si le schéma est une copie d’écran, </w:t>
      </w:r>
      <w:r w:rsidR="00A51385" w:rsidRPr="00AA64BF">
        <w:rPr>
          <w:rFonts w:cstheme="minorHAnsi"/>
          <w:b/>
          <w:i/>
          <w:color w:val="8F8F8F" w:themeColor="background2" w:themeShade="BF"/>
          <w:u w:val="single"/>
        </w:rPr>
        <w:t>le document source doit être fourni afin que celui-ci puisse faire l’objet de modification en fonction des évolutions de la solution décrite.</w:t>
      </w:r>
    </w:p>
    <w:p w14:paraId="078E173B" w14:textId="68408981" w:rsidR="002A4E36" w:rsidRDefault="005B489C" w:rsidP="00FA494E">
      <w:pPr>
        <w:jc w:val="both"/>
        <w:rPr>
          <w:rFonts w:cstheme="minorHAnsi"/>
          <w:i/>
          <w:color w:val="8F8F8F" w:themeColor="background2" w:themeShade="BF"/>
        </w:rPr>
      </w:pPr>
      <w:r>
        <w:rPr>
          <w:rFonts w:cstheme="minorHAnsi"/>
          <w:i/>
          <w:color w:val="8F8F8F" w:themeColor="background2" w:themeShade="BF"/>
        </w:rPr>
        <w:t>Le paragraphe suivant est à itérer autant de fois qu’il y a de composants différents au s</w:t>
      </w:r>
      <w:r w:rsidR="00615D23">
        <w:rPr>
          <w:rFonts w:cstheme="minorHAnsi"/>
          <w:i/>
          <w:color w:val="8F8F8F" w:themeColor="background2" w:themeShade="BF"/>
        </w:rPr>
        <w:t>ein de la couche</w:t>
      </w:r>
      <w:r w:rsidR="00A51385">
        <w:rPr>
          <w:rFonts w:cstheme="minorHAnsi"/>
          <w:i/>
          <w:color w:val="8F8F8F" w:themeColor="background2" w:themeShade="BF"/>
        </w:rPr>
        <w:t>.</w:t>
      </w:r>
    </w:p>
    <w:p w14:paraId="711DD559" w14:textId="305C8F20" w:rsidR="00E02D1B" w:rsidRDefault="002A4E36" w:rsidP="00FA494E">
      <w:pPr>
        <w:jc w:val="both"/>
        <w:rPr>
          <w:rFonts w:cstheme="minorHAnsi"/>
          <w:i/>
          <w:color w:val="8F8F8F" w:themeColor="background2" w:themeShade="BF"/>
        </w:rPr>
      </w:pPr>
      <w:r>
        <w:rPr>
          <w:rFonts w:cstheme="minorHAnsi"/>
          <w:i/>
          <w:color w:val="8F8F8F" w:themeColor="background2" w:themeShade="BF"/>
        </w:rPr>
        <w:t xml:space="preserve">En cas de mise en œuvre d’une couche Citrix, le dernier paragraphe doit impérativement </w:t>
      </w:r>
      <w:r w:rsidR="005C1294">
        <w:rPr>
          <w:rFonts w:cstheme="minorHAnsi"/>
          <w:i/>
          <w:color w:val="8F8F8F" w:themeColor="background2" w:themeShade="BF"/>
        </w:rPr>
        <w:t>être renseigné</w:t>
      </w:r>
      <w:r w:rsidR="002E0D53">
        <w:rPr>
          <w:rFonts w:cstheme="minorHAnsi"/>
          <w:i/>
          <w:color w:val="8F8F8F" w:themeColor="background2" w:themeShade="BF"/>
        </w:rPr>
        <w:t>.</w:t>
      </w:r>
    </w:p>
    <w:p w14:paraId="1C18AC0E" w14:textId="77777777" w:rsidR="00712192" w:rsidRPr="001B6261" w:rsidRDefault="00C11EF0" w:rsidP="006D4A89">
      <w:pPr>
        <w:pStyle w:val="Titre5"/>
      </w:pPr>
      <w:r w:rsidRPr="001B6261">
        <w:t xml:space="preserve">Composant n°1 </w:t>
      </w:r>
    </w:p>
    <w:p w14:paraId="798D6435" w14:textId="77777777" w:rsidR="00E02D1B" w:rsidRPr="005E7D2F" w:rsidRDefault="004B1962" w:rsidP="005E7D2F">
      <w:pPr>
        <w:pStyle w:val="Titre6"/>
      </w:pPr>
      <w:r w:rsidRPr="005E7D2F">
        <w:t>Rôle</w:t>
      </w:r>
    </w:p>
    <w:p w14:paraId="404A3E43" w14:textId="77777777" w:rsidR="00E02D1B" w:rsidRDefault="004B1962" w:rsidP="004B1962">
      <w:r>
        <w:rPr>
          <w:rFonts w:cstheme="minorHAnsi"/>
          <w:i/>
          <w:color w:val="8F8F8F" w:themeColor="background2" w:themeShade="BF"/>
        </w:rPr>
        <w:t>L’objectif est de décrire ce que fait le composant</w:t>
      </w:r>
    </w:p>
    <w:p w14:paraId="2D4C5565" w14:textId="6E032E12" w:rsidR="002566B2" w:rsidRDefault="002566B2" w:rsidP="009455BB"/>
    <w:p w14:paraId="6652A11A" w14:textId="77777777" w:rsidR="004B1962" w:rsidRDefault="004B1962" w:rsidP="005E7D2F">
      <w:pPr>
        <w:pStyle w:val="Titre6"/>
      </w:pPr>
      <w:r>
        <w:t>Caractéristiques techniques</w:t>
      </w:r>
    </w:p>
    <w:p w14:paraId="0AFB5577" w14:textId="1DE07885" w:rsidR="004B1962" w:rsidRDefault="004B1962" w:rsidP="006E6F84">
      <w:pPr>
        <w:jc w:val="both"/>
        <w:rPr>
          <w:rFonts w:cstheme="minorHAnsi"/>
          <w:i/>
          <w:color w:val="8F8F8F" w:themeColor="background2" w:themeShade="BF"/>
        </w:rPr>
      </w:pPr>
      <w:r>
        <w:rPr>
          <w:rFonts w:cstheme="minorHAnsi"/>
          <w:i/>
          <w:color w:val="8F8F8F" w:themeColor="background2" w:themeShade="BF"/>
        </w:rPr>
        <w:t>L’objectif</w:t>
      </w:r>
      <w:r w:rsidR="004951C6">
        <w:rPr>
          <w:rFonts w:cstheme="minorHAnsi"/>
          <w:i/>
          <w:color w:val="8F8F8F" w:themeColor="background2" w:themeShade="BF"/>
        </w:rPr>
        <w:t xml:space="preserve"> de ce tableau</w:t>
      </w:r>
      <w:r>
        <w:rPr>
          <w:rFonts w:cstheme="minorHAnsi"/>
          <w:i/>
          <w:color w:val="8F8F8F" w:themeColor="background2" w:themeShade="BF"/>
        </w:rPr>
        <w:t xml:space="preserve"> est de présenter l’ensemble des solut</w:t>
      </w:r>
      <w:r w:rsidR="00CA5B59">
        <w:rPr>
          <w:rFonts w:cstheme="minorHAnsi"/>
          <w:i/>
          <w:color w:val="8F8F8F" w:themeColor="background2" w:themeShade="BF"/>
        </w:rPr>
        <w:t xml:space="preserve">ions logicielles installées </w:t>
      </w:r>
      <w:r w:rsidR="006E6F84">
        <w:rPr>
          <w:rFonts w:cstheme="minorHAnsi"/>
          <w:i/>
          <w:color w:val="8F8F8F" w:themeColor="background2" w:themeShade="BF"/>
        </w:rPr>
        <w:t xml:space="preserve">(hors système d’exploitation) </w:t>
      </w:r>
      <w:r w:rsidR="00CA5B59">
        <w:rPr>
          <w:rFonts w:cstheme="minorHAnsi"/>
          <w:i/>
          <w:color w:val="8F8F8F" w:themeColor="background2" w:themeShade="BF"/>
        </w:rPr>
        <w:t>sur</w:t>
      </w:r>
      <w:r>
        <w:rPr>
          <w:rFonts w:cstheme="minorHAnsi"/>
          <w:i/>
          <w:color w:val="8F8F8F" w:themeColor="background2" w:themeShade="BF"/>
        </w:rPr>
        <w:t xml:space="preserve"> ce composant</w:t>
      </w:r>
    </w:p>
    <w:p w14:paraId="670A62BC" w14:textId="77777777" w:rsidR="00D722AA" w:rsidRDefault="00D722AA" w:rsidP="004B1962"/>
    <w:tbl>
      <w:tblPr>
        <w:tblStyle w:val="DATStandardLigne"/>
        <w:tblW w:w="10195" w:type="dxa"/>
        <w:tblLook w:val="00A0" w:firstRow="1" w:lastRow="0" w:firstColumn="1" w:lastColumn="0" w:noHBand="0" w:noVBand="0"/>
      </w:tblPr>
      <w:tblGrid>
        <w:gridCol w:w="2548"/>
        <w:gridCol w:w="2267"/>
        <w:gridCol w:w="1701"/>
        <w:gridCol w:w="3679"/>
      </w:tblGrid>
      <w:tr w:rsidR="000C31C5" w:rsidRPr="000C31C5" w14:paraId="22399C8F" w14:textId="77777777" w:rsidTr="004742E6">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147AC275" w14:textId="77777777" w:rsidR="00C01FD4" w:rsidRPr="000C31C5" w:rsidRDefault="00C01FD4" w:rsidP="000C31C5">
            <w:pPr>
              <w:rPr>
                <w:color w:val="FFFFFF" w:themeColor="background1"/>
              </w:rPr>
            </w:pPr>
            <w:r w:rsidRPr="000C31C5">
              <w:rPr>
                <w:color w:val="FFFFFF" w:themeColor="background1"/>
              </w:rPr>
              <w:t>LOGICIEL</w:t>
            </w:r>
          </w:p>
        </w:tc>
        <w:tc>
          <w:tcPr>
            <w:tcW w:w="2267" w:type="dxa"/>
          </w:tcPr>
          <w:p w14:paraId="4482B528" w14:textId="77777777" w:rsidR="00C01FD4" w:rsidRPr="000C31C5" w:rsidRDefault="00761ADF" w:rsidP="000C31C5">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sidR="000C31C5">
              <w:rPr>
                <w:color w:val="FFFFFF" w:themeColor="background1"/>
              </w:rPr>
              <w:t>DITEUR</w:t>
            </w:r>
          </w:p>
        </w:tc>
        <w:tc>
          <w:tcPr>
            <w:tcW w:w="1701" w:type="dxa"/>
          </w:tcPr>
          <w:p w14:paraId="656C9147" w14:textId="77777777" w:rsidR="00F25705" w:rsidRDefault="00F25705" w:rsidP="002A01DF">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110E3127" w14:textId="77777777" w:rsidR="00C01FD4" w:rsidRPr="000C31C5" w:rsidRDefault="000C31C5" w:rsidP="002A01DF">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00761ADF" w:rsidRPr="002A01DF">
              <w:rPr>
                <w:rFonts w:cstheme="minorHAnsi"/>
                <w:color w:val="FFFFFF" w:themeColor="background1"/>
                <w:sz w:val="16"/>
              </w:rPr>
              <w:t>É</w:t>
            </w:r>
            <w:r w:rsidRPr="002A01DF">
              <w:rPr>
                <w:color w:val="FFFFFF" w:themeColor="background1"/>
                <w:sz w:val="16"/>
              </w:rPr>
              <w:t>ES</w:t>
            </w:r>
          </w:p>
        </w:tc>
        <w:tc>
          <w:tcPr>
            <w:tcW w:w="3679" w:type="dxa"/>
          </w:tcPr>
          <w:p w14:paraId="68806F45" w14:textId="77777777" w:rsidR="00C01FD4" w:rsidRPr="000C31C5" w:rsidRDefault="000C31C5" w:rsidP="000C31C5">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C01FD4" w:rsidRPr="00D2765E" w14:paraId="64956F01" w14:textId="77777777" w:rsidTr="002A01DF">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1737E268" w14:textId="77777777" w:rsidR="00C01FD4" w:rsidRPr="00D2765E" w:rsidRDefault="00C01FD4" w:rsidP="004B1962">
            <w:pPr>
              <w:rPr>
                <w:sz w:val="18"/>
                <w:szCs w:val="18"/>
              </w:rPr>
            </w:pPr>
          </w:p>
        </w:tc>
        <w:tc>
          <w:tcPr>
            <w:tcW w:w="2267" w:type="dxa"/>
          </w:tcPr>
          <w:p w14:paraId="55F57C0F" w14:textId="77777777" w:rsidR="00C01FD4" w:rsidRPr="00D2765E" w:rsidRDefault="00C01FD4" w:rsidP="004B1962">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45A521D7" w14:textId="77777777" w:rsidR="00C01FD4" w:rsidRPr="00D2765E" w:rsidRDefault="00C01FD4" w:rsidP="00D2765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6B101F80" w14:textId="77777777" w:rsidR="00C01FD4" w:rsidRPr="00D2765E" w:rsidRDefault="00C01FD4" w:rsidP="004B1962">
            <w:pPr>
              <w:cnfStyle w:val="000000100000" w:firstRow="0" w:lastRow="0" w:firstColumn="0" w:lastColumn="0" w:oddVBand="0" w:evenVBand="0" w:oddHBand="1" w:evenHBand="0" w:firstRowFirstColumn="0" w:firstRowLastColumn="0" w:lastRowFirstColumn="0" w:lastRowLastColumn="0"/>
              <w:rPr>
                <w:sz w:val="18"/>
                <w:szCs w:val="18"/>
              </w:rPr>
            </w:pPr>
          </w:p>
        </w:tc>
      </w:tr>
    </w:tbl>
    <w:p w14:paraId="70EDCCE3" w14:textId="477C39A4" w:rsidR="002566B2" w:rsidRDefault="002566B2" w:rsidP="004B1962"/>
    <w:tbl>
      <w:tblPr>
        <w:tblStyle w:val="DATStandardLigne"/>
        <w:tblW w:w="10185" w:type="dxa"/>
        <w:tblLook w:val="00A0" w:firstRow="1" w:lastRow="0" w:firstColumn="1" w:lastColumn="0" w:noHBand="0" w:noVBand="0"/>
      </w:tblPr>
      <w:tblGrid>
        <w:gridCol w:w="3238"/>
        <w:gridCol w:w="2835"/>
        <w:gridCol w:w="385"/>
        <w:gridCol w:w="3727"/>
      </w:tblGrid>
      <w:tr w:rsidR="004951C6" w:rsidRPr="00B80376" w14:paraId="55D8F377" w14:textId="77777777" w:rsidTr="009E5C0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40A427ED" w14:textId="77777777" w:rsidR="004951C6" w:rsidRDefault="004951C6" w:rsidP="00DD2E7C">
            <w:pPr>
              <w:spacing w:line="180" w:lineRule="exact"/>
              <w:rPr>
                <w:color w:val="FFFFFF" w:themeColor="background1"/>
              </w:rPr>
            </w:pPr>
            <w:r>
              <w:rPr>
                <w:color w:val="FFFFFF" w:themeColor="background1"/>
              </w:rPr>
              <w:t>INFRASTRUCT</w:t>
            </w:r>
            <w:r w:rsidR="00DD2E7C">
              <w:rPr>
                <w:color w:val="FFFFFF" w:themeColor="background1"/>
              </w:rPr>
              <w:t>U</w:t>
            </w:r>
            <w:r>
              <w:rPr>
                <w:color w:val="FFFFFF" w:themeColor="background1"/>
              </w:rPr>
              <w:t>RE</w:t>
            </w:r>
          </w:p>
          <w:p w14:paraId="47A66762" w14:textId="68DCD569" w:rsidR="00DD2E7C" w:rsidRPr="00B80376" w:rsidRDefault="00DD2E7C" w:rsidP="00DD2E7C">
            <w:pPr>
              <w:spacing w:line="180" w:lineRule="exact"/>
              <w:rPr>
                <w:color w:val="FFFFFF" w:themeColor="background1"/>
              </w:rPr>
            </w:pPr>
            <w:r w:rsidRPr="00DD2E7C">
              <w:rPr>
                <w:bCs/>
                <w:smallCaps/>
                <w:color w:val="FFFFFF"/>
                <w:sz w:val="16"/>
              </w:rPr>
              <w:t>PORTEUSE DU COMPOSANT</w:t>
            </w:r>
          </w:p>
        </w:tc>
      </w:tr>
      <w:tr w:rsidR="004951C6" w:rsidRPr="002810DA" w14:paraId="674D2C1E" w14:textId="77777777" w:rsidTr="006E0E7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238" w:type="dxa"/>
            <w:tcBorders>
              <w:top w:val="single" w:sz="12" w:space="0" w:color="FFFFFF" w:themeColor="background1"/>
            </w:tcBorders>
          </w:tcPr>
          <w:p w14:paraId="7F010666" w14:textId="33C6D2C6" w:rsidR="004951C6" w:rsidRPr="002810DA" w:rsidRDefault="004951C6" w:rsidP="00B94F14">
            <w:pPr>
              <w:rPr>
                <w:color w:val="FFFFFF" w:themeColor="background1"/>
                <w:sz w:val="18"/>
              </w:rPr>
            </w:pPr>
            <w:r w:rsidRPr="002810DA">
              <w:rPr>
                <w:bCs/>
                <w:caps w:val="0"/>
                <w:color w:val="FFFFFF"/>
                <w:sz w:val="18"/>
              </w:rPr>
              <w:t>PHYSIQUE</w:t>
            </w:r>
          </w:p>
        </w:tc>
        <w:tc>
          <w:tcPr>
            <w:tcW w:w="2835" w:type="dxa"/>
            <w:tcBorders>
              <w:top w:val="single" w:sz="12" w:space="0" w:color="FFFFFF" w:themeColor="background1"/>
            </w:tcBorders>
          </w:tcPr>
          <w:p w14:paraId="655F8604" w14:textId="5700987B" w:rsidR="004951C6" w:rsidRPr="002810DA" w:rsidRDefault="004951C6" w:rsidP="00B94F14">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VIRTUEL</w:t>
            </w:r>
          </w:p>
        </w:tc>
        <w:tc>
          <w:tcPr>
            <w:tcW w:w="4112" w:type="dxa"/>
            <w:gridSpan w:val="2"/>
            <w:tcBorders>
              <w:top w:val="single" w:sz="12" w:space="0" w:color="FFFFFF" w:themeColor="background1"/>
            </w:tcBorders>
          </w:tcPr>
          <w:p w14:paraId="6534F098" w14:textId="45951634" w:rsidR="004951C6" w:rsidRPr="002810DA" w:rsidRDefault="00767C18" w:rsidP="006E0E7A">
            <w:pPr>
              <w:spacing w:line="180" w:lineRule="exact"/>
              <w:ind w:left="-77" w:right="-60"/>
              <w:cnfStyle w:val="100000000000" w:firstRow="1" w:lastRow="0" w:firstColumn="0" w:lastColumn="0" w:oddVBand="0" w:evenVBand="0" w:oddHBand="0" w:evenHBand="0" w:firstRowFirstColumn="0" w:firstRowLastColumn="0" w:lastRowFirstColumn="0" w:lastRowLastColumn="0"/>
              <w:rPr>
                <w:bCs/>
                <w:caps w:val="0"/>
                <w:color w:val="FFFFFF"/>
                <w:sz w:val="18"/>
              </w:rPr>
            </w:pPr>
            <w:r>
              <w:rPr>
                <w:bCs/>
                <w:caps w:val="0"/>
                <w:color w:val="FFFFFF"/>
                <w:sz w:val="18"/>
              </w:rPr>
              <w:t xml:space="preserve">HAUTE-DISPONIBILITE / </w:t>
            </w:r>
            <w:r w:rsidRPr="002810DA">
              <w:rPr>
                <w:bCs/>
                <w:caps w:val="0"/>
                <w:color w:val="FFFFFF"/>
                <w:sz w:val="18"/>
              </w:rPr>
              <w:t>RESILIENCE</w:t>
            </w:r>
          </w:p>
          <w:p w14:paraId="59DF51AC" w14:textId="3AFEF0FA" w:rsidR="004951C6" w:rsidRPr="002810DA" w:rsidRDefault="004951C6" w:rsidP="006E0E7A">
            <w:pPr>
              <w:spacing w:line="180" w:lineRule="exact"/>
              <w:ind w:left="-77" w:right="-60"/>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6"/>
              </w:rPr>
              <w:t>DU COMPOSANT</w:t>
            </w:r>
          </w:p>
        </w:tc>
      </w:tr>
      <w:tr w:rsidR="009E5C06" w:rsidRPr="00CA19A6" w14:paraId="62C5FF4A" w14:textId="77777777" w:rsidTr="006E0E7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8" w:type="dxa"/>
            <w:tcBorders>
              <w:top w:val="single" w:sz="18" w:space="0" w:color="083575" w:themeColor="accent2"/>
            </w:tcBorders>
          </w:tcPr>
          <w:p w14:paraId="3B61D3D9" w14:textId="1E46C733" w:rsidR="009E5C06" w:rsidRPr="000674DF" w:rsidRDefault="00EE2FC7" w:rsidP="004742E6">
            <w:pPr>
              <w:jc w:val="center"/>
              <w:rPr>
                <w:b w:val="0"/>
                <w:sz w:val="18"/>
              </w:rPr>
            </w:pPr>
            <w:sdt>
              <w:sdtPr>
                <w:rPr>
                  <w:rFonts w:cs="Open Sans"/>
                  <w:szCs w:val="18"/>
                </w:rPr>
                <w:id w:val="1071620187"/>
                <w15:appearance w15:val="hidden"/>
                <w14:checkbox>
                  <w14:checked w14:val="0"/>
                  <w14:checkedState w14:val="00FE" w14:font="Wingdings"/>
                  <w14:uncheckedState w14:val="006F" w14:font="Wingdings"/>
                </w14:checkbox>
              </w:sdtPr>
              <w:sdtContent>
                <w:r w:rsidR="00621189">
                  <w:rPr>
                    <w:rFonts w:cs="Open Sans"/>
                    <w:szCs w:val="18"/>
                  </w:rPr>
                  <w:sym w:font="Wingdings" w:char="F06F"/>
                </w:r>
              </w:sdtContent>
            </w:sdt>
          </w:p>
        </w:tc>
        <w:tc>
          <w:tcPr>
            <w:tcW w:w="2835" w:type="dxa"/>
            <w:tcBorders>
              <w:top w:val="single" w:sz="18" w:space="0" w:color="083575" w:themeColor="accent2"/>
            </w:tcBorders>
          </w:tcPr>
          <w:p w14:paraId="707E89B8" w14:textId="1A2FD2CD" w:rsidR="009E5C06" w:rsidRDefault="00EE2FC7" w:rsidP="006E0E7A">
            <w:pPr>
              <w:ind w:left="566"/>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322087169"/>
                <w15:appearance w15:val="hidden"/>
                <w14:checkbox>
                  <w14:checked w14:val="0"/>
                  <w14:checkedState w14:val="00FE" w14:font="Wingdings"/>
                  <w14:uncheckedState w14:val="006F" w14:font="Wingdings"/>
                </w14:checkbox>
              </w:sdtPr>
              <w:sdtContent>
                <w:r w:rsidR="00621189">
                  <w:rPr>
                    <w:rFonts w:cs="Open Sans"/>
                    <w:szCs w:val="18"/>
                  </w:rPr>
                  <w:sym w:font="Wingdings" w:char="F06F"/>
                </w:r>
              </w:sdtContent>
            </w:sdt>
            <w:r w:rsidR="009E5C06">
              <w:rPr>
                <w:rFonts w:cs="Open Sans"/>
                <w:szCs w:val="18"/>
              </w:rPr>
              <w:t xml:space="preserve"> </w:t>
            </w:r>
            <w:r w:rsidR="009E5C06" w:rsidRPr="00905A40">
              <w:rPr>
                <w:rFonts w:cs="Open Sans"/>
                <w:sz w:val="18"/>
                <w:szCs w:val="18"/>
              </w:rPr>
              <w:t>Virtuel Machine</w:t>
            </w:r>
          </w:p>
          <w:p w14:paraId="3308F244" w14:textId="22A60802" w:rsidR="009E5C06" w:rsidRPr="00CA19A6" w:rsidRDefault="00EE2FC7" w:rsidP="006E0E7A">
            <w:pPr>
              <w:ind w:left="566"/>
              <w:cnfStyle w:val="000000100000" w:firstRow="0" w:lastRow="0" w:firstColumn="0" w:lastColumn="0" w:oddVBand="0" w:evenVBand="0" w:oddHBand="1" w:evenHBand="0" w:firstRowFirstColumn="0" w:firstRowLastColumn="0" w:lastRowFirstColumn="0" w:lastRowLastColumn="0"/>
              <w:rPr>
                <w:sz w:val="18"/>
              </w:rPr>
            </w:pPr>
            <w:sdt>
              <w:sdtPr>
                <w:rPr>
                  <w:rFonts w:cs="Open Sans"/>
                  <w:szCs w:val="18"/>
                </w:rPr>
                <w:id w:val="-181203364"/>
                <w15:appearance w15:val="hidden"/>
                <w14:checkbox>
                  <w14:checked w14:val="0"/>
                  <w14:checkedState w14:val="00FE" w14:font="Wingdings"/>
                  <w14:uncheckedState w14:val="006F" w14:font="Wingdings"/>
                </w14:checkbox>
              </w:sdtPr>
              <w:sdtContent>
                <w:r w:rsidR="00621189">
                  <w:rPr>
                    <w:rFonts w:cs="Open Sans"/>
                    <w:szCs w:val="18"/>
                  </w:rPr>
                  <w:sym w:font="Wingdings" w:char="F06F"/>
                </w:r>
              </w:sdtContent>
            </w:sdt>
            <w:r w:rsidR="009E5C06">
              <w:rPr>
                <w:rFonts w:cs="Open Sans"/>
                <w:szCs w:val="18"/>
              </w:rPr>
              <w:t xml:space="preserve"> </w:t>
            </w:r>
            <w:r w:rsidR="009E5C06" w:rsidRPr="00905A40">
              <w:rPr>
                <w:rFonts w:cs="Open Sans"/>
                <w:sz w:val="18"/>
                <w:szCs w:val="18"/>
              </w:rPr>
              <w:t>Conteneur</w:t>
            </w:r>
          </w:p>
        </w:tc>
        <w:tc>
          <w:tcPr>
            <w:tcW w:w="385" w:type="dxa"/>
            <w:tcBorders>
              <w:top w:val="single" w:sz="18" w:space="0" w:color="083575" w:themeColor="accent2"/>
              <w:bottom w:val="single" w:sz="18" w:space="0" w:color="083575" w:themeColor="accent2"/>
              <w:right w:val="nil"/>
            </w:tcBorders>
          </w:tcPr>
          <w:p w14:paraId="0A696A73" w14:textId="154CCDF1" w:rsidR="009E5C06" w:rsidRDefault="00EE2FC7" w:rsidP="009E5C06">
            <w:pPr>
              <w:ind w:left="-106" w:right="-122"/>
              <w:jc w:val="center"/>
              <w:cnfStyle w:val="000000100000" w:firstRow="0" w:lastRow="0" w:firstColumn="0" w:lastColumn="0" w:oddVBand="0" w:evenVBand="0" w:oddHBand="1" w:evenHBand="0" w:firstRowFirstColumn="0" w:firstRowLastColumn="0" w:lastRowFirstColumn="0" w:lastRowLastColumn="0"/>
              <w:rPr>
                <w:rFonts w:cs="Open Sans"/>
                <w:smallCaps w:val="0"/>
                <w:sz w:val="18"/>
                <w:szCs w:val="18"/>
              </w:rPr>
            </w:pPr>
            <w:sdt>
              <w:sdtPr>
                <w:rPr>
                  <w:rFonts w:cs="Open Sans"/>
                  <w:szCs w:val="18"/>
                </w:rPr>
                <w:id w:val="915438382"/>
                <w15:appearance w15:val="hidden"/>
                <w14:checkbox>
                  <w14:checked w14:val="0"/>
                  <w14:checkedState w14:val="00FE" w14:font="Wingdings"/>
                  <w14:uncheckedState w14:val="006F" w14:font="Wingdings"/>
                </w14:checkbox>
              </w:sdtPr>
              <w:sdtContent>
                <w:r w:rsidR="00621189">
                  <w:rPr>
                    <w:rFonts w:cs="Open Sans"/>
                    <w:szCs w:val="18"/>
                  </w:rPr>
                  <w:sym w:font="Wingdings" w:char="F06F"/>
                </w:r>
              </w:sdtContent>
            </w:sdt>
          </w:p>
        </w:tc>
        <w:tc>
          <w:tcPr>
            <w:tcW w:w="3727" w:type="dxa"/>
            <w:tcBorders>
              <w:top w:val="single" w:sz="18" w:space="0" w:color="083575" w:themeColor="accent2"/>
              <w:left w:val="nil"/>
              <w:bottom w:val="single" w:sz="18" w:space="0" w:color="083575" w:themeColor="accent2"/>
            </w:tcBorders>
          </w:tcPr>
          <w:p w14:paraId="48579398" w14:textId="4E3B86D7" w:rsidR="009E5C06" w:rsidRPr="00CA19A6" w:rsidRDefault="00FC0258" w:rsidP="009E5C06">
            <w:pPr>
              <w:jc w:val="both"/>
              <w:cnfStyle w:val="000000100000" w:firstRow="0" w:lastRow="0" w:firstColumn="0" w:lastColumn="0" w:oddVBand="0" w:evenVBand="0" w:oddHBand="1" w:evenHBand="0" w:firstRowFirstColumn="0" w:firstRowLastColumn="0" w:lastRowFirstColumn="0" w:lastRowLastColumn="0"/>
              <w:rPr>
                <w:sz w:val="18"/>
              </w:rPr>
            </w:pPr>
            <w:r w:rsidRPr="00FC0258">
              <w:rPr>
                <w:rFonts w:cs="Open Sans"/>
                <w:b/>
                <w:sz w:val="18"/>
                <w:szCs w:val="18"/>
              </w:rPr>
              <w:t>SI COCHER</w:t>
            </w:r>
            <w:r>
              <w:rPr>
                <w:rFonts w:cs="Open Sans"/>
                <w:sz w:val="18"/>
                <w:szCs w:val="18"/>
              </w:rPr>
              <w:t xml:space="preserve"> ! </w:t>
            </w:r>
            <w:r w:rsidR="009E5C06" w:rsidRPr="009E5C06">
              <w:rPr>
                <w:rFonts w:cs="Open Sans"/>
                <w:sz w:val="18"/>
                <w:szCs w:val="18"/>
              </w:rPr>
              <w:t>Ajouter un détail au niveau du</w:t>
            </w:r>
            <w:r w:rsidR="009E5C06">
              <w:rPr>
                <w:rFonts w:cs="Open Sans"/>
                <w:sz w:val="18"/>
                <w:szCs w:val="18"/>
              </w:rPr>
              <w:t xml:space="preserve"> chapitre</w:t>
            </w:r>
            <w:r w:rsidR="009E5C06" w:rsidRPr="009E5C06">
              <w:rPr>
                <w:rFonts w:cs="Open Sans"/>
                <w:sz w:val="18"/>
                <w:szCs w:val="18"/>
              </w:rPr>
              <w:t xml:space="preserve"> §</w:t>
            </w:r>
            <w:r w:rsidR="009E5C06" w:rsidRPr="009E5C06">
              <w:rPr>
                <w:rFonts w:cs="Open Sans"/>
                <w:sz w:val="18"/>
                <w:szCs w:val="18"/>
              </w:rPr>
              <w:fldChar w:fldCharType="begin"/>
            </w:r>
            <w:r w:rsidR="009E5C06" w:rsidRPr="009E5C06">
              <w:rPr>
                <w:rFonts w:cs="Open Sans"/>
                <w:sz w:val="18"/>
                <w:szCs w:val="18"/>
              </w:rPr>
              <w:instrText xml:space="preserve"> REF _Ref130204791 \h </w:instrText>
            </w:r>
            <w:r w:rsidR="009E5C06">
              <w:rPr>
                <w:rFonts w:cs="Open Sans"/>
                <w:sz w:val="18"/>
                <w:szCs w:val="18"/>
              </w:rPr>
              <w:instrText xml:space="preserve"> \* MERGEFORMAT </w:instrText>
            </w:r>
            <w:r w:rsidR="009E5C06" w:rsidRPr="009E5C06">
              <w:rPr>
                <w:rFonts w:cs="Open Sans"/>
                <w:sz w:val="18"/>
                <w:szCs w:val="18"/>
              </w:rPr>
            </w:r>
            <w:r w:rsidR="009E5C06" w:rsidRPr="009E5C06">
              <w:rPr>
                <w:rFonts w:cs="Open Sans"/>
                <w:sz w:val="18"/>
                <w:szCs w:val="18"/>
              </w:rPr>
              <w:fldChar w:fldCharType="separate"/>
            </w:r>
            <w:r w:rsidR="009E5C06" w:rsidRPr="009E5C06">
              <w:rPr>
                <w:rFonts w:cs="Open Sans"/>
                <w:sz w:val="18"/>
                <w:szCs w:val="18"/>
              </w:rPr>
              <w:t>Haute-disponibilité</w:t>
            </w:r>
            <w:r w:rsidR="009E5C06" w:rsidRPr="009E5C06">
              <w:rPr>
                <w:rFonts w:cs="Open Sans"/>
                <w:sz w:val="18"/>
                <w:szCs w:val="18"/>
              </w:rPr>
              <w:fldChar w:fldCharType="end"/>
            </w:r>
            <w:r w:rsidR="009E5C06" w:rsidRPr="009E5C06">
              <w:rPr>
                <w:rFonts w:cs="Open Sans"/>
                <w:sz w:val="18"/>
                <w:szCs w:val="18"/>
              </w:rPr>
              <w:t>.</w:t>
            </w:r>
          </w:p>
        </w:tc>
      </w:tr>
    </w:tbl>
    <w:p w14:paraId="660ACEA4" w14:textId="7646A837" w:rsidR="004951C6" w:rsidRDefault="004951C6" w:rsidP="004B1962"/>
    <w:p w14:paraId="7B84B301" w14:textId="77777777" w:rsidR="004B1962" w:rsidRDefault="001F2022" w:rsidP="005E7D2F">
      <w:pPr>
        <w:pStyle w:val="Titre6"/>
      </w:pPr>
      <w:r>
        <w:lastRenderedPageBreak/>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CA19A6" w:rsidRPr="00B80376" w14:paraId="53BB26B6"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04412F2B" w14:textId="392110CC" w:rsidR="00CA19A6" w:rsidRPr="00B80376" w:rsidRDefault="00CA19A6" w:rsidP="00327356">
            <w:pPr>
              <w:rPr>
                <w:color w:val="FFFFFF" w:themeColor="background1"/>
              </w:rPr>
            </w:pPr>
            <w:r w:rsidRPr="00B80376">
              <w:rPr>
                <w:color w:val="FFFFFF" w:themeColor="background1"/>
              </w:rPr>
              <w:t>DONNées Métier</w:t>
            </w:r>
          </w:p>
        </w:tc>
      </w:tr>
      <w:tr w:rsidR="00CA19A6" w:rsidRPr="002A01DF" w14:paraId="019EE30E" w14:textId="77777777" w:rsidTr="00A0401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4DC906C2" w14:textId="35FABA84" w:rsidR="00CA19A6" w:rsidRPr="002A01DF" w:rsidRDefault="00CA19A6" w:rsidP="00CA19A6">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341516DF" w14:textId="0DF4E8A2" w:rsidR="00CA19A6" w:rsidRPr="002810DA" w:rsidRDefault="00CA19A6" w:rsidP="00CA19A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678D050B" w14:textId="77777777" w:rsidR="002A01DF" w:rsidRPr="002810DA" w:rsidRDefault="002A01DF" w:rsidP="00CA19A6">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xml:space="preserve">~ </w:t>
            </w:r>
            <w:r w:rsidR="00CA19A6" w:rsidRPr="002810DA">
              <w:rPr>
                <w:bCs/>
                <w:caps w:val="0"/>
                <w:color w:val="FFFFFF"/>
                <w:sz w:val="18"/>
              </w:rPr>
              <w:t>VOLUMÉTRI</w:t>
            </w:r>
            <w:r w:rsidRPr="002810DA">
              <w:rPr>
                <w:bCs/>
                <w:caps w:val="0"/>
                <w:color w:val="FFFFFF"/>
                <w:sz w:val="18"/>
              </w:rPr>
              <w:t>E</w:t>
            </w:r>
          </w:p>
          <w:p w14:paraId="281B2D0C" w14:textId="31BE2B39" w:rsidR="00CA19A6" w:rsidRPr="002810DA" w:rsidRDefault="00CA19A6" w:rsidP="00CA19A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4E884CA2" w14:textId="00F76D19" w:rsidR="002A01DF" w:rsidRPr="002810DA" w:rsidRDefault="002A01DF" w:rsidP="002A01DF">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3C329DDB" w14:textId="494CB957" w:rsidR="00CA19A6" w:rsidRPr="002810DA" w:rsidRDefault="00CA19A6" w:rsidP="002A01DF">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05E6C84D" w14:textId="2F517567" w:rsidR="00CA19A6" w:rsidRPr="002810DA" w:rsidRDefault="00CA19A6" w:rsidP="00CA19A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CA19A6" w:rsidRPr="00CA19A6" w14:paraId="3D7296C2" w14:textId="77777777" w:rsidTr="00A0401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47794296" w14:textId="13873C97" w:rsidR="00CA19A6" w:rsidRPr="00CA19A6" w:rsidRDefault="00CA19A6" w:rsidP="00D70F82">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28BB4DB4" w14:textId="1C289CA3" w:rsidR="00CA19A6" w:rsidRPr="00CA19A6" w:rsidRDefault="00CA19A6" w:rsidP="00D70F82">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sidR="004742E6">
              <w:rPr>
                <w:rFonts w:cs="Open Sans"/>
                <w:i/>
                <w:color w:val="808080"/>
                <w:sz w:val="18"/>
              </w:rPr>
              <w:t xml:space="preserve"> Plat</w:t>
            </w:r>
          </w:p>
          <w:p w14:paraId="11FC5EAB" w14:textId="10038C30" w:rsidR="00CA19A6" w:rsidRPr="00CA19A6" w:rsidRDefault="004742E6" w:rsidP="00D70F82">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19C893D3" w14:textId="1612D8C4" w:rsidR="00CA19A6" w:rsidRPr="00CA19A6" w:rsidRDefault="00CA19A6" w:rsidP="00D70F82">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106DC0BD" w14:textId="2030B1EF" w:rsidR="00CA19A6" w:rsidRPr="004742E6" w:rsidRDefault="00CA19A6" w:rsidP="004742E6">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5D87CA8E" w14:textId="7A96A1D8" w:rsidR="00CA19A6" w:rsidRPr="00CA19A6" w:rsidRDefault="00CA19A6" w:rsidP="004742E6">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CA19A6" w:rsidRPr="00CA19A6" w14:paraId="161D0615" w14:textId="77777777" w:rsidTr="00A0401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700E5CE7" w14:textId="77777777" w:rsidR="00CA19A6" w:rsidRPr="00CA19A6" w:rsidRDefault="00CA19A6" w:rsidP="00D70F82">
            <w:pPr>
              <w:rPr>
                <w:sz w:val="18"/>
              </w:rPr>
            </w:pPr>
          </w:p>
        </w:tc>
        <w:tc>
          <w:tcPr>
            <w:tcW w:w="1198" w:type="dxa"/>
            <w:tcBorders>
              <w:top w:val="dashed" w:sz="4" w:space="0" w:color="083575" w:themeColor="accent2"/>
            </w:tcBorders>
          </w:tcPr>
          <w:p w14:paraId="720EEE3F" w14:textId="77777777" w:rsidR="00CA19A6" w:rsidRPr="00CA19A6" w:rsidRDefault="00CA19A6" w:rsidP="00D70F82">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41D6C91E" w14:textId="77777777" w:rsidR="00CA19A6" w:rsidRPr="00CA19A6" w:rsidRDefault="00CA19A6" w:rsidP="00D70F82">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3F52648A" w14:textId="19F20006" w:rsidR="00CA19A6" w:rsidRPr="004742E6" w:rsidRDefault="00CA19A6" w:rsidP="004742E6">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56E7CFD5" w14:textId="77777777" w:rsidR="00CA19A6" w:rsidRPr="00CA19A6" w:rsidRDefault="00CA19A6" w:rsidP="004742E6">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366579EC" w14:textId="308ABD46" w:rsidR="00D41098" w:rsidRDefault="00D41098" w:rsidP="00CA19A6"/>
    <w:tbl>
      <w:tblPr>
        <w:tblStyle w:val="DATStandardLigne"/>
        <w:tblW w:w="10185" w:type="dxa"/>
        <w:tblLook w:val="00A0" w:firstRow="1" w:lastRow="0" w:firstColumn="1" w:lastColumn="0" w:noHBand="0" w:noVBand="0"/>
      </w:tblPr>
      <w:tblGrid>
        <w:gridCol w:w="2249"/>
        <w:gridCol w:w="1198"/>
        <w:gridCol w:w="1917"/>
        <w:gridCol w:w="2835"/>
        <w:gridCol w:w="1986"/>
      </w:tblGrid>
      <w:tr w:rsidR="004742E6" w:rsidRPr="00B80376" w14:paraId="11A29756" w14:textId="77777777" w:rsidTr="004742E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6987966C" w14:textId="5F110B76" w:rsidR="004742E6" w:rsidRPr="00B80376" w:rsidRDefault="004742E6" w:rsidP="00B94F14">
            <w:pPr>
              <w:rPr>
                <w:color w:val="FFFFFF" w:themeColor="background1"/>
              </w:rPr>
            </w:pPr>
            <w:r w:rsidRPr="00B80376">
              <w:rPr>
                <w:color w:val="FFFFFF" w:themeColor="background1"/>
              </w:rPr>
              <w:t>DONNées techniques</w:t>
            </w:r>
          </w:p>
        </w:tc>
      </w:tr>
      <w:tr w:rsidR="004742E6" w:rsidRPr="002810DA" w14:paraId="10938981" w14:textId="77777777" w:rsidTr="005409E3">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25947983" w14:textId="77777777" w:rsidR="004742E6" w:rsidRPr="002810DA" w:rsidRDefault="004742E6" w:rsidP="00B94F14">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4C066411" w14:textId="77777777" w:rsidR="004742E6" w:rsidRPr="002810DA" w:rsidRDefault="004742E6" w:rsidP="00B94F14">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2C39B2F9" w14:textId="77777777" w:rsidR="004742E6" w:rsidRPr="002810DA" w:rsidRDefault="004742E6" w:rsidP="00B94F14">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3C93C948" w14:textId="77777777" w:rsidR="004742E6" w:rsidRPr="002810DA" w:rsidRDefault="004742E6" w:rsidP="00B94F14">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0C9DAC4C" w14:textId="77777777" w:rsidR="004742E6" w:rsidRPr="002810DA" w:rsidRDefault="004742E6" w:rsidP="00B94F14">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17E78A9F" w14:textId="77777777" w:rsidR="004742E6" w:rsidRPr="002810DA" w:rsidRDefault="004742E6" w:rsidP="00B94F14">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28BDB348" w14:textId="77777777" w:rsidR="004742E6" w:rsidRPr="002810DA" w:rsidRDefault="004742E6" w:rsidP="00B94F14">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4742E6" w:rsidRPr="00CA19A6" w14:paraId="0DF2F4B3" w14:textId="77777777" w:rsidTr="005409E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2DCACB83" w14:textId="77777777" w:rsidR="004742E6" w:rsidRPr="00CA19A6" w:rsidRDefault="004742E6" w:rsidP="004742E6">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070EE41F" w14:textId="6675BFF6" w:rsidR="004742E6" w:rsidRPr="00CA19A6" w:rsidRDefault="004742E6" w:rsidP="004742E6">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61522CF6" w14:textId="77777777" w:rsidR="004742E6" w:rsidRPr="00CA19A6" w:rsidRDefault="004742E6" w:rsidP="00B94F14">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2893BFF2" w14:textId="77777777" w:rsidR="004742E6" w:rsidRPr="00CA19A6" w:rsidRDefault="004742E6" w:rsidP="00B94F14">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473773F1" w14:textId="77777777" w:rsidR="004742E6" w:rsidRPr="00CA19A6" w:rsidRDefault="004742E6" w:rsidP="00B94F14">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3567B3E7" w14:textId="77777777" w:rsidR="004742E6" w:rsidRPr="004742E6" w:rsidRDefault="004742E6" w:rsidP="00B94F14">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666D661B" w14:textId="77777777" w:rsidR="004742E6" w:rsidRPr="00CA19A6" w:rsidRDefault="004742E6" w:rsidP="00B94F14">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4742E6" w:rsidRPr="00CA19A6" w14:paraId="06E4359F" w14:textId="77777777" w:rsidTr="005409E3">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3CA2372B" w14:textId="77777777" w:rsidR="004742E6" w:rsidRPr="00CA19A6" w:rsidRDefault="004742E6" w:rsidP="00B94F14">
            <w:pPr>
              <w:rPr>
                <w:sz w:val="18"/>
              </w:rPr>
            </w:pPr>
          </w:p>
        </w:tc>
        <w:tc>
          <w:tcPr>
            <w:tcW w:w="1198" w:type="dxa"/>
            <w:tcBorders>
              <w:top w:val="dashed" w:sz="4" w:space="0" w:color="083575" w:themeColor="accent2"/>
            </w:tcBorders>
          </w:tcPr>
          <w:p w14:paraId="362B32AE" w14:textId="77777777" w:rsidR="004742E6" w:rsidRPr="00CA19A6" w:rsidRDefault="004742E6" w:rsidP="00B94F14">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324410AF" w14:textId="77777777" w:rsidR="004742E6" w:rsidRPr="00CA19A6" w:rsidRDefault="004742E6" w:rsidP="00B94F14">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7840CA62" w14:textId="77777777" w:rsidR="004742E6" w:rsidRPr="004742E6" w:rsidRDefault="004742E6" w:rsidP="00B94F14">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68A1165F" w14:textId="77777777" w:rsidR="004742E6" w:rsidRPr="00CA19A6" w:rsidRDefault="004742E6" w:rsidP="00B94F14">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558BFADF" w14:textId="7624320C" w:rsidR="004742E6" w:rsidRDefault="004742E6" w:rsidP="00CA19A6"/>
    <w:p w14:paraId="73AD9D51" w14:textId="77777777" w:rsidR="002F1F90" w:rsidRDefault="008F7FF0" w:rsidP="005E7D2F">
      <w:pPr>
        <w:pStyle w:val="Titre6"/>
      </w:pPr>
      <w:r>
        <w:t>Flux</w:t>
      </w:r>
    </w:p>
    <w:p w14:paraId="667933D2" w14:textId="77777777" w:rsidR="002A0A19" w:rsidRDefault="008F7FF0" w:rsidP="002A0A19">
      <w:pPr>
        <w:jc w:val="both"/>
        <w:rPr>
          <w:rFonts w:cstheme="minorHAnsi"/>
          <w:i/>
          <w:color w:val="8F8F8F" w:themeColor="background2" w:themeShade="BF"/>
        </w:rPr>
      </w:pPr>
      <w:r>
        <w:rPr>
          <w:rFonts w:cstheme="minorHAnsi"/>
          <w:i/>
          <w:color w:val="8F8F8F" w:themeColor="background2" w:themeShade="BF"/>
        </w:rPr>
        <w:t>L’objectif est de décrire l’ensemble des flux in</w:t>
      </w:r>
      <w:r w:rsidR="007C275E">
        <w:rPr>
          <w:rFonts w:cstheme="minorHAnsi"/>
          <w:i/>
          <w:color w:val="8F8F8F" w:themeColor="background2" w:themeShade="BF"/>
        </w:rPr>
        <w:t>itiés et reçus par le composant avec l’ensemble des composants utilisés par la solution (composants faisant partie de la solution et services externes à la solution)</w:t>
      </w:r>
    </w:p>
    <w:p w14:paraId="52C5E1D2" w14:textId="77777777" w:rsidR="008F7FF0" w:rsidRDefault="008F7FF0" w:rsidP="002A0A19">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C45D61" w:rsidRPr="00DD2E7C" w14:paraId="1BB87072"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9F33BF1" w14:textId="448F965D" w:rsidR="00B80376" w:rsidRPr="00DD2E7C" w:rsidRDefault="00C45D61" w:rsidP="00B80376">
            <w:pPr>
              <w:spacing w:line="180" w:lineRule="exact"/>
              <w:rPr>
                <w:color w:val="FFFFFF" w:themeColor="background1"/>
              </w:rPr>
            </w:pPr>
            <w:r w:rsidRPr="00DD2E7C">
              <w:rPr>
                <w:color w:val="FFFFFF" w:themeColor="background1"/>
              </w:rPr>
              <w:t xml:space="preserve">FLUX </w:t>
            </w:r>
            <w:r w:rsidR="00B80376" w:rsidRPr="00DD2E7C">
              <w:rPr>
                <w:color w:val="FFFFFF" w:themeColor="background1"/>
              </w:rPr>
              <w:t>TECHNIQUES</w:t>
            </w:r>
          </w:p>
          <w:p w14:paraId="067398C5" w14:textId="4A37CE54" w:rsidR="00C45D61" w:rsidRPr="00DD2E7C" w:rsidRDefault="00C45D61" w:rsidP="00B80376">
            <w:pPr>
              <w:spacing w:line="180" w:lineRule="exact"/>
              <w:rPr>
                <w:color w:val="FFFFFF" w:themeColor="background1"/>
                <w:sz w:val="24"/>
              </w:rPr>
            </w:pPr>
            <w:r w:rsidRPr="00DD2E7C">
              <w:rPr>
                <w:color w:val="FFFFFF" w:themeColor="background1"/>
                <w:sz w:val="16"/>
              </w:rPr>
              <w:t>ENTRANTS</w:t>
            </w:r>
          </w:p>
        </w:tc>
      </w:tr>
      <w:tr w:rsidR="007656DC" w:rsidRPr="00DD2E7C" w14:paraId="6627DB22"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0DBE9134" w14:textId="77777777" w:rsidR="00C45D61" w:rsidRPr="00DD2E7C" w:rsidRDefault="00C45D61" w:rsidP="00C45D61">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62D52C87"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271A14D1" w14:textId="77777777" w:rsidR="00C45D61" w:rsidRPr="00DD2E7C" w:rsidRDefault="00C45D61" w:rsidP="0074488C">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E9D68F3"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67CFEFA4" w14:textId="711BAF7C" w:rsidR="00C45D61" w:rsidRPr="00DD2E7C" w:rsidRDefault="007656DC"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4E282A6C" wp14:editId="75F04D2B">
                  <wp:extent cx="143999" cy="183885"/>
                  <wp:effectExtent l="0" t="0" r="8401" b="6615"/>
                  <wp:docPr id="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2F295DB7"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60FD07FA" w14:textId="77777777" w:rsidR="00C45D61" w:rsidRPr="00DD2E7C" w:rsidRDefault="00C45D61" w:rsidP="00C45D61">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656DC" w14:paraId="60109EF5" w14:textId="77777777" w:rsidTr="007656DC">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220E94F9" w14:textId="77777777" w:rsidR="003F3976" w:rsidRPr="005E7D2F" w:rsidRDefault="003F3976" w:rsidP="002A0A19">
            <w:pPr>
              <w:jc w:val="both"/>
              <w:rPr>
                <w:sz w:val="18"/>
              </w:rPr>
            </w:pPr>
          </w:p>
        </w:tc>
        <w:tc>
          <w:tcPr>
            <w:tcW w:w="2120" w:type="dxa"/>
            <w:tcBorders>
              <w:top w:val="single" w:sz="18" w:space="0" w:color="083575" w:themeColor="accent2"/>
              <w:bottom w:val="dashed" w:sz="4" w:space="0" w:color="083575" w:themeColor="accent2"/>
            </w:tcBorders>
          </w:tcPr>
          <w:p w14:paraId="2475E455"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59C55C7B"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379BF17"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70A4981D" w14:textId="77777777" w:rsidR="003F3976" w:rsidRDefault="00EE2FC7" w:rsidP="003F3976">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391930152"/>
                <w15:appearance w15:val="hidden"/>
                <w14:checkbox>
                  <w14:checked w14:val="0"/>
                  <w14:checkedState w14:val="00FE" w14:font="Wingdings"/>
                  <w14:uncheckedState w14:val="006F" w14:font="Wingdings"/>
                </w14:checkbox>
              </w:sdtPr>
              <w:sdtContent>
                <w:r w:rsidR="003F3976"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56C8AAA" w14:textId="77777777" w:rsidR="003F3976" w:rsidRPr="005E7D2F" w:rsidRDefault="003F3976" w:rsidP="002A0A19">
            <w:pPr>
              <w:jc w:val="both"/>
              <w:cnfStyle w:val="000000100000" w:firstRow="0" w:lastRow="0" w:firstColumn="0" w:lastColumn="0" w:oddVBand="0" w:evenVBand="0" w:oddHBand="1" w:evenHBand="0" w:firstRowFirstColumn="0" w:firstRowLastColumn="0" w:lastRowFirstColumn="0" w:lastRowLastColumn="0"/>
              <w:rPr>
                <w:sz w:val="18"/>
              </w:rPr>
            </w:pPr>
          </w:p>
        </w:tc>
      </w:tr>
      <w:tr w:rsidR="007656DC" w14:paraId="0283A69C" w14:textId="77777777" w:rsidTr="007656DC">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78AEF8F0" w14:textId="77777777" w:rsidR="003F3976" w:rsidRPr="005E7D2F" w:rsidRDefault="003F3976" w:rsidP="002A0A19">
            <w:pPr>
              <w:jc w:val="both"/>
              <w:rPr>
                <w:sz w:val="18"/>
              </w:rPr>
            </w:pPr>
          </w:p>
        </w:tc>
        <w:tc>
          <w:tcPr>
            <w:tcW w:w="2120" w:type="dxa"/>
            <w:tcBorders>
              <w:top w:val="dashed" w:sz="4" w:space="0" w:color="083575" w:themeColor="accent2"/>
            </w:tcBorders>
          </w:tcPr>
          <w:p w14:paraId="6B910A84"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364D698F"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52D75350"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29A3FF07" w14:textId="70EDD40C" w:rsidR="003F3976" w:rsidRDefault="00EE2FC7" w:rsidP="003F3976">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57149531"/>
                <w15:appearance w15:val="hidden"/>
                <w14:checkbox>
                  <w14:checked w14:val="0"/>
                  <w14:checkedState w14:val="00FE" w14:font="Wingdings"/>
                  <w14:uncheckedState w14:val="006F" w14:font="Wingdings"/>
                </w14:checkbox>
              </w:sdtPr>
              <w:sdtContent>
                <w:r w:rsidR="004A1743" w:rsidRPr="004A1743">
                  <w:rPr>
                    <w:rFonts w:cs="Open Sans"/>
                    <w:szCs w:val="18"/>
                  </w:rPr>
                  <w:sym w:font="Wingdings" w:char="F06F"/>
                </w:r>
              </w:sdtContent>
            </w:sdt>
          </w:p>
        </w:tc>
        <w:tc>
          <w:tcPr>
            <w:tcW w:w="2693" w:type="dxa"/>
            <w:tcBorders>
              <w:top w:val="dashed" w:sz="4" w:space="0" w:color="083575" w:themeColor="accent2"/>
            </w:tcBorders>
          </w:tcPr>
          <w:p w14:paraId="137B76A7" w14:textId="77777777" w:rsidR="003F3976" w:rsidRPr="005E7D2F" w:rsidRDefault="003F3976" w:rsidP="002A0A19">
            <w:pPr>
              <w:jc w:val="both"/>
              <w:cnfStyle w:val="000000010000" w:firstRow="0" w:lastRow="0" w:firstColumn="0" w:lastColumn="0" w:oddVBand="0" w:evenVBand="0" w:oddHBand="0" w:evenHBand="1" w:firstRowFirstColumn="0" w:firstRowLastColumn="0" w:lastRowFirstColumn="0" w:lastRowLastColumn="0"/>
              <w:rPr>
                <w:sz w:val="18"/>
              </w:rPr>
            </w:pPr>
          </w:p>
        </w:tc>
      </w:tr>
    </w:tbl>
    <w:p w14:paraId="0F9B5C28" w14:textId="266A8148" w:rsidR="003F3976" w:rsidRDefault="003F3976" w:rsidP="002A0A19">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7656DC" w:rsidRPr="00DD2E7C" w14:paraId="09E497F5"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13231955" w14:textId="77777777" w:rsidR="00B80376" w:rsidRPr="00DD2E7C" w:rsidRDefault="007656DC" w:rsidP="00B80376">
            <w:pPr>
              <w:pStyle w:val="Standard"/>
              <w:spacing w:line="180" w:lineRule="exact"/>
              <w:jc w:val="center"/>
              <w:rPr>
                <w:bCs/>
                <w:caps w:val="0"/>
                <w:smallCaps/>
                <w:color w:val="FFFFFF"/>
              </w:rPr>
            </w:pPr>
            <w:r w:rsidRPr="00DD2E7C">
              <w:rPr>
                <w:bCs/>
                <w:caps w:val="0"/>
                <w:smallCaps/>
                <w:color w:val="FFFFFF"/>
              </w:rPr>
              <w:t xml:space="preserve">FLUX </w:t>
            </w:r>
            <w:r w:rsidR="00B80376" w:rsidRPr="00DD2E7C">
              <w:rPr>
                <w:bCs/>
                <w:caps w:val="0"/>
                <w:smallCaps/>
                <w:color w:val="FFFFFF"/>
              </w:rPr>
              <w:t>TECHNIQUES</w:t>
            </w:r>
          </w:p>
          <w:p w14:paraId="46DF91AE" w14:textId="1D02E54A" w:rsidR="007656DC" w:rsidRPr="00DD2E7C" w:rsidRDefault="007656DC" w:rsidP="00B80376">
            <w:pPr>
              <w:pStyle w:val="Standard"/>
              <w:spacing w:line="180" w:lineRule="exact"/>
              <w:jc w:val="center"/>
              <w:rPr>
                <w:bCs/>
                <w:caps w:val="0"/>
                <w:smallCaps/>
                <w:color w:val="FFFFFF"/>
              </w:rPr>
            </w:pPr>
            <w:r w:rsidRPr="00DD2E7C">
              <w:rPr>
                <w:bCs/>
                <w:caps w:val="0"/>
                <w:smallCaps/>
                <w:color w:val="FFFFFF"/>
                <w:sz w:val="16"/>
              </w:rPr>
              <w:t>SORTANTS</w:t>
            </w:r>
          </w:p>
        </w:tc>
      </w:tr>
      <w:tr w:rsidR="007656DC" w:rsidRPr="00DD2E7C" w14:paraId="670BB50B" w14:textId="77777777" w:rsidTr="00DD2E7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21A63A05" w14:textId="77777777" w:rsidR="007656DC" w:rsidRPr="00DD2E7C" w:rsidRDefault="007656DC" w:rsidP="00327356">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010C8525" w14:textId="463505FE"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585CA02D" w14:textId="77777777" w:rsidR="007656DC" w:rsidRPr="00DD2E7C" w:rsidRDefault="007656DC" w:rsidP="00623599">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7479BFFA"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DC6D91F"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3845B761" wp14:editId="6598DE26">
                  <wp:extent cx="143999" cy="183885"/>
                  <wp:effectExtent l="0" t="0" r="8401" b="6615"/>
                  <wp:docPr id="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50846B7A"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031C12D9" w14:textId="77777777" w:rsidR="007656DC" w:rsidRPr="00DD2E7C" w:rsidRDefault="007656DC" w:rsidP="00327356">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656DC" w14:paraId="2A292BDA" w14:textId="77777777" w:rsidTr="00B8037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472D5944" w14:textId="77777777" w:rsidR="007656DC" w:rsidRPr="005E7D2F" w:rsidRDefault="007656DC" w:rsidP="00327356">
            <w:pPr>
              <w:jc w:val="both"/>
              <w:rPr>
                <w:sz w:val="18"/>
              </w:rPr>
            </w:pPr>
          </w:p>
        </w:tc>
        <w:tc>
          <w:tcPr>
            <w:tcW w:w="2120" w:type="dxa"/>
            <w:tcBorders>
              <w:top w:val="single" w:sz="18" w:space="0" w:color="083575" w:themeColor="accent2"/>
              <w:bottom w:val="dashed" w:sz="4" w:space="0" w:color="083575" w:themeColor="accent2"/>
            </w:tcBorders>
          </w:tcPr>
          <w:p w14:paraId="31C65042"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2001C38D"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EB7CE50"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6C72C7F3" w14:textId="57A87B0F" w:rsidR="007656DC" w:rsidRPr="004A1743" w:rsidRDefault="00EE2FC7" w:rsidP="00327356">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2134053181"/>
                <w15:appearance w15:val="hidden"/>
                <w14:checkbox>
                  <w14:checked w14:val="0"/>
                  <w14:checkedState w14:val="00FE" w14:font="Wingdings"/>
                  <w14:uncheckedState w14:val="006F" w14:font="Wingdings"/>
                </w14:checkbox>
              </w:sdtPr>
              <w:sdtContent>
                <w:r w:rsidR="00327356">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A6D9CE8" w14:textId="77777777" w:rsidR="007656DC" w:rsidRPr="005E7D2F" w:rsidRDefault="007656DC" w:rsidP="00327356">
            <w:pPr>
              <w:jc w:val="both"/>
              <w:cnfStyle w:val="000000100000" w:firstRow="0" w:lastRow="0" w:firstColumn="0" w:lastColumn="0" w:oddVBand="0" w:evenVBand="0" w:oddHBand="1" w:evenHBand="0" w:firstRowFirstColumn="0" w:firstRowLastColumn="0" w:lastRowFirstColumn="0" w:lastRowLastColumn="0"/>
              <w:rPr>
                <w:sz w:val="18"/>
              </w:rPr>
            </w:pPr>
          </w:p>
        </w:tc>
      </w:tr>
      <w:tr w:rsidR="007656DC" w14:paraId="1EFBADC2" w14:textId="77777777" w:rsidTr="00B80376">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08840D2F" w14:textId="77777777" w:rsidR="007656DC" w:rsidRPr="005E7D2F" w:rsidRDefault="007656DC" w:rsidP="00327356">
            <w:pPr>
              <w:jc w:val="both"/>
              <w:rPr>
                <w:sz w:val="18"/>
              </w:rPr>
            </w:pPr>
          </w:p>
        </w:tc>
        <w:tc>
          <w:tcPr>
            <w:tcW w:w="2120" w:type="dxa"/>
            <w:tcBorders>
              <w:top w:val="dashed" w:sz="4" w:space="0" w:color="083575" w:themeColor="accent2"/>
            </w:tcBorders>
          </w:tcPr>
          <w:p w14:paraId="4CFA8663"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4202544A"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6E6869EE"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36B4C181" w14:textId="77777777" w:rsidR="007656DC" w:rsidRPr="004A1743" w:rsidRDefault="00EE2FC7" w:rsidP="00327356">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645968075"/>
                <w15:appearance w15:val="hidden"/>
                <w14:checkbox>
                  <w14:checked w14:val="0"/>
                  <w14:checkedState w14:val="00FE" w14:font="Wingdings"/>
                  <w14:uncheckedState w14:val="006F" w14:font="Wingdings"/>
                </w14:checkbox>
              </w:sdtPr>
              <w:sdtContent>
                <w:r w:rsidR="007656DC" w:rsidRPr="004A1743">
                  <w:rPr>
                    <w:rFonts w:cs="Open Sans"/>
                    <w:szCs w:val="18"/>
                  </w:rPr>
                  <w:sym w:font="Wingdings" w:char="F06F"/>
                </w:r>
              </w:sdtContent>
            </w:sdt>
          </w:p>
        </w:tc>
        <w:tc>
          <w:tcPr>
            <w:tcW w:w="2693" w:type="dxa"/>
            <w:tcBorders>
              <w:top w:val="dashed" w:sz="4" w:space="0" w:color="083575" w:themeColor="accent2"/>
            </w:tcBorders>
          </w:tcPr>
          <w:p w14:paraId="4F703705" w14:textId="77777777" w:rsidR="007656DC" w:rsidRPr="005E7D2F" w:rsidRDefault="007656DC" w:rsidP="00327356">
            <w:pPr>
              <w:jc w:val="both"/>
              <w:cnfStyle w:val="000000010000" w:firstRow="0" w:lastRow="0" w:firstColumn="0" w:lastColumn="0" w:oddVBand="0" w:evenVBand="0" w:oddHBand="0" w:evenHBand="1" w:firstRowFirstColumn="0" w:firstRowLastColumn="0" w:lastRowFirstColumn="0" w:lastRowLastColumn="0"/>
              <w:rPr>
                <w:sz w:val="18"/>
              </w:rPr>
            </w:pPr>
          </w:p>
        </w:tc>
      </w:tr>
    </w:tbl>
    <w:p w14:paraId="61DA3AE9" w14:textId="6DDA1EDE" w:rsidR="007656DC" w:rsidRDefault="007656DC" w:rsidP="007C275E">
      <w:pPr>
        <w:jc w:val="both"/>
      </w:pPr>
    </w:p>
    <w:p w14:paraId="45A1EC39" w14:textId="23343316" w:rsidR="003573CD" w:rsidRDefault="003573CD"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E101B0" w14:paraId="6E48993B" w14:textId="77777777" w:rsidTr="00F35ACE">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655C18C1" w14:textId="77777777" w:rsidR="00E101B0" w:rsidRPr="00E101B0" w:rsidRDefault="00E101B0" w:rsidP="00E101B0">
            <w:pPr>
              <w:pStyle w:val="Standard"/>
              <w:jc w:val="center"/>
              <w:rPr>
                <w:b/>
                <w:bCs/>
                <w:smallCaps/>
                <w:color w:val="FFFFFF"/>
              </w:rPr>
            </w:pPr>
            <w:r w:rsidRPr="00E101B0">
              <w:rPr>
                <w:b/>
                <w:bCs/>
                <w:smallCaps/>
                <w:color w:val="FFFFFF"/>
              </w:rPr>
              <w:t>SPECIFICATION</w:t>
            </w:r>
          </w:p>
          <w:p w14:paraId="038091F7" w14:textId="56A3FF6D" w:rsidR="00E101B0" w:rsidRDefault="00E101B0" w:rsidP="00E101B0">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766C646E" w14:textId="48995BB3" w:rsidR="00E101B0" w:rsidRDefault="00E101B0" w:rsidP="00327356">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3755B68A" w14:textId="77777777" w:rsidR="00E101B0" w:rsidRDefault="00E101B0" w:rsidP="00327356">
            <w:pPr>
              <w:pStyle w:val="Standard"/>
              <w:jc w:val="center"/>
              <w:rPr>
                <w:b/>
                <w:bCs/>
                <w:color w:val="FFFFFF"/>
              </w:rPr>
            </w:pPr>
            <w:r>
              <w:rPr>
                <w:b/>
                <w:bCs/>
                <w:color w:val="FFFFFF"/>
              </w:rPr>
              <w:t>CLOUD</w:t>
            </w:r>
          </w:p>
        </w:tc>
      </w:tr>
      <w:tr w:rsidR="00E101B0" w14:paraId="113ED921" w14:textId="77777777" w:rsidTr="00F35ACE">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722B691D" w14:textId="77777777" w:rsidR="00E101B0" w:rsidRDefault="00E101B0" w:rsidP="00327356">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66C60F8" w14:textId="24CC2DA0" w:rsidR="00E101B0" w:rsidRDefault="00EE2FC7" w:rsidP="00327356">
            <w:pPr>
              <w:pStyle w:val="Standard"/>
              <w:jc w:val="center"/>
            </w:pPr>
            <w:sdt>
              <w:sdtPr>
                <w:rPr>
                  <w:szCs w:val="18"/>
                </w:rPr>
                <w:id w:val="1579320616"/>
                <w15:appearance w15:val="hidden"/>
                <w14:checkbox>
                  <w14:checked w14:val="0"/>
                  <w14:checkedState w14:val="00FE" w14:font="Wingdings"/>
                  <w14:uncheckedState w14:val="006F" w14:font="Wingdings"/>
                </w14:checkbox>
              </w:sdtPr>
              <w:sdtContent>
                <w:r w:rsidR="002B1478">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6D0BF12" w14:textId="3EE64942" w:rsidR="00E101B0" w:rsidRDefault="00E101B0" w:rsidP="00327356">
            <w:pPr>
              <w:pStyle w:val="Standard"/>
              <w:jc w:val="center"/>
            </w:pPr>
            <w:r w:rsidRPr="00327356">
              <w:rPr>
                <w:rFonts w:ascii="Wingdings" w:eastAsia="Wingdings" w:hAnsi="Wingdings" w:cs="Wingdings"/>
                <w:szCs w:val="18"/>
              </w:rPr>
              <w:t></w:t>
            </w:r>
          </w:p>
        </w:tc>
      </w:tr>
      <w:tr w:rsidR="00E101B0" w14:paraId="5BC94AD8" w14:textId="77777777" w:rsidTr="00F35ACE">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65A74381" w14:textId="11D7606B" w:rsidR="00E101B0" w:rsidRPr="00E101B0" w:rsidRDefault="00E101B0" w:rsidP="00E101B0">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5CD5A446" w14:textId="0AACD025" w:rsidR="00E101B0" w:rsidRDefault="00EE2FC7" w:rsidP="00327356">
            <w:pPr>
              <w:pStyle w:val="Standard"/>
              <w:jc w:val="left"/>
            </w:pPr>
            <w:sdt>
              <w:sdtPr>
                <w:rPr>
                  <w:szCs w:val="18"/>
                </w:rPr>
                <w:id w:val="1141227744"/>
                <w15:appearance w15:val="hidden"/>
                <w14:checkbox>
                  <w14:checked w14:val="0"/>
                  <w14:checkedState w14:val="00FE" w14:font="Wingdings"/>
                  <w14:uncheckedState w14:val="006F" w14:font="Wingdings"/>
                </w14:checkbox>
              </w:sdtPr>
              <w:sdtContent>
                <w:r w:rsidR="00A61769">
                  <w:rPr>
                    <w:szCs w:val="18"/>
                  </w:rPr>
                  <w:sym w:font="Wingdings" w:char="F06F"/>
                </w:r>
              </w:sdtContent>
            </w:sdt>
            <w:r w:rsidR="00E101B0" w:rsidRPr="00327356">
              <w:rPr>
                <w:smallCaps/>
                <w:szCs w:val="18"/>
              </w:rPr>
              <w:t xml:space="preserve"> </w:t>
            </w:r>
            <w:r w:rsidR="00E101B0">
              <w:rPr>
                <w:smallCaps/>
                <w:sz w:val="18"/>
                <w:szCs w:val="18"/>
              </w:rPr>
              <w:t>Principal</w:t>
            </w:r>
          </w:p>
          <w:p w14:paraId="0B0BE74D" w14:textId="3B8096C4" w:rsidR="00E101B0" w:rsidRDefault="00EE2FC7" w:rsidP="00327356">
            <w:pPr>
              <w:pStyle w:val="Standard"/>
              <w:jc w:val="left"/>
            </w:pPr>
            <w:sdt>
              <w:sdtPr>
                <w:rPr>
                  <w:szCs w:val="18"/>
                </w:rPr>
                <w:id w:val="-1364822356"/>
                <w15:appearance w15:val="hidden"/>
                <w14:checkbox>
                  <w14:checked w14:val="0"/>
                  <w14:checkedState w14:val="00FE" w14:font="Wingdings"/>
                  <w14:uncheckedState w14:val="006F" w14:font="Wingdings"/>
                </w14:checkbox>
              </w:sdtPr>
              <w:sdtContent>
                <w:r w:rsidR="00A61769">
                  <w:rPr>
                    <w:szCs w:val="18"/>
                  </w:rPr>
                  <w:sym w:font="Wingdings" w:char="F06F"/>
                </w:r>
              </w:sdtContent>
            </w:sdt>
            <w:r w:rsidR="00E101B0" w:rsidRPr="00327356">
              <w:rPr>
                <w:smallCaps/>
                <w:szCs w:val="18"/>
              </w:rPr>
              <w:t xml:space="preserve"> </w:t>
            </w:r>
            <w:r w:rsidR="00E101B0">
              <w:rPr>
                <w:smallCaps/>
                <w:sz w:val="18"/>
                <w:szCs w:val="18"/>
              </w:rPr>
              <w:t>Secours</w:t>
            </w:r>
            <w:r w:rsidR="00AC2C79" w:rsidRPr="00AC2C79">
              <w:rPr>
                <w:smallCaps/>
                <w:sz w:val="18"/>
                <w:szCs w:val="18"/>
                <w:vertAlign w:val="superscript"/>
              </w:rPr>
              <w:t>[1]</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62B52E97" w14:textId="77777777" w:rsidR="00E101B0" w:rsidRDefault="00E101B0" w:rsidP="00327356">
            <w:pPr>
              <w:pStyle w:val="Standard"/>
              <w:jc w:val="center"/>
              <w:rPr>
                <w:smallCaps/>
                <w:sz w:val="18"/>
                <w:szCs w:val="18"/>
              </w:rPr>
            </w:pPr>
            <w:r>
              <w:rPr>
                <w:smallCaps/>
                <w:sz w:val="18"/>
                <w:szCs w:val="18"/>
              </w:rPr>
              <w:t>Nom de la solution Cloud</w:t>
            </w:r>
          </w:p>
        </w:tc>
      </w:tr>
    </w:tbl>
    <w:p w14:paraId="1529AA47" w14:textId="77777777" w:rsidR="00F36985" w:rsidRPr="00B94F14" w:rsidRDefault="00F36985" w:rsidP="00F36985">
      <w:pPr>
        <w:ind w:left="360"/>
        <w:rPr>
          <w:i/>
          <w:u w:val="single"/>
        </w:rPr>
      </w:pPr>
      <w:r w:rsidRPr="00B94F14">
        <w:rPr>
          <w:b/>
          <w:i/>
          <w:u w:val="single"/>
        </w:rPr>
        <w:t>Notes</w:t>
      </w:r>
      <w:r w:rsidRPr="00B94F14">
        <w:rPr>
          <w:b/>
          <w:i/>
        </w:rPr>
        <w:t> :</w:t>
      </w:r>
    </w:p>
    <w:p w14:paraId="7A76331E" w14:textId="74CC567A" w:rsidR="00F36985" w:rsidRDefault="00F36985" w:rsidP="00F36985">
      <w:pPr>
        <w:ind w:left="360"/>
      </w:pPr>
      <w:r>
        <w:tab/>
      </w:r>
      <w:r w:rsidRPr="00B94F14">
        <w:rPr>
          <w:vertAlign w:val="superscript"/>
        </w:rPr>
        <w:t>[1]</w:t>
      </w:r>
      <w:r>
        <w:t xml:space="preserve"> Composant d’infrastructure de bascule de la solution.</w:t>
      </w:r>
    </w:p>
    <w:p w14:paraId="75083BD5" w14:textId="77777777" w:rsidR="002566B2" w:rsidRDefault="002566B2" w:rsidP="00327356"/>
    <w:p w14:paraId="5333F914" w14:textId="2113F43E" w:rsidR="00053E32" w:rsidRDefault="00C01FD4" w:rsidP="005E7D2F">
      <w:pPr>
        <w:pStyle w:val="Titre6"/>
      </w:pPr>
      <w:r>
        <w:t>Réseau</w:t>
      </w:r>
    </w:p>
    <w:p w14:paraId="1F6F2C0C" w14:textId="42CED310" w:rsidR="002F0DDC" w:rsidRPr="002A0A19" w:rsidRDefault="002F0DDC" w:rsidP="002F0DDC">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158DA560" w14:textId="284C9947" w:rsidR="002F0DDC" w:rsidRDefault="002F0DDC" w:rsidP="002F0DDC"/>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0A2AF0" w14:paraId="05F791F4" w14:textId="77777777" w:rsidTr="00EC7D6D">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7001BAB0" w14:textId="77777777" w:rsidR="000A2AF0" w:rsidRPr="005C777F" w:rsidRDefault="005C777F" w:rsidP="002D2337">
            <w:pPr>
              <w:pStyle w:val="Standard"/>
              <w:spacing w:line="180" w:lineRule="exact"/>
              <w:jc w:val="center"/>
              <w:rPr>
                <w:b/>
                <w:bCs/>
                <w:smallCaps/>
                <w:color w:val="FFFFFF"/>
              </w:rPr>
            </w:pPr>
            <w:r w:rsidRPr="005C777F">
              <w:rPr>
                <w:b/>
                <w:bCs/>
                <w:smallCaps/>
                <w:color w:val="FFFFFF"/>
              </w:rPr>
              <w:t>CARACTERISTIQUES</w:t>
            </w:r>
          </w:p>
          <w:p w14:paraId="41662072" w14:textId="2E1591BC" w:rsidR="005C777F" w:rsidRDefault="005C777F" w:rsidP="002D2337">
            <w:pPr>
              <w:pStyle w:val="Standard"/>
              <w:spacing w:line="180" w:lineRule="exact"/>
              <w:jc w:val="center"/>
              <w:rPr>
                <w:b/>
                <w:bCs/>
                <w:color w:val="FFFFFF"/>
              </w:rPr>
            </w:pPr>
            <w:r w:rsidRPr="005C777F">
              <w:rPr>
                <w:b/>
                <w:bCs/>
                <w:smallCaps/>
                <w:color w:val="FFFFFF"/>
                <w:sz w:val="16"/>
              </w:rPr>
              <w:t>Interfaces &amp; débit</w:t>
            </w:r>
          </w:p>
        </w:tc>
      </w:tr>
      <w:tr w:rsidR="003F3899" w:rsidRPr="002A01DF" w14:paraId="6E005A1F" w14:textId="77777777" w:rsidTr="00EC7D6D">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2D4CD23D" w14:textId="77777777" w:rsidR="003F3899" w:rsidRPr="002A01DF" w:rsidRDefault="003F3899" w:rsidP="00E101B0">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772A3EA1" w14:textId="77777777" w:rsidR="003F3899" w:rsidRPr="002A01DF" w:rsidRDefault="003F3899" w:rsidP="00167468">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27770947" w14:textId="1C54C120" w:rsidR="003F3899" w:rsidRDefault="003F3899" w:rsidP="00621189">
            <w:pPr>
              <w:pStyle w:val="Standard"/>
              <w:spacing w:line="180" w:lineRule="exact"/>
              <w:jc w:val="center"/>
              <w:rPr>
                <w:b/>
                <w:bCs/>
                <w:color w:val="FFFFFF"/>
                <w:sz w:val="18"/>
              </w:rPr>
            </w:pPr>
            <w:r w:rsidRPr="002A01DF">
              <w:rPr>
                <w:b/>
                <w:bCs/>
                <w:color w:val="FFFFFF"/>
                <w:sz w:val="18"/>
              </w:rPr>
              <w:t>DÉBIT MINIMAL</w:t>
            </w:r>
          </w:p>
          <w:p w14:paraId="730ECC3A" w14:textId="1CABAE07" w:rsidR="003C3291" w:rsidRPr="002A01DF" w:rsidRDefault="003C3291" w:rsidP="00621189">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7CCD609D" w14:textId="49A841E3" w:rsidR="003F3899" w:rsidRPr="002A01DF" w:rsidRDefault="003C3291" w:rsidP="002D2337">
            <w:pPr>
              <w:pStyle w:val="Standard"/>
              <w:spacing w:line="180" w:lineRule="exact"/>
              <w:jc w:val="center"/>
              <w:rPr>
                <w:b/>
                <w:bCs/>
                <w:color w:val="FFFFFF"/>
                <w:sz w:val="18"/>
              </w:rPr>
            </w:pPr>
            <w:r>
              <w:rPr>
                <w:b/>
                <w:bCs/>
                <w:color w:val="FFFFFF"/>
                <w:sz w:val="18"/>
              </w:rPr>
              <w:t>SPECIFICITES SUPPLEMENTAIRES</w:t>
            </w:r>
          </w:p>
        </w:tc>
      </w:tr>
      <w:tr w:rsidR="003F3899" w14:paraId="3CA552D1" w14:textId="77777777" w:rsidTr="00EC7D6D">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E8E5777" w14:textId="77777777" w:rsidR="003F3899" w:rsidRDefault="003F3899" w:rsidP="00D830CA">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5BE41FA" w14:textId="2AB9CCC1" w:rsidR="003F3899" w:rsidRDefault="00EE2FC7" w:rsidP="00D830CA">
            <w:pPr>
              <w:pStyle w:val="Standard"/>
              <w:jc w:val="center"/>
            </w:pPr>
            <w:sdt>
              <w:sdtPr>
                <w:rPr>
                  <w:szCs w:val="18"/>
                </w:rPr>
                <w:id w:val="1831407094"/>
                <w15:appearance w15:val="hidden"/>
                <w14:checkbox>
                  <w14:checked w14:val="0"/>
                  <w14:checkedState w14:val="00FE" w14:font="Wingdings"/>
                  <w14:uncheckedState w14:val="006F" w14:font="Wingdings"/>
                </w14:checkbox>
              </w:sdtPr>
              <w:sdtContent>
                <w:r w:rsidR="003F3899">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EA0E50E" w14:textId="77777777" w:rsidR="003F3899" w:rsidRPr="005E7D2F" w:rsidRDefault="003F3899" w:rsidP="00F24024">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7EF5F42D" w14:textId="5A6FD08F" w:rsidR="003F3899" w:rsidRPr="005E7D2F" w:rsidRDefault="003F3899" w:rsidP="00F24024">
            <w:pPr>
              <w:pStyle w:val="Standard"/>
              <w:jc w:val="left"/>
              <w:rPr>
                <w:sz w:val="18"/>
              </w:rPr>
            </w:pPr>
          </w:p>
        </w:tc>
      </w:tr>
      <w:tr w:rsidR="003F3899" w14:paraId="117C2387" w14:textId="77777777" w:rsidTr="00EC7D6D">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D66E821" w14:textId="77777777" w:rsidR="003F3899" w:rsidRDefault="003F3899" w:rsidP="00D830CA">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FE40969" w14:textId="7570E89F" w:rsidR="003F3899" w:rsidRDefault="00EE2FC7" w:rsidP="00D830CA">
            <w:pPr>
              <w:pStyle w:val="Standard"/>
              <w:jc w:val="center"/>
            </w:pPr>
            <w:sdt>
              <w:sdtPr>
                <w:rPr>
                  <w:szCs w:val="18"/>
                </w:rPr>
                <w:id w:val="-1270851764"/>
                <w15:appearance w15:val="hidden"/>
                <w14:checkbox>
                  <w14:checked w14:val="0"/>
                  <w14:checkedState w14:val="00FE" w14:font="Wingdings"/>
                  <w14:uncheckedState w14:val="006F" w14:font="Wingdings"/>
                </w14:checkbox>
              </w:sdtPr>
              <w:sdtContent>
                <w:r w:rsidR="003F3899">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61462113"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4A49EFAA" w14:textId="59A9C70D" w:rsidR="003F3899" w:rsidRPr="005E7D2F" w:rsidRDefault="003F3899" w:rsidP="00F24024">
            <w:pPr>
              <w:pStyle w:val="Standard"/>
              <w:jc w:val="left"/>
              <w:rPr>
                <w:sz w:val="18"/>
              </w:rPr>
            </w:pPr>
          </w:p>
        </w:tc>
      </w:tr>
      <w:tr w:rsidR="003F3899" w14:paraId="4214E27B" w14:textId="77777777" w:rsidTr="00EC7D6D">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26BB28E" w14:textId="77777777" w:rsidR="003F3899" w:rsidRDefault="003F3899" w:rsidP="00D830CA">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8ADDA7C" w14:textId="7FFB43B8" w:rsidR="003F3899" w:rsidRDefault="00EE2FC7" w:rsidP="00D830CA">
            <w:pPr>
              <w:pStyle w:val="Standard"/>
              <w:jc w:val="center"/>
            </w:pPr>
            <w:sdt>
              <w:sdtPr>
                <w:rPr>
                  <w:szCs w:val="18"/>
                </w:rPr>
                <w:id w:val="638844661"/>
                <w15:appearance w15:val="hidden"/>
                <w14:checkbox>
                  <w14:checked w14:val="0"/>
                  <w14:checkedState w14:val="00FE" w14:font="Wingdings"/>
                  <w14:uncheckedState w14:val="006F" w14:font="Wingdings"/>
                </w14:checkbox>
              </w:sdtPr>
              <w:sdtContent>
                <w:r w:rsidR="003F3899">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4E16BEFD"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20A3AC47" w14:textId="7F7BDE94" w:rsidR="003F3899" w:rsidRPr="005E7D2F" w:rsidRDefault="003F3899" w:rsidP="00F24024">
            <w:pPr>
              <w:pStyle w:val="Standard"/>
              <w:jc w:val="left"/>
              <w:rPr>
                <w:sz w:val="18"/>
              </w:rPr>
            </w:pPr>
          </w:p>
        </w:tc>
      </w:tr>
      <w:tr w:rsidR="003F3899" w14:paraId="390054F0" w14:textId="77777777" w:rsidTr="00EC7D6D">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3641557C" w14:textId="77777777" w:rsidR="003F3899" w:rsidRDefault="003F3899" w:rsidP="00D830CA">
            <w:pPr>
              <w:pStyle w:val="Standard"/>
              <w:jc w:val="left"/>
              <w:rPr>
                <w:b/>
                <w:bCs/>
                <w:smallCaps/>
                <w:color w:val="FFFFFF"/>
                <w:sz w:val="18"/>
              </w:rPr>
            </w:pPr>
            <w:r>
              <w:rPr>
                <w:b/>
                <w:bCs/>
                <w:smallCaps/>
                <w:color w:val="FFFFFF"/>
                <w:sz w:val="18"/>
              </w:rPr>
              <w:lastRenderedPageBreak/>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037956DC" w14:textId="7408848A" w:rsidR="003F3899" w:rsidRDefault="00EE2FC7" w:rsidP="00D830CA">
            <w:pPr>
              <w:pStyle w:val="Standard"/>
              <w:jc w:val="center"/>
            </w:pPr>
            <w:sdt>
              <w:sdtPr>
                <w:rPr>
                  <w:szCs w:val="18"/>
                </w:rPr>
                <w:id w:val="1301958566"/>
                <w15:appearance w15:val="hidden"/>
                <w14:checkbox>
                  <w14:checked w14:val="0"/>
                  <w14:checkedState w14:val="00FE" w14:font="Wingdings"/>
                  <w14:uncheckedState w14:val="006F" w14:font="Wingdings"/>
                </w14:checkbox>
              </w:sdtPr>
              <w:sdtContent>
                <w:r w:rsidR="003F3899">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3D51A035" w14:textId="77777777" w:rsidR="003F3899" w:rsidRPr="005E7D2F" w:rsidRDefault="003F3899" w:rsidP="00F24024">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6105DD1C" w14:textId="062E67D2" w:rsidR="003F3899" w:rsidRPr="005E7D2F" w:rsidRDefault="003F3899" w:rsidP="00F24024">
            <w:pPr>
              <w:pStyle w:val="Standard"/>
              <w:jc w:val="left"/>
              <w:rPr>
                <w:sz w:val="18"/>
              </w:rPr>
            </w:pPr>
          </w:p>
        </w:tc>
      </w:tr>
    </w:tbl>
    <w:p w14:paraId="4A525432" w14:textId="3F754131" w:rsidR="00E101B0" w:rsidRDefault="00E101B0" w:rsidP="009455BB"/>
    <w:p w14:paraId="1052C607" w14:textId="1C750EB4" w:rsidR="00E101B0" w:rsidRDefault="00E101B0" w:rsidP="009455BB"/>
    <w:tbl>
      <w:tblPr>
        <w:tblStyle w:val="DATStandardLigne"/>
        <w:tblW w:w="10195" w:type="dxa"/>
        <w:tblLayout w:type="fixed"/>
        <w:tblLook w:val="0000" w:firstRow="0" w:lastRow="0" w:firstColumn="0" w:lastColumn="0" w:noHBand="0" w:noVBand="0"/>
      </w:tblPr>
      <w:tblGrid>
        <w:gridCol w:w="2529"/>
        <w:gridCol w:w="1417"/>
        <w:gridCol w:w="6249"/>
      </w:tblGrid>
      <w:tr w:rsidR="00D05705" w14:paraId="6E2372A6"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563B8544" w14:textId="77777777" w:rsidR="00D05705" w:rsidRDefault="00D05705" w:rsidP="00D05705">
            <w:pPr>
              <w:pStyle w:val="Standard"/>
              <w:spacing w:line="180" w:lineRule="exact"/>
              <w:jc w:val="center"/>
              <w:rPr>
                <w:b/>
                <w:bCs/>
                <w:color w:val="FFFFFF"/>
              </w:rPr>
            </w:pPr>
            <w:r>
              <w:rPr>
                <w:b/>
                <w:bCs/>
                <w:color w:val="FFFFFF"/>
              </w:rPr>
              <w:t>POSITIONNEMENT</w:t>
            </w:r>
          </w:p>
          <w:p w14:paraId="237582B1" w14:textId="44745A91" w:rsidR="00D05705" w:rsidRPr="00D05705" w:rsidRDefault="00D05705" w:rsidP="00D05705">
            <w:pPr>
              <w:pStyle w:val="Standard"/>
              <w:spacing w:line="180" w:lineRule="exact"/>
              <w:jc w:val="center"/>
              <w:rPr>
                <w:b/>
                <w:bCs/>
                <w:color w:val="FFFFFF"/>
              </w:rPr>
            </w:pPr>
            <w:r w:rsidRPr="00D05705">
              <w:rPr>
                <w:b/>
                <w:bCs/>
                <w:color w:val="FFFFFF"/>
                <w:sz w:val="16"/>
              </w:rPr>
              <w:t>Zone Réseau</w:t>
            </w:r>
          </w:p>
        </w:tc>
      </w:tr>
      <w:tr w:rsidR="00D05705" w:rsidRPr="002A01DF" w14:paraId="3CF0E7C6"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0AE40B0D" w14:textId="77777777" w:rsidR="00D05705" w:rsidRPr="002A01DF" w:rsidRDefault="00D05705" w:rsidP="00D05705">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6988B767" w14:textId="77777777" w:rsidR="00D05705" w:rsidRPr="002A01DF" w:rsidRDefault="00D05705" w:rsidP="00D05705">
            <w:pPr>
              <w:pStyle w:val="Standard"/>
              <w:jc w:val="center"/>
              <w:rPr>
                <w:b/>
                <w:bCs/>
                <w:color w:val="FFFFFF"/>
                <w:sz w:val="18"/>
              </w:rPr>
            </w:pPr>
            <w:r w:rsidRPr="002A01DF">
              <w:rPr>
                <w:b/>
                <w:bCs/>
                <w:color w:val="FFFFFF"/>
                <w:sz w:val="18"/>
              </w:rPr>
              <w:t>CLOUD</w:t>
            </w:r>
          </w:p>
        </w:tc>
      </w:tr>
      <w:tr w:rsidR="00D05705" w14:paraId="60A1EEEE" w14:textId="77777777" w:rsidTr="000547EC">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55616EDE" w14:textId="74E72257" w:rsidR="00D05705" w:rsidRPr="00DB7CB5" w:rsidRDefault="00EE2FC7" w:rsidP="00B94F14">
            <w:pPr>
              <w:pStyle w:val="Standard"/>
              <w:spacing w:line="240" w:lineRule="auto"/>
              <w:jc w:val="left"/>
            </w:pPr>
            <w:sdt>
              <w:sdtPr>
                <w:rPr>
                  <w:szCs w:val="18"/>
                </w:rPr>
                <w:id w:val="1859774279"/>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DMZ</w:t>
            </w:r>
          </w:p>
          <w:p w14:paraId="15E72101" w14:textId="3BF4C9D8" w:rsidR="00D05705" w:rsidRPr="00DB7CB5" w:rsidRDefault="00EE2FC7" w:rsidP="00B94F14">
            <w:pPr>
              <w:pStyle w:val="Standard"/>
              <w:spacing w:line="240" w:lineRule="auto"/>
              <w:jc w:val="left"/>
            </w:pPr>
            <w:sdt>
              <w:sdtPr>
                <w:rPr>
                  <w:szCs w:val="18"/>
                </w:rPr>
                <w:id w:val="1790089235"/>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Zone privée</w:t>
            </w:r>
          </w:p>
          <w:p w14:paraId="5EE9E6F2" w14:textId="413D3A3B" w:rsidR="00D05705" w:rsidRPr="00DB7CB5" w:rsidRDefault="00EE2FC7" w:rsidP="00B94F14">
            <w:pPr>
              <w:pStyle w:val="Standard"/>
              <w:spacing w:line="240" w:lineRule="auto"/>
              <w:jc w:val="left"/>
            </w:pPr>
            <w:sdt>
              <w:sdtPr>
                <w:rPr>
                  <w:szCs w:val="18"/>
                </w:rPr>
                <w:id w:val="-155615668"/>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4E4DCBF9" w14:textId="1E557FB7" w:rsidR="00D05705" w:rsidRPr="00DB7CB5" w:rsidRDefault="00EE2FC7" w:rsidP="00B94F14">
            <w:pPr>
              <w:pStyle w:val="Standard"/>
              <w:spacing w:line="240" w:lineRule="auto"/>
              <w:jc w:val="left"/>
            </w:pPr>
            <w:sdt>
              <w:sdtPr>
                <w:rPr>
                  <w:szCs w:val="18"/>
                </w:rPr>
                <w:id w:val="-498191346"/>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w:t>
            </w:r>
            <w:proofErr w:type="spellStart"/>
            <w:r w:rsidR="00D05705" w:rsidRPr="00DB7CB5">
              <w:rPr>
                <w:color w:val="auto"/>
                <w:sz w:val="18"/>
                <w:szCs w:val="18"/>
              </w:rPr>
              <w:t>Elice</w:t>
            </w:r>
            <w:proofErr w:type="spellEnd"/>
          </w:p>
          <w:p w14:paraId="1996E52D" w14:textId="2052FAF4" w:rsidR="00D05705" w:rsidRPr="00DB7CB5" w:rsidRDefault="00EE2FC7" w:rsidP="00B94F14">
            <w:pPr>
              <w:pStyle w:val="Standard"/>
              <w:jc w:val="left"/>
            </w:pPr>
            <w:sdt>
              <w:sdtPr>
                <w:rPr>
                  <w:szCs w:val="18"/>
                </w:rPr>
                <w:id w:val="-667637374"/>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GH central</w:t>
            </w:r>
          </w:p>
          <w:p w14:paraId="4CE2C165" w14:textId="20D23C62" w:rsidR="00D05705" w:rsidRPr="00DB7CB5" w:rsidRDefault="00EE2FC7" w:rsidP="00B94F14">
            <w:pPr>
              <w:pStyle w:val="Standard"/>
              <w:jc w:val="left"/>
            </w:pPr>
            <w:sdt>
              <w:sdtPr>
                <w:rPr>
                  <w:szCs w:val="18"/>
                </w:rPr>
                <w:id w:val="-2133777869"/>
                <w15:appearance w15:val="hidden"/>
                <w14:checkbox>
                  <w14:checked w14:val="0"/>
                  <w14:checkedState w14:val="00FE" w14:font="Wingdings"/>
                  <w14:uncheckedState w14:val="006F" w14:font="Wingdings"/>
                </w14:checkbox>
              </w:sdtPr>
              <w:sdtContent>
                <w:r w:rsidR="00D05705" w:rsidRPr="00DB7CB5">
                  <w:rPr>
                    <w:szCs w:val="18"/>
                  </w:rPr>
                  <w:sym w:font="Wingdings" w:char="F06F"/>
                </w:r>
              </w:sdtContent>
            </w:sdt>
            <w:r w:rsidR="00D05705"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3222158F" w14:textId="77777777" w:rsidR="00D05705" w:rsidRPr="00DB7CB5" w:rsidRDefault="00D05705" w:rsidP="00B94F14">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54FEFBE8" w14:textId="5512C374" w:rsidR="002566B2" w:rsidRDefault="002566B2" w:rsidP="009455BB"/>
    <w:p w14:paraId="4BE1209E" w14:textId="77777777" w:rsidR="002566B2" w:rsidRDefault="002566B2" w:rsidP="009455BB"/>
    <w:tbl>
      <w:tblPr>
        <w:tblStyle w:val="DATStandardLigne"/>
        <w:tblW w:w="10195" w:type="dxa"/>
        <w:tblLayout w:type="fixed"/>
        <w:tblLook w:val="0000" w:firstRow="0" w:lastRow="0" w:firstColumn="0" w:lastColumn="0" w:noHBand="0" w:noVBand="0"/>
      </w:tblPr>
      <w:tblGrid>
        <w:gridCol w:w="2825"/>
        <w:gridCol w:w="3119"/>
        <w:gridCol w:w="4251"/>
      </w:tblGrid>
      <w:tr w:rsidR="00DB7CB5" w14:paraId="30B495D6"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19EC94E3" w14:textId="77777777" w:rsidR="00DB7CB5" w:rsidRDefault="00DB7CB5" w:rsidP="00DB7CB5">
            <w:pPr>
              <w:pStyle w:val="Standard"/>
              <w:spacing w:line="180" w:lineRule="exact"/>
              <w:jc w:val="center"/>
              <w:rPr>
                <w:b/>
                <w:bCs/>
                <w:color w:val="FFFFFF"/>
              </w:rPr>
            </w:pPr>
            <w:r>
              <w:rPr>
                <w:b/>
                <w:bCs/>
                <w:color w:val="FFFFFF"/>
              </w:rPr>
              <w:t>POSITIONNEMENT</w:t>
            </w:r>
          </w:p>
          <w:p w14:paraId="08409584" w14:textId="4EF5D420" w:rsidR="00DB7CB5" w:rsidRDefault="002F0DDC" w:rsidP="002F0DDC">
            <w:pPr>
              <w:pStyle w:val="Standard"/>
              <w:spacing w:line="180" w:lineRule="exact"/>
              <w:jc w:val="center"/>
              <w:rPr>
                <w:b/>
                <w:bCs/>
                <w:color w:val="FFFFFF"/>
              </w:rPr>
            </w:pPr>
            <w:r w:rsidRPr="002F0DDC">
              <w:rPr>
                <w:b/>
                <w:bCs/>
                <w:color w:val="FFFFFF"/>
                <w:sz w:val="16"/>
              </w:rPr>
              <w:t>Identification du VLAN pour un hébergement AP-HP</w:t>
            </w:r>
          </w:p>
        </w:tc>
      </w:tr>
      <w:tr w:rsidR="00DB7CB5" w:rsidRPr="002A01DF" w14:paraId="12E8956D"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2825" w:type="dxa"/>
            <w:tcBorders>
              <w:top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2F29DC9E" w14:textId="28EE529E" w:rsidR="00DB7CB5" w:rsidRPr="002A01DF" w:rsidRDefault="00DB7CB5" w:rsidP="00DB7CB5">
            <w:pPr>
              <w:pStyle w:val="Standard"/>
              <w:jc w:val="center"/>
              <w:rPr>
                <w:bCs/>
                <w:color w:val="FFFFFF"/>
                <w:sz w:val="18"/>
              </w:rPr>
            </w:pPr>
            <w:r w:rsidRPr="002A01DF">
              <w:rPr>
                <w:b/>
                <w:bCs/>
                <w:color w:val="FFFFFF"/>
                <w:sz w:val="18"/>
              </w:rPr>
              <w:t>ENVIRONNEMENT</w:t>
            </w:r>
          </w:p>
        </w:tc>
        <w:tc>
          <w:tcPr>
            <w:tcW w:w="3119" w:type="dxa"/>
            <w:tcBorders>
              <w:top w:val="single" w:sz="12" w:space="0" w:color="FFFFFF" w:themeColor="background1"/>
              <w:left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740172C9" w14:textId="3F47F9C1" w:rsidR="00DB7CB5" w:rsidRPr="002A01DF" w:rsidRDefault="00DB7CB5" w:rsidP="00DB7CB5">
            <w:pPr>
              <w:pStyle w:val="Standard"/>
              <w:jc w:val="center"/>
              <w:rPr>
                <w:bCs/>
                <w:color w:val="FFFFFF"/>
                <w:sz w:val="18"/>
              </w:rPr>
            </w:pPr>
            <w:r w:rsidRPr="002A01DF">
              <w:rPr>
                <w:b/>
                <w:bCs/>
                <w:color w:val="FFFFFF"/>
                <w:sz w:val="18"/>
              </w:rPr>
              <w:t>SENSIBILITÉ</w:t>
            </w:r>
          </w:p>
        </w:tc>
        <w:tc>
          <w:tcPr>
            <w:tcW w:w="4251" w:type="dxa"/>
            <w:tcBorders>
              <w:top w:val="single" w:sz="12" w:space="0" w:color="FFFFFF" w:themeColor="background1"/>
              <w:left w:val="single" w:sz="12" w:space="0" w:color="FFFFFF" w:themeColor="background1"/>
              <w:bottom w:val="single" w:sz="18" w:space="0" w:color="083575" w:themeColor="accent2"/>
            </w:tcBorders>
            <w:shd w:val="clear" w:color="auto" w:fill="083575" w:themeFill="accent2"/>
          </w:tcPr>
          <w:p w14:paraId="769D7D9B" w14:textId="46BCAB42" w:rsidR="00DB7CB5" w:rsidRPr="002A01DF" w:rsidRDefault="00DB7CB5" w:rsidP="00B94F14">
            <w:pPr>
              <w:pStyle w:val="Standard"/>
              <w:jc w:val="center"/>
              <w:rPr>
                <w:b/>
                <w:bCs/>
                <w:color w:val="FFFFFF"/>
                <w:sz w:val="18"/>
              </w:rPr>
            </w:pPr>
            <w:r w:rsidRPr="002A01DF">
              <w:rPr>
                <w:b/>
                <w:bCs/>
                <w:color w:val="FFFFFF"/>
                <w:sz w:val="18"/>
              </w:rPr>
              <w:t>COUCHE</w:t>
            </w:r>
          </w:p>
        </w:tc>
      </w:tr>
      <w:tr w:rsidR="002566B2" w:rsidRPr="000547EC" w14:paraId="10DF6E6B" w14:textId="77777777" w:rsidTr="002F0DDC">
        <w:trPr>
          <w:cnfStyle w:val="000000100000" w:firstRow="0" w:lastRow="0" w:firstColumn="0" w:lastColumn="0" w:oddVBand="0" w:evenVBand="0" w:oddHBand="1" w:evenHBand="0" w:firstRowFirstColumn="0" w:firstRowLastColumn="0" w:lastRowFirstColumn="0" w:lastRowLastColumn="0"/>
        </w:trPr>
        <w:tc>
          <w:tcPr>
            <w:tcW w:w="2825" w:type="dxa"/>
            <w:tcBorders>
              <w:top w:val="single" w:sz="18" w:space="0" w:color="083575" w:themeColor="accent2"/>
            </w:tcBorders>
          </w:tcPr>
          <w:p w14:paraId="1AE50504" w14:textId="5B632DDD" w:rsidR="002566B2" w:rsidRPr="000547EC" w:rsidRDefault="00EE2FC7" w:rsidP="00B94F14">
            <w:pPr>
              <w:pStyle w:val="Standard"/>
              <w:spacing w:line="240" w:lineRule="auto"/>
              <w:jc w:val="left"/>
            </w:pPr>
            <w:sdt>
              <w:sdtPr>
                <w:rPr>
                  <w:szCs w:val="18"/>
                </w:rPr>
                <w:id w:val="638690388"/>
                <w15:appearance w15:val="hidden"/>
                <w14:checkbox>
                  <w14:checked w14:val="0"/>
                  <w14:checkedState w14:val="00FE" w14:font="Wingdings"/>
                  <w14:uncheckedState w14:val="006F" w14:font="Wingdings"/>
                </w14:checkbox>
              </w:sdtPr>
              <w:sdtContent>
                <w:r w:rsidR="00DB7CB5" w:rsidRPr="000547EC">
                  <w:rPr>
                    <w:szCs w:val="18"/>
                  </w:rPr>
                  <w:sym w:font="Wingdings" w:char="F06F"/>
                </w:r>
              </w:sdtContent>
            </w:sdt>
            <w:r w:rsidR="002566B2" w:rsidRPr="000547EC">
              <w:rPr>
                <w:color w:val="auto"/>
                <w:sz w:val="18"/>
                <w:szCs w:val="18"/>
              </w:rPr>
              <w:t xml:space="preserve"> </w:t>
            </w:r>
            <w:r w:rsidR="002566B2" w:rsidRPr="000547EC">
              <w:rPr>
                <w:bCs/>
                <w:color w:val="auto"/>
                <w:sz w:val="18"/>
                <w:szCs w:val="18"/>
              </w:rPr>
              <w:t>Production</w:t>
            </w:r>
          </w:p>
          <w:p w14:paraId="5EFE2EDC" w14:textId="2E88BC09" w:rsidR="002566B2" w:rsidRPr="000547EC" w:rsidRDefault="00EE2FC7" w:rsidP="00B94F14">
            <w:pPr>
              <w:pStyle w:val="Standard"/>
              <w:spacing w:line="240" w:lineRule="auto"/>
              <w:jc w:val="left"/>
            </w:pPr>
            <w:sdt>
              <w:sdtPr>
                <w:rPr>
                  <w:szCs w:val="18"/>
                </w:rPr>
                <w:id w:val="-739252086"/>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w:t>
            </w:r>
            <w:r w:rsidR="002566B2" w:rsidRPr="000547EC">
              <w:rPr>
                <w:bCs/>
                <w:color w:val="auto"/>
                <w:sz w:val="18"/>
                <w:szCs w:val="18"/>
              </w:rPr>
              <w:t>Pré-production</w:t>
            </w:r>
          </w:p>
          <w:p w14:paraId="5858A7E7" w14:textId="152C70FD" w:rsidR="002566B2" w:rsidRPr="000547EC" w:rsidRDefault="00EE2FC7" w:rsidP="00B94F14">
            <w:pPr>
              <w:pStyle w:val="Standard"/>
              <w:spacing w:line="240" w:lineRule="auto"/>
              <w:jc w:val="left"/>
            </w:pPr>
            <w:sdt>
              <w:sdtPr>
                <w:rPr>
                  <w:szCs w:val="18"/>
                </w:rPr>
                <w:id w:val="820321438"/>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w:t>
            </w:r>
            <w:r w:rsidR="002566B2" w:rsidRPr="000547EC">
              <w:rPr>
                <w:bCs/>
                <w:color w:val="auto"/>
                <w:sz w:val="18"/>
                <w:szCs w:val="18"/>
              </w:rPr>
              <w:t>Qualification</w:t>
            </w:r>
          </w:p>
          <w:p w14:paraId="5C2E3E08" w14:textId="44709B0E" w:rsidR="002566B2" w:rsidRPr="000547EC" w:rsidRDefault="00EE2FC7" w:rsidP="00B94F14">
            <w:pPr>
              <w:pStyle w:val="Standard"/>
              <w:spacing w:line="240" w:lineRule="auto"/>
              <w:jc w:val="left"/>
            </w:pPr>
            <w:sdt>
              <w:sdtPr>
                <w:rPr>
                  <w:szCs w:val="18"/>
                </w:rPr>
                <w:id w:val="41184549"/>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w:t>
            </w:r>
            <w:r w:rsidR="002566B2" w:rsidRPr="000547EC">
              <w:rPr>
                <w:bCs/>
                <w:color w:val="auto"/>
                <w:sz w:val="18"/>
                <w:szCs w:val="18"/>
              </w:rPr>
              <w:t>Formation</w:t>
            </w:r>
          </w:p>
          <w:p w14:paraId="750E8F12" w14:textId="0D73B09E" w:rsidR="002566B2" w:rsidRPr="000547EC" w:rsidRDefault="00EE2FC7" w:rsidP="00B94F14">
            <w:pPr>
              <w:pStyle w:val="Standard"/>
              <w:spacing w:line="240" w:lineRule="auto"/>
              <w:jc w:val="left"/>
            </w:pPr>
            <w:sdt>
              <w:sdtPr>
                <w:rPr>
                  <w:szCs w:val="18"/>
                </w:rPr>
                <w:id w:val="-578830430"/>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w:t>
            </w:r>
            <w:r w:rsidR="002566B2" w:rsidRPr="000547EC">
              <w:rPr>
                <w:bCs/>
                <w:color w:val="auto"/>
                <w:sz w:val="18"/>
                <w:szCs w:val="18"/>
              </w:rPr>
              <w:t xml:space="preserve">Autre : </w:t>
            </w:r>
            <w:r w:rsidR="002566B2" w:rsidRPr="000547EC">
              <w:rPr>
                <w:bCs/>
                <w:i/>
                <w:color w:val="auto"/>
                <w:sz w:val="18"/>
                <w:szCs w:val="18"/>
              </w:rPr>
              <w:t>préciser</w:t>
            </w:r>
          </w:p>
        </w:tc>
        <w:tc>
          <w:tcPr>
            <w:tcW w:w="3119" w:type="dxa"/>
            <w:tcBorders>
              <w:top w:val="single" w:sz="18" w:space="0" w:color="083575" w:themeColor="accent2"/>
            </w:tcBorders>
          </w:tcPr>
          <w:p w14:paraId="4A93A165" w14:textId="7E69DAC7" w:rsidR="002566B2" w:rsidRPr="000547EC" w:rsidRDefault="00EE2FC7" w:rsidP="00B94F14">
            <w:pPr>
              <w:pStyle w:val="Standard"/>
              <w:spacing w:line="240" w:lineRule="auto"/>
              <w:jc w:val="left"/>
            </w:pPr>
            <w:sdt>
              <w:sdtPr>
                <w:rPr>
                  <w:szCs w:val="18"/>
                </w:rPr>
                <w:id w:val="675074836"/>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Public</w:t>
            </w:r>
          </w:p>
          <w:p w14:paraId="1CA38346" w14:textId="7B8DA836" w:rsidR="002566B2" w:rsidRPr="000547EC" w:rsidRDefault="00EE2FC7" w:rsidP="00B94F14">
            <w:pPr>
              <w:pStyle w:val="Standard"/>
              <w:spacing w:line="240" w:lineRule="auto"/>
              <w:jc w:val="left"/>
            </w:pPr>
            <w:sdt>
              <w:sdtPr>
                <w:rPr>
                  <w:szCs w:val="18"/>
                </w:rPr>
                <w:id w:val="-565638863"/>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Santé</w:t>
            </w:r>
          </w:p>
          <w:p w14:paraId="47EFD744" w14:textId="765EBB97" w:rsidR="002566B2" w:rsidRPr="000547EC" w:rsidRDefault="00EE2FC7" w:rsidP="00B94F14">
            <w:pPr>
              <w:pStyle w:val="Standard"/>
              <w:spacing w:line="240" w:lineRule="auto"/>
              <w:jc w:val="left"/>
            </w:pPr>
            <w:sdt>
              <w:sdtPr>
                <w:rPr>
                  <w:szCs w:val="18"/>
                </w:rPr>
                <w:id w:val="1631135471"/>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Entreprise</w:t>
            </w:r>
          </w:p>
          <w:p w14:paraId="57222671" w14:textId="6747BB83" w:rsidR="002566B2" w:rsidRPr="000547EC" w:rsidRDefault="00EE2FC7" w:rsidP="00B94F14">
            <w:pPr>
              <w:pStyle w:val="Standard"/>
              <w:spacing w:line="240" w:lineRule="auto"/>
              <w:jc w:val="left"/>
            </w:pPr>
            <w:sdt>
              <w:sdtPr>
                <w:rPr>
                  <w:szCs w:val="18"/>
                </w:rPr>
                <w:id w:val="735742866"/>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HDS</w:t>
            </w:r>
          </w:p>
          <w:p w14:paraId="5429959D" w14:textId="15E16A44" w:rsidR="002566B2" w:rsidRPr="000547EC" w:rsidRDefault="00EE2FC7" w:rsidP="00B94F14">
            <w:pPr>
              <w:pStyle w:val="Standard"/>
              <w:jc w:val="left"/>
            </w:pPr>
            <w:sdt>
              <w:sdtPr>
                <w:rPr>
                  <w:szCs w:val="18"/>
                </w:rPr>
                <w:id w:val="503329872"/>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Recherche</w:t>
            </w:r>
            <w:r w:rsidR="002566B2" w:rsidRPr="000547EC">
              <w:rPr>
                <w:b/>
                <w:color w:val="auto"/>
                <w:sz w:val="18"/>
                <w:szCs w:val="18"/>
              </w:rPr>
              <w:t> </w:t>
            </w:r>
          </w:p>
        </w:tc>
        <w:tc>
          <w:tcPr>
            <w:tcW w:w="4251" w:type="dxa"/>
            <w:tcBorders>
              <w:top w:val="single" w:sz="18" w:space="0" w:color="083575" w:themeColor="accent2"/>
            </w:tcBorders>
          </w:tcPr>
          <w:p w14:paraId="5A5D9CB2" w14:textId="50FE6137" w:rsidR="002566B2" w:rsidRPr="000547EC" w:rsidRDefault="00EE2FC7" w:rsidP="00B94F14">
            <w:pPr>
              <w:pStyle w:val="Standard"/>
              <w:spacing w:line="240" w:lineRule="auto"/>
              <w:jc w:val="left"/>
            </w:pPr>
            <w:sdt>
              <w:sdtPr>
                <w:rPr>
                  <w:szCs w:val="18"/>
                </w:rPr>
                <w:id w:val="-534272192"/>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Présentation</w:t>
            </w:r>
          </w:p>
          <w:p w14:paraId="545151BF" w14:textId="30457E8D" w:rsidR="002566B2" w:rsidRPr="000547EC" w:rsidRDefault="00EE2FC7" w:rsidP="00B94F14">
            <w:pPr>
              <w:pStyle w:val="Standard"/>
              <w:spacing w:line="240" w:lineRule="auto"/>
              <w:jc w:val="left"/>
            </w:pPr>
            <w:sdt>
              <w:sdtPr>
                <w:rPr>
                  <w:szCs w:val="18"/>
                </w:rPr>
                <w:id w:val="1398930421"/>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Application</w:t>
            </w:r>
          </w:p>
          <w:p w14:paraId="4EB9FA9B" w14:textId="090D6090" w:rsidR="002566B2" w:rsidRPr="000547EC" w:rsidRDefault="00EE2FC7" w:rsidP="00B94F14">
            <w:pPr>
              <w:pStyle w:val="Standard"/>
              <w:spacing w:line="240" w:lineRule="auto"/>
              <w:jc w:val="left"/>
            </w:pPr>
            <w:sdt>
              <w:sdtPr>
                <w:rPr>
                  <w:szCs w:val="18"/>
                </w:rPr>
                <w:id w:val="529454531"/>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Données</w:t>
            </w:r>
          </w:p>
          <w:p w14:paraId="4FCFED91" w14:textId="4631CB12" w:rsidR="002566B2" w:rsidRPr="000547EC" w:rsidRDefault="00EE2FC7" w:rsidP="00B94F14">
            <w:pPr>
              <w:pStyle w:val="Standard"/>
              <w:spacing w:line="240" w:lineRule="auto"/>
              <w:jc w:val="left"/>
            </w:pPr>
            <w:sdt>
              <w:sdtPr>
                <w:rPr>
                  <w:szCs w:val="18"/>
                </w:rPr>
                <w:id w:val="-1065020523"/>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Présentation &amp; Application</w:t>
            </w:r>
          </w:p>
          <w:p w14:paraId="76D9A4AC" w14:textId="7F3BDC19" w:rsidR="002566B2" w:rsidRPr="000547EC" w:rsidRDefault="00EE2FC7" w:rsidP="00B94F14">
            <w:pPr>
              <w:pStyle w:val="Standard"/>
              <w:jc w:val="left"/>
            </w:pPr>
            <w:sdt>
              <w:sdtPr>
                <w:rPr>
                  <w:szCs w:val="18"/>
                </w:rPr>
                <w:id w:val="1345138750"/>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Application &amp; Données</w:t>
            </w:r>
          </w:p>
          <w:p w14:paraId="168F41E3" w14:textId="2DE1983E" w:rsidR="002566B2" w:rsidRPr="000547EC" w:rsidRDefault="00EE2FC7" w:rsidP="00B94F14">
            <w:pPr>
              <w:pStyle w:val="Standard"/>
              <w:jc w:val="left"/>
            </w:pPr>
            <w:sdt>
              <w:sdtPr>
                <w:rPr>
                  <w:szCs w:val="18"/>
                </w:rPr>
                <w:id w:val="2133362779"/>
                <w15:appearance w15:val="hidden"/>
                <w14:checkbox>
                  <w14:checked w14:val="0"/>
                  <w14:checkedState w14:val="00FE" w14:font="Wingdings"/>
                  <w14:uncheckedState w14:val="006F" w14:font="Wingdings"/>
                </w14:checkbox>
              </w:sdtPr>
              <w:sdtContent>
                <w:r w:rsidR="002566B2" w:rsidRPr="000547EC">
                  <w:rPr>
                    <w:szCs w:val="18"/>
                  </w:rPr>
                  <w:sym w:font="Wingdings" w:char="F06F"/>
                </w:r>
              </w:sdtContent>
            </w:sdt>
            <w:r w:rsidR="002566B2" w:rsidRPr="000547EC">
              <w:rPr>
                <w:color w:val="auto"/>
                <w:sz w:val="18"/>
                <w:szCs w:val="18"/>
              </w:rPr>
              <w:t xml:space="preserve"> Présentation &amp; Application &amp; Données</w:t>
            </w:r>
          </w:p>
        </w:tc>
      </w:tr>
    </w:tbl>
    <w:p w14:paraId="31156083" w14:textId="1C24482D" w:rsidR="002566B2" w:rsidRDefault="002566B2" w:rsidP="002806A5"/>
    <w:p w14:paraId="1E5ECEF1" w14:textId="1FA5DDE1" w:rsidR="001E6DC4" w:rsidRDefault="001E6DC4" w:rsidP="002806A5"/>
    <w:tbl>
      <w:tblPr>
        <w:tblStyle w:val="DATStandardLigne"/>
        <w:tblW w:w="10195" w:type="dxa"/>
        <w:tblLayout w:type="fixed"/>
        <w:tblLook w:val="0000" w:firstRow="0" w:lastRow="0" w:firstColumn="0" w:lastColumn="0" w:noHBand="0" w:noVBand="0"/>
      </w:tblPr>
      <w:tblGrid>
        <w:gridCol w:w="10195"/>
      </w:tblGrid>
      <w:tr w:rsidR="00BF4E6D" w14:paraId="0AD25963"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5F9463D3" w14:textId="77777777" w:rsidR="00BF4E6D" w:rsidRDefault="00BF4E6D" w:rsidP="00B94F14">
            <w:pPr>
              <w:pStyle w:val="Standard"/>
              <w:spacing w:line="180" w:lineRule="exact"/>
              <w:jc w:val="center"/>
              <w:rPr>
                <w:b/>
                <w:bCs/>
                <w:color w:val="FFFFFF"/>
              </w:rPr>
            </w:pPr>
            <w:r>
              <w:rPr>
                <w:b/>
                <w:bCs/>
                <w:color w:val="FFFFFF"/>
              </w:rPr>
              <w:t>POSITIONNEMENT</w:t>
            </w:r>
          </w:p>
          <w:p w14:paraId="5AC6770F" w14:textId="3D88D719" w:rsidR="00BF4E6D" w:rsidRDefault="00BF4E6D" w:rsidP="00B94F14">
            <w:pPr>
              <w:pStyle w:val="Standard"/>
              <w:spacing w:line="180" w:lineRule="exact"/>
              <w:jc w:val="center"/>
              <w:rPr>
                <w:b/>
                <w:bCs/>
                <w:color w:val="FFFFFF"/>
              </w:rPr>
            </w:pPr>
            <w:r w:rsidRPr="00BF4E6D">
              <w:rPr>
                <w:b/>
                <w:bCs/>
                <w:color w:val="FFFFFF"/>
                <w:sz w:val="16"/>
              </w:rPr>
              <w:t>Identification du sous-réseau pour un hébergement Cloud</w:t>
            </w:r>
          </w:p>
        </w:tc>
      </w:tr>
      <w:tr w:rsidR="00BF4E6D" w:rsidRPr="00F85F68" w14:paraId="3D1DCE14" w14:textId="77777777" w:rsidTr="00BF4E6D">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34BC7694" w14:textId="005BB614" w:rsidR="00BF4E6D" w:rsidRPr="00F85F68" w:rsidRDefault="00F85F68" w:rsidP="00B94F14">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3635C17A" w14:textId="77777777" w:rsidR="001426B5" w:rsidRDefault="001426B5" w:rsidP="002806A5"/>
    <w:p w14:paraId="5AB68E50" w14:textId="64A3812A" w:rsidR="001426B5" w:rsidRDefault="001426B5" w:rsidP="002806A5"/>
    <w:tbl>
      <w:tblPr>
        <w:tblStyle w:val="DATStandardLigne"/>
        <w:tblW w:w="10195" w:type="dxa"/>
        <w:tblLayout w:type="fixed"/>
        <w:tblLook w:val="0000" w:firstRow="0" w:lastRow="0" w:firstColumn="0" w:lastColumn="0" w:noHBand="0" w:noVBand="0"/>
      </w:tblPr>
      <w:tblGrid>
        <w:gridCol w:w="10195"/>
      </w:tblGrid>
      <w:tr w:rsidR="002806A5" w14:paraId="2BA3178A" w14:textId="77777777" w:rsidTr="00F35AC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3671A973" w14:textId="77777777" w:rsidR="002806A5" w:rsidRDefault="002806A5" w:rsidP="00B94F14">
            <w:pPr>
              <w:pStyle w:val="Standard"/>
              <w:spacing w:line="180" w:lineRule="exact"/>
              <w:jc w:val="center"/>
              <w:rPr>
                <w:b/>
                <w:bCs/>
                <w:color w:val="FFFFFF"/>
              </w:rPr>
            </w:pPr>
            <w:r>
              <w:rPr>
                <w:b/>
                <w:bCs/>
                <w:color w:val="FFFFFF"/>
              </w:rPr>
              <w:lastRenderedPageBreak/>
              <w:t>POSITIONNEMENT</w:t>
            </w:r>
          </w:p>
          <w:p w14:paraId="417E76DF" w14:textId="68D23E0E" w:rsidR="002806A5" w:rsidRDefault="002806A5" w:rsidP="00B94F14">
            <w:pPr>
              <w:pStyle w:val="Standard"/>
              <w:spacing w:line="180" w:lineRule="exact"/>
              <w:jc w:val="center"/>
              <w:rPr>
                <w:b/>
                <w:bCs/>
                <w:color w:val="FFFFFF"/>
              </w:rPr>
            </w:pPr>
            <w:r w:rsidRPr="002806A5">
              <w:rPr>
                <w:b/>
                <w:bCs/>
                <w:color w:val="FFFFFF"/>
                <w:sz w:val="16"/>
              </w:rPr>
              <w:t xml:space="preserve">Identification du </w:t>
            </w:r>
            <w:proofErr w:type="spellStart"/>
            <w:r w:rsidRPr="002806A5">
              <w:rPr>
                <w:b/>
                <w:bCs/>
                <w:color w:val="FFFFFF"/>
                <w:sz w:val="16"/>
              </w:rPr>
              <w:t>namespace</w:t>
            </w:r>
            <w:proofErr w:type="spellEnd"/>
            <w:r w:rsidRPr="002806A5">
              <w:rPr>
                <w:b/>
                <w:bCs/>
                <w:color w:val="FFFFFF"/>
                <w:sz w:val="16"/>
              </w:rPr>
              <w:t xml:space="preserve"> </w:t>
            </w:r>
            <w:proofErr w:type="spellStart"/>
            <w:r w:rsidRPr="002806A5">
              <w:rPr>
                <w:b/>
                <w:bCs/>
                <w:color w:val="FFFFFF"/>
                <w:sz w:val="16"/>
              </w:rPr>
              <w:t>Kubernetes</w:t>
            </w:r>
            <w:proofErr w:type="spellEnd"/>
          </w:p>
        </w:tc>
      </w:tr>
      <w:tr w:rsidR="002806A5" w:rsidRPr="00F85F68" w14:paraId="40C3668C" w14:textId="77777777" w:rsidTr="00B94F14">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2ACACA66" w14:textId="56D44FE6" w:rsidR="002806A5" w:rsidRPr="002806A5" w:rsidRDefault="002806A5" w:rsidP="002806A5">
            <w:pPr>
              <w:jc w:val="both"/>
            </w:pPr>
            <w:r w:rsidRPr="005E7D2F">
              <w:rPr>
                <w:rFonts w:cstheme="minorHAnsi"/>
                <w:i/>
                <w:color w:val="8F8F8F" w:themeColor="background2" w:themeShade="BF"/>
                <w:sz w:val="18"/>
              </w:rPr>
              <w:t xml:space="preserve">Pour un composant amené à être exécuté sous forme d’un conteneur dans un </w:t>
            </w:r>
            <w:proofErr w:type="spellStart"/>
            <w:r w:rsidRPr="005E7D2F">
              <w:rPr>
                <w:rFonts w:cstheme="minorHAnsi"/>
                <w:i/>
                <w:color w:val="8F8F8F" w:themeColor="background2" w:themeShade="BF"/>
                <w:sz w:val="18"/>
              </w:rPr>
              <w:t>pod</w:t>
            </w:r>
            <w:proofErr w:type="spellEnd"/>
            <w:r w:rsidRPr="005E7D2F">
              <w:rPr>
                <w:rFonts w:cstheme="minorHAnsi"/>
                <w:i/>
                <w:color w:val="8F8F8F" w:themeColor="background2" w:themeShade="BF"/>
                <w:sz w:val="18"/>
              </w:rPr>
              <w:t xml:space="preserve"> </w:t>
            </w:r>
            <w:proofErr w:type="spellStart"/>
            <w:r w:rsidRPr="005E7D2F">
              <w:rPr>
                <w:rFonts w:cstheme="minorHAnsi"/>
                <w:i/>
                <w:color w:val="8F8F8F" w:themeColor="background2" w:themeShade="BF"/>
                <w:sz w:val="18"/>
              </w:rPr>
              <w:t>Kubernetes</w:t>
            </w:r>
            <w:proofErr w:type="spellEnd"/>
            <w:r w:rsidRPr="005E7D2F">
              <w:rPr>
                <w:rFonts w:cstheme="minorHAnsi"/>
                <w:i/>
                <w:color w:val="8F8F8F" w:themeColor="background2" w:themeShade="BF"/>
                <w:sz w:val="18"/>
              </w:rPr>
              <w:t xml:space="preserve">, il faut indiquer le </w:t>
            </w:r>
            <w:proofErr w:type="spellStart"/>
            <w:r w:rsidRPr="005E7D2F">
              <w:rPr>
                <w:rFonts w:cstheme="minorHAnsi"/>
                <w:i/>
                <w:color w:val="8F8F8F" w:themeColor="background2" w:themeShade="BF"/>
                <w:sz w:val="18"/>
              </w:rPr>
              <w:t>namespace</w:t>
            </w:r>
            <w:proofErr w:type="spellEnd"/>
            <w:r w:rsidRPr="005E7D2F">
              <w:rPr>
                <w:rFonts w:cstheme="minorHAnsi"/>
                <w:i/>
                <w:color w:val="8F8F8F" w:themeColor="background2" w:themeShade="BF"/>
                <w:sz w:val="18"/>
              </w:rPr>
              <w:t>.</w:t>
            </w:r>
          </w:p>
        </w:tc>
      </w:tr>
    </w:tbl>
    <w:p w14:paraId="2105FE74" w14:textId="77777777" w:rsidR="001E6DC4" w:rsidRDefault="001E6DC4" w:rsidP="009455BB"/>
    <w:p w14:paraId="7DFF7BD5" w14:textId="77777777" w:rsidR="005B289F" w:rsidRDefault="00D46DC2" w:rsidP="005E7D2F">
      <w:pPr>
        <w:pStyle w:val="Titre6"/>
      </w:pPr>
      <w:r>
        <w:t>Répartition de la charge</w:t>
      </w:r>
    </w:p>
    <w:p w14:paraId="4D3E9676" w14:textId="47952C87" w:rsidR="00745C26" w:rsidRDefault="00745C26" w:rsidP="00745C26">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40DA1873" w14:textId="0452A2DC" w:rsidR="00906F86" w:rsidRDefault="00906F86" w:rsidP="00745C26">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F557D3" w:rsidRPr="00DD2E7C" w14:paraId="28170DCB"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0976A7FB" w14:textId="77777777" w:rsidR="00F557D3" w:rsidRPr="00DD2E7C" w:rsidRDefault="00F557D3" w:rsidP="008E6FAD">
            <w:pPr>
              <w:rPr>
                <w:color w:val="FFFFFF" w:themeColor="background1"/>
              </w:rPr>
            </w:pPr>
            <w:r w:rsidRPr="00DD2E7C">
              <w:rPr>
                <w:color w:val="FFFFFF" w:themeColor="background1"/>
              </w:rPr>
              <w:t>REPARTITION DE CHARGE</w:t>
            </w:r>
          </w:p>
        </w:tc>
      </w:tr>
      <w:tr w:rsidR="00F557D3" w:rsidRPr="00DD2E7C" w14:paraId="15CD7E86"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1778F4C6" w14:textId="77777777" w:rsidR="00F557D3" w:rsidRPr="00DD2E7C" w:rsidRDefault="00F557D3" w:rsidP="008E6FAD">
            <w:pPr>
              <w:spacing w:line="180" w:lineRule="exact"/>
              <w:rPr>
                <w:bCs/>
                <w:caps w:val="0"/>
                <w:color w:val="FFFFFF"/>
                <w:sz w:val="18"/>
              </w:rPr>
            </w:pPr>
            <w:r w:rsidRPr="00DD2E7C">
              <w:rPr>
                <w:bCs/>
                <w:caps w:val="0"/>
                <w:color w:val="FFFFFF"/>
                <w:sz w:val="18"/>
              </w:rPr>
              <w:t xml:space="preserve">EQUIPEMENT </w:t>
            </w:r>
          </w:p>
          <w:p w14:paraId="1653031C" w14:textId="77777777" w:rsidR="00F557D3" w:rsidRPr="00DD2E7C" w:rsidRDefault="00F557D3" w:rsidP="008E6FAD">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09AAFEF9"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000459F9"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41FC4BD2"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06F59122" w14:textId="77777777" w:rsidR="00F557D3" w:rsidRPr="00DD2E7C" w:rsidRDefault="00F557D3" w:rsidP="008E6FA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F557D3" w:rsidRPr="00CA19A6" w14:paraId="63C45E28"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077BA4DD" w14:textId="77777777" w:rsidR="00F557D3" w:rsidRPr="005E7D2F" w:rsidRDefault="00F557D3" w:rsidP="008E6FAD">
            <w:pPr>
              <w:rPr>
                <w:sz w:val="18"/>
              </w:rPr>
            </w:pPr>
            <w:r w:rsidRPr="005E7D2F">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2D705F05"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5E7D2F">
              <w:rPr>
                <w:rFonts w:cs="Open Sans"/>
                <w:i/>
                <w:color w:val="808080"/>
                <w:sz w:val="18"/>
              </w:rPr>
              <w:t>VIP à mettre en œuvre</w:t>
            </w:r>
          </w:p>
        </w:tc>
        <w:tc>
          <w:tcPr>
            <w:tcW w:w="2223" w:type="dxa"/>
          </w:tcPr>
          <w:p w14:paraId="4AFA0727"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5E7D2F">
              <w:rPr>
                <w:rFonts w:cs="Open Sans"/>
                <w:i/>
                <w:color w:val="808080"/>
                <w:sz w:val="18"/>
              </w:rPr>
              <w:t>Round Robin, Actif / Passif, Least Connexion …</w:t>
            </w:r>
          </w:p>
        </w:tc>
        <w:tc>
          <w:tcPr>
            <w:tcW w:w="3307" w:type="dxa"/>
          </w:tcPr>
          <w:p w14:paraId="74F12FD1" w14:textId="77777777" w:rsidR="00F557D3" w:rsidRPr="005E7D2F"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sidRPr="005E7D2F">
              <w:rPr>
                <w:rFonts w:cs="Open Sans"/>
                <w:i/>
                <w:color w:val="808080"/>
                <w:sz w:val="18"/>
              </w:rPr>
              <w:t>Healthcheck</w:t>
            </w:r>
            <w:proofErr w:type="spellEnd"/>
            <w:r w:rsidRPr="005E7D2F">
              <w:rPr>
                <w:rFonts w:cs="Open Sans"/>
                <w:i/>
                <w:color w:val="808080"/>
                <w:sz w:val="18"/>
              </w:rPr>
              <w:t xml:space="preserve"> à mettre en œuvre</w:t>
            </w:r>
          </w:p>
        </w:tc>
      </w:tr>
      <w:tr w:rsidR="00F557D3" w:rsidRPr="00CA19A6" w14:paraId="2E8804C7" w14:textId="77777777" w:rsidTr="008E6FA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7F5D20D5" w14:textId="77777777" w:rsidR="00F557D3" w:rsidRPr="00CA19A6" w:rsidRDefault="00F557D3" w:rsidP="008E6FAD">
            <w:pPr>
              <w:rPr>
                <w:sz w:val="18"/>
              </w:rPr>
            </w:pPr>
          </w:p>
        </w:tc>
        <w:tc>
          <w:tcPr>
            <w:tcW w:w="2760" w:type="dxa"/>
            <w:tcBorders>
              <w:top w:val="dashed" w:sz="4" w:space="0" w:color="083575" w:themeColor="accent2"/>
            </w:tcBorders>
          </w:tcPr>
          <w:p w14:paraId="32C198B2"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480BAE52"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032B4879"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r>
    </w:tbl>
    <w:p w14:paraId="713E81CC" w14:textId="060671F0" w:rsidR="00F557D3" w:rsidRDefault="00F557D3" w:rsidP="00745C26">
      <w:pPr>
        <w:jc w:val="both"/>
        <w:rPr>
          <w:rFonts w:cstheme="minorHAnsi"/>
          <w:i/>
          <w:color w:val="8F8F8F" w:themeColor="background2" w:themeShade="BF"/>
        </w:rPr>
      </w:pPr>
    </w:p>
    <w:p w14:paraId="0939EFCB" w14:textId="77777777" w:rsidR="005C1294" w:rsidRDefault="005C1294">
      <w:pPr>
        <w:spacing w:after="160" w:line="259" w:lineRule="auto"/>
        <w:rPr>
          <w:rFonts w:cstheme="minorHAnsi"/>
          <w:color w:val="auto"/>
        </w:rPr>
      </w:pPr>
      <w:r>
        <w:rPr>
          <w:rFonts w:cstheme="minorHAnsi"/>
          <w:color w:val="auto"/>
        </w:rPr>
        <w:br w:type="page"/>
      </w:r>
    </w:p>
    <w:p w14:paraId="351B4873" w14:textId="77777777" w:rsidR="005C1294" w:rsidRDefault="005C1294" w:rsidP="006D4A89">
      <w:pPr>
        <w:pStyle w:val="Titre5"/>
      </w:pPr>
      <w:r>
        <w:lastRenderedPageBreak/>
        <w:t>Couche CITRIX</w:t>
      </w:r>
    </w:p>
    <w:p w14:paraId="72B73260" w14:textId="77777777" w:rsidR="001825DD" w:rsidRPr="002C5FE7" w:rsidRDefault="001825DD" w:rsidP="005E7D2F">
      <w:pPr>
        <w:pStyle w:val="Titre6"/>
      </w:pPr>
      <w:r w:rsidRPr="002C5FE7">
        <w:t>Rôle</w:t>
      </w:r>
    </w:p>
    <w:p w14:paraId="79147B77" w14:textId="63AAF7FF" w:rsidR="001825DD" w:rsidRDefault="001825DD" w:rsidP="001825DD">
      <w:pPr>
        <w:rPr>
          <w:rFonts w:cstheme="minorHAnsi"/>
          <w:i/>
          <w:color w:val="8F8F8F" w:themeColor="background2" w:themeShade="BF"/>
        </w:rPr>
      </w:pPr>
      <w:r>
        <w:rPr>
          <w:rFonts w:cstheme="minorHAnsi"/>
          <w:i/>
          <w:color w:val="8F8F8F" w:themeColor="background2" w:themeShade="BF"/>
        </w:rPr>
        <w:t>L’objectif est de décrire ce que fait le composant</w:t>
      </w:r>
      <w:r w:rsidR="00DF1E13">
        <w:rPr>
          <w:rFonts w:cstheme="minorHAnsi"/>
          <w:i/>
          <w:color w:val="8F8F8F" w:themeColor="background2" w:themeShade="BF"/>
        </w:rPr>
        <w:t xml:space="preserve"> devant être intégré à un environnement Citrix</w:t>
      </w:r>
    </w:p>
    <w:p w14:paraId="30F8DBF6" w14:textId="5D58965A" w:rsidR="002C5FE7" w:rsidRDefault="002C5FE7" w:rsidP="002C5FE7"/>
    <w:p w14:paraId="34CF7434" w14:textId="296A0768" w:rsidR="002C5FE7" w:rsidRPr="002C5FE7" w:rsidRDefault="002C5FE7" w:rsidP="005E7D2F">
      <w:pPr>
        <w:pStyle w:val="Titre6"/>
      </w:pPr>
      <w:r w:rsidRPr="002C5FE7">
        <w:t>Caractéristiques techniques</w:t>
      </w:r>
    </w:p>
    <w:p w14:paraId="1FEE4B61" w14:textId="77777777" w:rsidR="00884CA4" w:rsidRDefault="00884CA4" w:rsidP="00884CA4">
      <w:pPr>
        <w:jc w:val="both"/>
        <w:rPr>
          <w:rFonts w:cstheme="minorHAnsi"/>
          <w:i/>
          <w:color w:val="8F8F8F" w:themeColor="background2" w:themeShade="BF"/>
        </w:rPr>
      </w:pPr>
      <w:r>
        <w:rPr>
          <w:rFonts w:cstheme="minorHAnsi"/>
          <w:i/>
          <w:color w:val="8F8F8F" w:themeColor="background2" w:themeShade="BF"/>
        </w:rPr>
        <w:t>L’objectif de ce tableau est de présenter l’ensemble des solutions logicielles installées (hors système d’exploitation) sur ce composant</w:t>
      </w:r>
    </w:p>
    <w:p w14:paraId="13CE9724" w14:textId="77777777" w:rsidR="00884CA4" w:rsidRDefault="00884CA4" w:rsidP="00884CA4"/>
    <w:tbl>
      <w:tblPr>
        <w:tblStyle w:val="DATStandardLigne"/>
        <w:tblW w:w="10195" w:type="dxa"/>
        <w:tblLook w:val="00A0" w:firstRow="1" w:lastRow="0" w:firstColumn="1" w:lastColumn="0" w:noHBand="0" w:noVBand="0"/>
      </w:tblPr>
      <w:tblGrid>
        <w:gridCol w:w="2548"/>
        <w:gridCol w:w="2267"/>
        <w:gridCol w:w="1701"/>
        <w:gridCol w:w="3679"/>
      </w:tblGrid>
      <w:tr w:rsidR="00884CA4" w:rsidRPr="000C31C5" w14:paraId="748BD5D9" w14:textId="77777777" w:rsidTr="00B94F14">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7788FDD1" w14:textId="77777777" w:rsidR="00884CA4" w:rsidRPr="000C31C5" w:rsidRDefault="00884CA4" w:rsidP="00B94F14">
            <w:pPr>
              <w:rPr>
                <w:color w:val="FFFFFF" w:themeColor="background1"/>
              </w:rPr>
            </w:pPr>
            <w:r w:rsidRPr="000C31C5">
              <w:rPr>
                <w:color w:val="FFFFFF" w:themeColor="background1"/>
              </w:rPr>
              <w:t>LOGICIEL</w:t>
            </w:r>
          </w:p>
        </w:tc>
        <w:tc>
          <w:tcPr>
            <w:tcW w:w="2267" w:type="dxa"/>
          </w:tcPr>
          <w:p w14:paraId="5D7E2E8A" w14:textId="77777777" w:rsidR="00884CA4" w:rsidRPr="000C31C5" w:rsidRDefault="00884CA4"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4CCC4876" w14:textId="77777777" w:rsidR="00884CA4" w:rsidRDefault="00884CA4"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5404B906" w14:textId="77777777" w:rsidR="00884CA4" w:rsidRPr="000C31C5" w:rsidRDefault="00884CA4"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543AF312" w14:textId="77777777" w:rsidR="00884CA4" w:rsidRPr="000C31C5" w:rsidRDefault="00884CA4"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884CA4" w:rsidRPr="00D2765E" w14:paraId="1772D1EC" w14:textId="77777777" w:rsidTr="00B94F1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3397DDA5" w14:textId="77777777" w:rsidR="00884CA4" w:rsidRPr="00D2765E" w:rsidRDefault="00884CA4" w:rsidP="00B94F14">
            <w:pPr>
              <w:rPr>
                <w:sz w:val="18"/>
                <w:szCs w:val="18"/>
              </w:rPr>
            </w:pPr>
          </w:p>
        </w:tc>
        <w:tc>
          <w:tcPr>
            <w:tcW w:w="2267" w:type="dxa"/>
          </w:tcPr>
          <w:p w14:paraId="641EC780" w14:textId="77777777" w:rsidR="00884CA4" w:rsidRPr="00D2765E" w:rsidRDefault="00884CA4" w:rsidP="00B94F14">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0BD85B0F" w14:textId="77777777" w:rsidR="00884CA4" w:rsidRPr="00D2765E" w:rsidRDefault="00884CA4" w:rsidP="00B94F14">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062A14F6" w14:textId="77777777" w:rsidR="00884CA4" w:rsidRPr="00D2765E" w:rsidRDefault="00884CA4" w:rsidP="00B94F14">
            <w:pPr>
              <w:cnfStyle w:val="000000100000" w:firstRow="0" w:lastRow="0" w:firstColumn="0" w:lastColumn="0" w:oddVBand="0" w:evenVBand="0" w:oddHBand="1" w:evenHBand="0" w:firstRowFirstColumn="0" w:firstRowLastColumn="0" w:lastRowFirstColumn="0" w:lastRowLastColumn="0"/>
              <w:rPr>
                <w:sz w:val="18"/>
                <w:szCs w:val="18"/>
              </w:rPr>
            </w:pPr>
          </w:p>
        </w:tc>
      </w:tr>
    </w:tbl>
    <w:p w14:paraId="2AEC1930" w14:textId="77777777" w:rsidR="00884CA4" w:rsidRDefault="00884CA4" w:rsidP="00884CA4"/>
    <w:p w14:paraId="3CB80168" w14:textId="41897E8A" w:rsidR="00B062CA" w:rsidRDefault="00B062CA" w:rsidP="005E7D2F">
      <w:pPr>
        <w:pStyle w:val="Titre6"/>
      </w:pPr>
      <w:r>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5E7D2F" w:rsidRPr="00B80376" w14:paraId="47ADE999"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720F1538" w14:textId="77777777" w:rsidR="005E7D2F" w:rsidRPr="00B80376" w:rsidRDefault="005E7D2F" w:rsidP="00B91ED7">
            <w:pPr>
              <w:rPr>
                <w:color w:val="FFFFFF" w:themeColor="background1"/>
              </w:rPr>
            </w:pPr>
            <w:r w:rsidRPr="00B80376">
              <w:rPr>
                <w:color w:val="FFFFFF" w:themeColor="background1"/>
              </w:rPr>
              <w:t>DONNées Métier</w:t>
            </w:r>
          </w:p>
        </w:tc>
      </w:tr>
      <w:tr w:rsidR="005E7D2F" w:rsidRPr="002A01DF" w14:paraId="60676E8A"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75E76DEB" w14:textId="77777777" w:rsidR="005E7D2F" w:rsidRPr="002A01DF" w:rsidRDefault="005E7D2F" w:rsidP="00B91ED7">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4A70BA52"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61A8AFA2"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1F66BD82"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4380EE08"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44387F86"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4681109F"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5E7D2F" w:rsidRPr="00CA19A6" w14:paraId="39E13B7F"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7B08889C" w14:textId="77777777" w:rsidR="005E7D2F" w:rsidRPr="00CA19A6" w:rsidRDefault="005E7D2F" w:rsidP="00B91ED7">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116DB8C5" w14:textId="77777777" w:rsidR="005E7D2F" w:rsidRPr="00CA19A6" w:rsidRDefault="005E7D2F"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395606DA"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3451B642"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3DC9CC61" w14:textId="77777777" w:rsidR="005E7D2F" w:rsidRPr="004742E6" w:rsidRDefault="005E7D2F"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01B28D3E" w14:textId="77777777" w:rsidR="005E7D2F" w:rsidRPr="00CA19A6" w:rsidRDefault="005E7D2F"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5E7D2F" w:rsidRPr="00CA19A6" w14:paraId="1C8720B0"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10B444EB" w14:textId="77777777" w:rsidR="005E7D2F" w:rsidRPr="00CA19A6" w:rsidRDefault="005E7D2F" w:rsidP="00B91ED7">
            <w:pPr>
              <w:rPr>
                <w:sz w:val="18"/>
              </w:rPr>
            </w:pPr>
          </w:p>
        </w:tc>
        <w:tc>
          <w:tcPr>
            <w:tcW w:w="1198" w:type="dxa"/>
            <w:tcBorders>
              <w:top w:val="dashed" w:sz="4" w:space="0" w:color="083575" w:themeColor="accent2"/>
            </w:tcBorders>
          </w:tcPr>
          <w:p w14:paraId="6EC4A450"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08E09311"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2A76AC59" w14:textId="77777777" w:rsidR="005E7D2F" w:rsidRPr="004742E6" w:rsidRDefault="005E7D2F"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25BE9C83" w14:textId="77777777" w:rsidR="005E7D2F" w:rsidRPr="00CA19A6" w:rsidRDefault="005E7D2F"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52C849C7" w14:textId="2BDF8EEC" w:rsidR="005E7D2F" w:rsidRDefault="005E7D2F" w:rsidP="005E7D2F"/>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1BF93F02"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0E34D5C2" w14:textId="77777777" w:rsidR="0074488C" w:rsidRPr="00B80376" w:rsidRDefault="0074488C" w:rsidP="00B91ED7">
            <w:pPr>
              <w:rPr>
                <w:color w:val="FFFFFF" w:themeColor="background1"/>
              </w:rPr>
            </w:pPr>
            <w:r w:rsidRPr="00B80376">
              <w:rPr>
                <w:color w:val="FFFFFF" w:themeColor="background1"/>
              </w:rPr>
              <w:t>DONNées techniques</w:t>
            </w:r>
          </w:p>
        </w:tc>
      </w:tr>
      <w:tr w:rsidR="0074488C" w:rsidRPr="002810DA" w14:paraId="61F008B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43F2E6CD" w14:textId="77777777" w:rsidR="0074488C" w:rsidRPr="002810DA" w:rsidRDefault="0074488C" w:rsidP="00B91ED7">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588D0D5B"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36462F74"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3D975559"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71B219DC"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589707A7"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350D7FE3"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59204476"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508B7234" w14:textId="77777777" w:rsidR="0074488C" w:rsidRPr="00CA19A6" w:rsidRDefault="0074488C" w:rsidP="00B91ED7">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10A91C4B" w14:textId="77777777" w:rsidR="0074488C" w:rsidRPr="00CA19A6" w:rsidRDefault="0074488C" w:rsidP="00B91ED7">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42AF3633"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56BF0AE8"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7A1251F3"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2BDED828"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 xml:space="preserve">Si la déploiement de la solution comporte des lots, il faut </w:t>
            </w:r>
            <w:r w:rsidRPr="00CA19A6">
              <w:rPr>
                <w:rFonts w:cs="Open Sans"/>
                <w:i/>
                <w:color w:val="808080"/>
                <w:sz w:val="18"/>
              </w:rPr>
              <w:lastRenderedPageBreak/>
              <w:t>présenter une estimation selon les lots</w:t>
            </w:r>
          </w:p>
        </w:tc>
        <w:tc>
          <w:tcPr>
            <w:tcW w:w="1986" w:type="dxa"/>
            <w:tcBorders>
              <w:top w:val="single" w:sz="18" w:space="0" w:color="083575" w:themeColor="accent2"/>
              <w:bottom w:val="dashed" w:sz="4" w:space="0" w:color="083575" w:themeColor="accent2"/>
            </w:tcBorders>
          </w:tcPr>
          <w:p w14:paraId="1F173A32"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lastRenderedPageBreak/>
              <w:t xml:space="preserve">Indiquer s’il s’agit d’un stockage local ou d’un stockage </w:t>
            </w:r>
            <w:r w:rsidRPr="00CA19A6">
              <w:rPr>
                <w:rFonts w:cs="Open Sans"/>
                <w:i/>
                <w:color w:val="808080"/>
                <w:sz w:val="18"/>
              </w:rPr>
              <w:lastRenderedPageBreak/>
              <w:t>déporté avec point de montage</w:t>
            </w:r>
          </w:p>
        </w:tc>
      </w:tr>
      <w:tr w:rsidR="0074488C" w:rsidRPr="00CA19A6" w14:paraId="350724F6"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45EF5AD4" w14:textId="77777777" w:rsidR="0074488C" w:rsidRPr="00CA19A6" w:rsidRDefault="0074488C" w:rsidP="00B91ED7">
            <w:pPr>
              <w:rPr>
                <w:sz w:val="18"/>
              </w:rPr>
            </w:pPr>
          </w:p>
        </w:tc>
        <w:tc>
          <w:tcPr>
            <w:tcW w:w="1198" w:type="dxa"/>
            <w:tcBorders>
              <w:top w:val="dashed" w:sz="4" w:space="0" w:color="083575" w:themeColor="accent2"/>
            </w:tcBorders>
          </w:tcPr>
          <w:p w14:paraId="0A7C4971"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5D1A2008"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4E4BC4A6"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4BC3E3CE"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3A7AAF61" w14:textId="0FA6E632" w:rsidR="0074488C" w:rsidRDefault="0074488C" w:rsidP="005E7D2F"/>
    <w:p w14:paraId="01B3DFC3" w14:textId="1E7573A7" w:rsidR="002C5FE7" w:rsidRDefault="002C5FE7" w:rsidP="005E7D2F">
      <w:pPr>
        <w:pStyle w:val="Titre6"/>
      </w:pPr>
      <w:r>
        <w:t>Flux</w:t>
      </w:r>
    </w:p>
    <w:p w14:paraId="6C9BDE4E" w14:textId="77777777" w:rsidR="002C5FE7" w:rsidRDefault="002C5FE7" w:rsidP="002C5FE7">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 composant avec l’ensemble des composants utilisés par la solution (composants faisant partie de la solution et services externes à la solution)</w:t>
      </w:r>
    </w:p>
    <w:p w14:paraId="754E1F68" w14:textId="18428CFD" w:rsidR="00F54594" w:rsidRDefault="00F54594" w:rsidP="001825DD"/>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74488C" w:rsidRPr="00DD2E7C" w14:paraId="030ABADE"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77C22378" w14:textId="77777777" w:rsidR="0074488C" w:rsidRPr="00DD2E7C" w:rsidRDefault="0074488C" w:rsidP="00B91ED7">
            <w:pPr>
              <w:spacing w:line="180" w:lineRule="exact"/>
              <w:rPr>
                <w:color w:val="FFFFFF" w:themeColor="background1"/>
              </w:rPr>
            </w:pPr>
            <w:r w:rsidRPr="00DD2E7C">
              <w:rPr>
                <w:color w:val="FFFFFF" w:themeColor="background1"/>
              </w:rPr>
              <w:t>FLUX TECHNIQUES</w:t>
            </w:r>
          </w:p>
          <w:p w14:paraId="6DD798B8" w14:textId="77777777" w:rsidR="0074488C" w:rsidRPr="00DD2E7C" w:rsidRDefault="0074488C" w:rsidP="00B91ED7">
            <w:pPr>
              <w:spacing w:line="180" w:lineRule="exact"/>
              <w:rPr>
                <w:color w:val="FFFFFF" w:themeColor="background1"/>
                <w:sz w:val="24"/>
              </w:rPr>
            </w:pPr>
            <w:r w:rsidRPr="00DD2E7C">
              <w:rPr>
                <w:color w:val="FFFFFF" w:themeColor="background1"/>
                <w:sz w:val="16"/>
              </w:rPr>
              <w:t>ENTRANTS</w:t>
            </w:r>
          </w:p>
        </w:tc>
      </w:tr>
      <w:tr w:rsidR="0074488C" w:rsidRPr="00DD2E7C" w14:paraId="0DA29BD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4DAF790A" w14:textId="77777777" w:rsidR="0074488C" w:rsidRPr="00DD2E7C" w:rsidRDefault="0074488C"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5FC35CC9"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64CB67EE" w14:textId="77777777" w:rsidR="0074488C" w:rsidRPr="00DD2E7C" w:rsidRDefault="0074488C" w:rsidP="00B91ED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6A5EF84A"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58681F20"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6FD60640" wp14:editId="00BACB27">
                  <wp:extent cx="143999" cy="183885"/>
                  <wp:effectExtent l="0" t="0" r="8401" b="6615"/>
                  <wp:docPr id="8"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2D7EEC36"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7938A86F"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4488C" w14:paraId="107C2EB6"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32416824" w14:textId="77777777" w:rsidR="0074488C" w:rsidRPr="005E7D2F" w:rsidRDefault="0074488C" w:rsidP="00B91ED7">
            <w:pPr>
              <w:jc w:val="both"/>
              <w:rPr>
                <w:sz w:val="18"/>
              </w:rPr>
            </w:pPr>
          </w:p>
        </w:tc>
        <w:tc>
          <w:tcPr>
            <w:tcW w:w="2120" w:type="dxa"/>
            <w:tcBorders>
              <w:top w:val="single" w:sz="18" w:space="0" w:color="083575" w:themeColor="accent2"/>
              <w:bottom w:val="dashed" w:sz="4" w:space="0" w:color="083575" w:themeColor="accent2"/>
            </w:tcBorders>
          </w:tcPr>
          <w:p w14:paraId="1244E92C"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78B20A62"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614543CA"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394695B1" w14:textId="77777777" w:rsidR="0074488C"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66112165"/>
                <w15:appearance w15:val="hidden"/>
                <w14:checkbox>
                  <w14:checked w14:val="0"/>
                  <w14:checkedState w14:val="00FE" w14:font="Wingdings"/>
                  <w14:uncheckedState w14:val="006F" w14:font="Wingdings"/>
                </w14:checkbox>
              </w:sdtPr>
              <w:sdtContent>
                <w:r w:rsidR="0074488C"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63E9840F"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74488C" w14:paraId="40865E2E"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0718A7E1" w14:textId="77777777" w:rsidR="0074488C" w:rsidRPr="005E7D2F" w:rsidRDefault="0074488C" w:rsidP="00B91ED7">
            <w:pPr>
              <w:jc w:val="both"/>
              <w:rPr>
                <w:sz w:val="18"/>
              </w:rPr>
            </w:pPr>
          </w:p>
        </w:tc>
        <w:tc>
          <w:tcPr>
            <w:tcW w:w="2120" w:type="dxa"/>
            <w:tcBorders>
              <w:top w:val="dashed" w:sz="4" w:space="0" w:color="083575" w:themeColor="accent2"/>
            </w:tcBorders>
          </w:tcPr>
          <w:p w14:paraId="57ED1936"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3DED087B"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496B24AF"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2E6B2AC9" w14:textId="77777777" w:rsidR="0074488C"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676157686"/>
                <w15:appearance w15:val="hidden"/>
                <w14:checkbox>
                  <w14:checked w14:val="0"/>
                  <w14:checkedState w14:val="00FE" w14:font="Wingdings"/>
                  <w14:uncheckedState w14:val="006F" w14:font="Wingdings"/>
                </w14:checkbox>
              </w:sdtPr>
              <w:sdtContent>
                <w:r w:rsidR="0074488C" w:rsidRPr="004A1743">
                  <w:rPr>
                    <w:rFonts w:cs="Open Sans"/>
                    <w:szCs w:val="18"/>
                  </w:rPr>
                  <w:sym w:font="Wingdings" w:char="F06F"/>
                </w:r>
              </w:sdtContent>
            </w:sdt>
          </w:p>
        </w:tc>
        <w:tc>
          <w:tcPr>
            <w:tcW w:w="2693" w:type="dxa"/>
            <w:tcBorders>
              <w:top w:val="dashed" w:sz="4" w:space="0" w:color="083575" w:themeColor="accent2"/>
            </w:tcBorders>
          </w:tcPr>
          <w:p w14:paraId="6055395C"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7DD7E9CB" w14:textId="77777777" w:rsidR="0074488C" w:rsidRDefault="0074488C" w:rsidP="0074488C">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74488C" w:rsidRPr="00DD2E7C" w14:paraId="5907C88C"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F30FDD7" w14:textId="77777777" w:rsidR="0074488C" w:rsidRPr="00DD2E7C" w:rsidRDefault="0074488C" w:rsidP="00B91ED7">
            <w:pPr>
              <w:pStyle w:val="Standard"/>
              <w:spacing w:line="180" w:lineRule="exact"/>
              <w:jc w:val="center"/>
              <w:rPr>
                <w:bCs/>
                <w:caps w:val="0"/>
                <w:smallCaps/>
                <w:color w:val="FFFFFF"/>
              </w:rPr>
            </w:pPr>
            <w:r w:rsidRPr="00DD2E7C">
              <w:rPr>
                <w:bCs/>
                <w:caps w:val="0"/>
                <w:smallCaps/>
                <w:color w:val="FFFFFF"/>
              </w:rPr>
              <w:t>FLUX TECHNIQUES</w:t>
            </w:r>
          </w:p>
          <w:p w14:paraId="75870CED" w14:textId="77777777" w:rsidR="0074488C" w:rsidRPr="00DD2E7C" w:rsidRDefault="0074488C" w:rsidP="00B91ED7">
            <w:pPr>
              <w:pStyle w:val="Standard"/>
              <w:spacing w:line="180" w:lineRule="exact"/>
              <w:jc w:val="center"/>
              <w:rPr>
                <w:bCs/>
                <w:caps w:val="0"/>
                <w:smallCaps/>
                <w:color w:val="FFFFFF"/>
              </w:rPr>
            </w:pPr>
            <w:r w:rsidRPr="00DD2E7C">
              <w:rPr>
                <w:bCs/>
                <w:caps w:val="0"/>
                <w:smallCaps/>
                <w:color w:val="FFFFFF"/>
                <w:sz w:val="16"/>
              </w:rPr>
              <w:t>SORTANTS</w:t>
            </w:r>
          </w:p>
        </w:tc>
      </w:tr>
      <w:tr w:rsidR="0074488C" w:rsidRPr="00DD2E7C" w14:paraId="4A215887"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1AA584CB" w14:textId="77777777" w:rsidR="0074488C" w:rsidRPr="00DD2E7C" w:rsidRDefault="0074488C"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5AE422BB"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7D15489B" w14:textId="77777777" w:rsidR="0074488C" w:rsidRPr="00DD2E7C" w:rsidRDefault="0074488C" w:rsidP="00B91ED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348F58FF"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A55FDAF"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19103B10" wp14:editId="1EB68884">
                  <wp:extent cx="143999" cy="183885"/>
                  <wp:effectExtent l="0" t="0" r="8401" b="6615"/>
                  <wp:docPr id="11"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4FF2149D"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150DB68F" w14:textId="77777777" w:rsidR="0074488C" w:rsidRPr="00DD2E7C"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74488C" w14:paraId="72CD2184"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7C4DFEF1" w14:textId="77777777" w:rsidR="0074488C" w:rsidRPr="005E7D2F" w:rsidRDefault="0074488C" w:rsidP="00B91ED7">
            <w:pPr>
              <w:jc w:val="both"/>
              <w:rPr>
                <w:sz w:val="18"/>
              </w:rPr>
            </w:pPr>
          </w:p>
        </w:tc>
        <w:tc>
          <w:tcPr>
            <w:tcW w:w="2120" w:type="dxa"/>
            <w:tcBorders>
              <w:top w:val="single" w:sz="18" w:space="0" w:color="083575" w:themeColor="accent2"/>
              <w:bottom w:val="dashed" w:sz="4" w:space="0" w:color="083575" w:themeColor="accent2"/>
            </w:tcBorders>
          </w:tcPr>
          <w:p w14:paraId="573A63D4"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761494A7"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E97C64E"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6F9F46B8" w14:textId="77777777" w:rsidR="0074488C" w:rsidRPr="004A1743"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426005935"/>
                <w15:appearance w15:val="hidden"/>
                <w14:checkbox>
                  <w14:checked w14:val="0"/>
                  <w14:checkedState w14:val="00FE" w14:font="Wingdings"/>
                  <w14:uncheckedState w14:val="006F" w14:font="Wingdings"/>
                </w14:checkbox>
              </w:sdtPr>
              <w:sdtContent>
                <w:r w:rsidR="0074488C">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4C68FD60" w14:textId="77777777" w:rsidR="0074488C" w:rsidRPr="005E7D2F" w:rsidRDefault="0074488C"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74488C" w14:paraId="63467089"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428BB665" w14:textId="77777777" w:rsidR="0074488C" w:rsidRPr="005E7D2F" w:rsidRDefault="0074488C" w:rsidP="00B91ED7">
            <w:pPr>
              <w:jc w:val="both"/>
              <w:rPr>
                <w:sz w:val="18"/>
              </w:rPr>
            </w:pPr>
          </w:p>
        </w:tc>
        <w:tc>
          <w:tcPr>
            <w:tcW w:w="2120" w:type="dxa"/>
            <w:tcBorders>
              <w:top w:val="dashed" w:sz="4" w:space="0" w:color="083575" w:themeColor="accent2"/>
            </w:tcBorders>
          </w:tcPr>
          <w:p w14:paraId="04E11AD6"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4ACF248F"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07BA7139"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16964112" w14:textId="77777777" w:rsidR="0074488C" w:rsidRPr="004A1743"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763561274"/>
                <w15:appearance w15:val="hidden"/>
                <w14:checkbox>
                  <w14:checked w14:val="0"/>
                  <w14:checkedState w14:val="00FE" w14:font="Wingdings"/>
                  <w14:uncheckedState w14:val="006F" w14:font="Wingdings"/>
                </w14:checkbox>
              </w:sdtPr>
              <w:sdtContent>
                <w:r w:rsidR="0074488C" w:rsidRPr="004A1743">
                  <w:rPr>
                    <w:rFonts w:cs="Open Sans"/>
                    <w:szCs w:val="18"/>
                  </w:rPr>
                  <w:sym w:font="Wingdings" w:char="F06F"/>
                </w:r>
              </w:sdtContent>
            </w:sdt>
          </w:p>
        </w:tc>
        <w:tc>
          <w:tcPr>
            <w:tcW w:w="2693" w:type="dxa"/>
            <w:tcBorders>
              <w:top w:val="dashed" w:sz="4" w:space="0" w:color="083575" w:themeColor="accent2"/>
            </w:tcBorders>
          </w:tcPr>
          <w:p w14:paraId="1D4B0D35" w14:textId="77777777" w:rsidR="0074488C" w:rsidRPr="005E7D2F" w:rsidRDefault="0074488C"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20582026" w14:textId="77777777" w:rsidR="0074488C" w:rsidRDefault="0074488C" w:rsidP="0074488C">
      <w:pPr>
        <w:jc w:val="both"/>
      </w:pPr>
    </w:p>
    <w:p w14:paraId="7D76A8F4" w14:textId="77777777" w:rsidR="00884CA4" w:rsidRDefault="00884CA4" w:rsidP="001825DD"/>
    <w:p w14:paraId="02B172C3" w14:textId="77777777" w:rsidR="00FC1367" w:rsidRDefault="00FC1367" w:rsidP="005C1294">
      <w:pPr>
        <w:jc w:val="both"/>
        <w:rPr>
          <w:rFonts w:cstheme="minorHAnsi"/>
          <w:color w:val="auto"/>
        </w:rPr>
        <w:sectPr w:rsidR="00FC1367" w:rsidSect="00645A39">
          <w:pgSz w:w="11906" w:h="16838" w:code="9"/>
          <w:pgMar w:top="1134" w:right="851" w:bottom="567" w:left="851" w:header="567" w:footer="567" w:gutter="0"/>
          <w:cols w:space="708"/>
          <w:titlePg/>
          <w:docGrid w:linePitch="360"/>
        </w:sectPr>
      </w:pPr>
    </w:p>
    <w:p w14:paraId="42E2DF58" w14:textId="77777777" w:rsidR="00652A3B" w:rsidRDefault="00652A3B" w:rsidP="005E7D2F">
      <w:pPr>
        <w:pStyle w:val="Titre4"/>
      </w:pPr>
      <w:bookmarkStart w:id="26" w:name="_Toc135732432"/>
      <w:r>
        <w:lastRenderedPageBreak/>
        <w:t>Couche Application</w:t>
      </w:r>
      <w:bookmarkEnd w:id="26"/>
    </w:p>
    <w:p w14:paraId="6A9F4E5F" w14:textId="0518A1E7" w:rsidR="000F4939" w:rsidRDefault="00652A3B" w:rsidP="000F4939">
      <w:pPr>
        <w:pStyle w:val="Textedesaisie"/>
        <w:jc w:val="both"/>
        <w:rPr>
          <w:rFonts w:cstheme="minorHAnsi"/>
          <w:b/>
          <w:i/>
          <w:color w:val="8F8F8F" w:themeColor="background2" w:themeShade="BF"/>
          <w:u w:val="single"/>
        </w:rPr>
      </w:pPr>
      <w:r>
        <w:rPr>
          <w:rFonts w:cstheme="minorHAnsi"/>
          <w:i/>
          <w:color w:val="8F8F8F" w:themeColor="background2" w:themeShade="BF"/>
        </w:rPr>
        <w:t>L’objectif est de décrire en détail chacun des composants const</w:t>
      </w:r>
      <w:r w:rsidR="001969F6">
        <w:rPr>
          <w:rFonts w:cstheme="minorHAnsi"/>
          <w:i/>
          <w:color w:val="8F8F8F" w:themeColor="background2" w:themeShade="BF"/>
        </w:rPr>
        <w:t>ituant la couche Application</w:t>
      </w:r>
      <w:r w:rsidR="000F4939" w:rsidRPr="00A51385">
        <w:rPr>
          <w:rFonts w:cstheme="minorHAnsi"/>
          <w:i/>
          <w:color w:val="8F8F8F" w:themeColor="background2" w:themeShade="BF"/>
        </w:rPr>
        <w:t>.</w:t>
      </w:r>
      <w:r w:rsidR="000F4939" w:rsidRPr="000F4939">
        <w:rPr>
          <w:rFonts w:cstheme="minorHAnsi"/>
          <w:b/>
          <w:i/>
          <w:color w:val="8F8F8F" w:themeColor="background2" w:themeShade="BF"/>
        </w:rPr>
        <w:t xml:space="preserve"> </w:t>
      </w:r>
      <w:r w:rsidR="000F4939" w:rsidRPr="00A51385">
        <w:rPr>
          <w:rFonts w:cstheme="minorHAnsi"/>
          <w:i/>
          <w:color w:val="8F8F8F" w:themeColor="background2" w:themeShade="BF"/>
        </w:rPr>
        <w:t>Un schéma peut être utilisé.</w:t>
      </w:r>
      <w:r w:rsidR="000F4939" w:rsidRPr="00A51385">
        <w:rPr>
          <w:rFonts w:cstheme="minorHAnsi"/>
          <w:color w:val="8F8F8F" w:themeColor="background2" w:themeShade="BF"/>
        </w:rPr>
        <w:t xml:space="preserve"> </w:t>
      </w:r>
      <w:r w:rsidR="000F4939">
        <w:rPr>
          <w:rFonts w:cstheme="minorHAnsi"/>
          <w:b/>
          <w:i/>
          <w:color w:val="8F8F8F" w:themeColor="background2" w:themeShade="BF"/>
          <w:u w:val="single"/>
        </w:rPr>
        <w:t xml:space="preserve">Si le schéma est une copie d’écran, </w:t>
      </w:r>
      <w:r w:rsidR="000F4939" w:rsidRPr="00AA64BF">
        <w:rPr>
          <w:rFonts w:cstheme="minorHAnsi"/>
          <w:b/>
          <w:i/>
          <w:color w:val="8F8F8F" w:themeColor="background2" w:themeShade="BF"/>
          <w:u w:val="single"/>
        </w:rPr>
        <w:t>le document source doit être fourni afin que celui-ci puisse faire l’objet de modification en fonction des évolutions de la solution décrite.</w:t>
      </w:r>
    </w:p>
    <w:p w14:paraId="149F1760" w14:textId="542355CC" w:rsidR="00652A3B" w:rsidRDefault="00652A3B" w:rsidP="00652A3B">
      <w:pPr>
        <w:jc w:val="both"/>
        <w:rPr>
          <w:rFonts w:cstheme="minorHAnsi"/>
          <w:i/>
          <w:color w:val="8F8F8F" w:themeColor="background2" w:themeShade="BF"/>
        </w:rPr>
      </w:pPr>
      <w:r>
        <w:rPr>
          <w:rFonts w:cstheme="minorHAnsi"/>
          <w:i/>
          <w:color w:val="8F8F8F" w:themeColor="background2" w:themeShade="BF"/>
        </w:rPr>
        <w:t xml:space="preserve"> Le paragraphe suivant est à itérer autant de fois qu’il y a de composants différents au s</w:t>
      </w:r>
      <w:r w:rsidR="001969F6">
        <w:rPr>
          <w:rFonts w:cstheme="minorHAnsi"/>
          <w:i/>
          <w:color w:val="8F8F8F" w:themeColor="background2" w:themeShade="BF"/>
        </w:rPr>
        <w:t>ein de la couche. Les composants relatifs au traitement des flux sont à décrire dans le paragraphe « Zone d’échange »</w:t>
      </w:r>
    </w:p>
    <w:p w14:paraId="4886E3C4" w14:textId="77777777" w:rsidR="00FC1367" w:rsidRDefault="00FC1367" w:rsidP="00FC1367"/>
    <w:p w14:paraId="2CD00B05" w14:textId="77777777" w:rsidR="00FC1367" w:rsidRPr="001B6261" w:rsidRDefault="00FC1367" w:rsidP="006D4A89">
      <w:pPr>
        <w:pStyle w:val="Titre5"/>
      </w:pPr>
      <w:r w:rsidRPr="001B6261">
        <w:t xml:space="preserve">Composant n°1 </w:t>
      </w:r>
    </w:p>
    <w:p w14:paraId="44439AE7" w14:textId="77777777" w:rsidR="00FC1367" w:rsidRPr="00DD7ED8" w:rsidRDefault="00FC1367" w:rsidP="005E7D2F">
      <w:pPr>
        <w:pStyle w:val="Titre6"/>
      </w:pPr>
      <w:r w:rsidRPr="00DD7ED8">
        <w:t>Rôle</w:t>
      </w:r>
    </w:p>
    <w:p w14:paraId="709A72D2" w14:textId="77777777" w:rsidR="00FC1367" w:rsidRDefault="00FC1367" w:rsidP="00FC1367">
      <w:r>
        <w:rPr>
          <w:rFonts w:cstheme="minorHAnsi"/>
          <w:i/>
          <w:color w:val="8F8F8F" w:themeColor="background2" w:themeShade="BF"/>
        </w:rPr>
        <w:t>L’objectif est de décrire ce que fait le composant</w:t>
      </w:r>
    </w:p>
    <w:p w14:paraId="7033D97F" w14:textId="77777777" w:rsidR="00FC1367" w:rsidRDefault="00FC1367" w:rsidP="00FC1367"/>
    <w:p w14:paraId="102BDD0B" w14:textId="77777777" w:rsidR="00FC1367" w:rsidRDefault="00FC1367" w:rsidP="005E7D2F">
      <w:pPr>
        <w:pStyle w:val="Titre6"/>
      </w:pPr>
      <w:r>
        <w:t>Caractéristiques techniques</w:t>
      </w:r>
    </w:p>
    <w:p w14:paraId="7DCBA4DE"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L’objectif de ce tableau est de présenter l’ensemble des solutions logicielles installées (hors système d’exploitation) sur ce composant</w:t>
      </w:r>
    </w:p>
    <w:p w14:paraId="0880C97F" w14:textId="77777777" w:rsidR="00FC1367" w:rsidRDefault="00FC1367" w:rsidP="00FC1367"/>
    <w:tbl>
      <w:tblPr>
        <w:tblStyle w:val="DATStandardLigne"/>
        <w:tblW w:w="10195" w:type="dxa"/>
        <w:tblLook w:val="00A0" w:firstRow="1" w:lastRow="0" w:firstColumn="1" w:lastColumn="0" w:noHBand="0" w:noVBand="0"/>
      </w:tblPr>
      <w:tblGrid>
        <w:gridCol w:w="2548"/>
        <w:gridCol w:w="2267"/>
        <w:gridCol w:w="1701"/>
        <w:gridCol w:w="3679"/>
      </w:tblGrid>
      <w:tr w:rsidR="00FC1367" w:rsidRPr="000C31C5" w14:paraId="1309FBB0" w14:textId="77777777" w:rsidTr="00B94F14">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4FBEAF87" w14:textId="77777777" w:rsidR="00FC1367" w:rsidRPr="000C31C5" w:rsidRDefault="00FC1367" w:rsidP="00B94F14">
            <w:pPr>
              <w:rPr>
                <w:color w:val="FFFFFF" w:themeColor="background1"/>
              </w:rPr>
            </w:pPr>
            <w:r w:rsidRPr="000C31C5">
              <w:rPr>
                <w:color w:val="FFFFFF" w:themeColor="background1"/>
              </w:rPr>
              <w:t>LOGICIEL</w:t>
            </w:r>
          </w:p>
        </w:tc>
        <w:tc>
          <w:tcPr>
            <w:tcW w:w="2267" w:type="dxa"/>
          </w:tcPr>
          <w:p w14:paraId="6160B631" w14:textId="77777777" w:rsidR="00FC1367" w:rsidRPr="000C31C5" w:rsidRDefault="00FC1367"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563A6212" w14:textId="77777777" w:rsidR="00FC1367" w:rsidRDefault="00FC1367"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18D13870" w14:textId="77777777" w:rsidR="00FC1367" w:rsidRPr="000C31C5" w:rsidRDefault="00FC1367"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2D6EE9BE" w14:textId="77777777" w:rsidR="00FC1367" w:rsidRPr="000C31C5" w:rsidRDefault="00FC1367"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FC1367" w:rsidRPr="00D2765E" w14:paraId="52E9D90B" w14:textId="77777777" w:rsidTr="00B94F1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0109445E" w14:textId="77777777" w:rsidR="00FC1367" w:rsidRPr="00D2765E" w:rsidRDefault="00FC1367" w:rsidP="00B94F14">
            <w:pPr>
              <w:rPr>
                <w:sz w:val="18"/>
                <w:szCs w:val="18"/>
              </w:rPr>
            </w:pPr>
          </w:p>
        </w:tc>
        <w:tc>
          <w:tcPr>
            <w:tcW w:w="2267" w:type="dxa"/>
          </w:tcPr>
          <w:p w14:paraId="5B906AD1" w14:textId="77777777" w:rsidR="00FC1367" w:rsidRPr="00D2765E" w:rsidRDefault="00FC1367" w:rsidP="00B94F14">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4E5EB542" w14:textId="77777777" w:rsidR="00FC1367" w:rsidRPr="00D2765E" w:rsidRDefault="00FC1367" w:rsidP="00B94F14">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225C8869" w14:textId="77777777" w:rsidR="00FC1367" w:rsidRPr="00D2765E" w:rsidRDefault="00FC1367" w:rsidP="00B94F14">
            <w:pPr>
              <w:cnfStyle w:val="000000100000" w:firstRow="0" w:lastRow="0" w:firstColumn="0" w:lastColumn="0" w:oddVBand="0" w:evenVBand="0" w:oddHBand="1" w:evenHBand="0" w:firstRowFirstColumn="0" w:firstRowLastColumn="0" w:lastRowFirstColumn="0" w:lastRowLastColumn="0"/>
              <w:rPr>
                <w:sz w:val="18"/>
                <w:szCs w:val="18"/>
              </w:rPr>
            </w:pPr>
          </w:p>
        </w:tc>
      </w:tr>
    </w:tbl>
    <w:p w14:paraId="70385DF9" w14:textId="595B09B5" w:rsidR="00FC1367" w:rsidRDefault="00FC1367" w:rsidP="00FC1367"/>
    <w:tbl>
      <w:tblPr>
        <w:tblStyle w:val="DATStandardLigne"/>
        <w:tblW w:w="10185" w:type="dxa"/>
        <w:tblLook w:val="00A0" w:firstRow="1" w:lastRow="0" w:firstColumn="1" w:lastColumn="0" w:noHBand="0" w:noVBand="0"/>
      </w:tblPr>
      <w:tblGrid>
        <w:gridCol w:w="3238"/>
        <w:gridCol w:w="2835"/>
        <w:gridCol w:w="385"/>
        <w:gridCol w:w="3727"/>
      </w:tblGrid>
      <w:tr w:rsidR="006E0E7A" w:rsidRPr="00B80376" w14:paraId="62F4D186"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0C0EE137" w14:textId="77777777" w:rsidR="006E0E7A" w:rsidRDefault="006E0E7A" w:rsidP="00B91ED7">
            <w:pPr>
              <w:spacing w:line="180" w:lineRule="exact"/>
              <w:rPr>
                <w:color w:val="FFFFFF" w:themeColor="background1"/>
              </w:rPr>
            </w:pPr>
            <w:r>
              <w:rPr>
                <w:color w:val="FFFFFF" w:themeColor="background1"/>
              </w:rPr>
              <w:t>INFRASTRUCTURE</w:t>
            </w:r>
          </w:p>
          <w:p w14:paraId="31E2C037" w14:textId="77777777" w:rsidR="006E0E7A" w:rsidRPr="00B80376" w:rsidRDefault="006E0E7A" w:rsidP="00B91ED7">
            <w:pPr>
              <w:spacing w:line="180" w:lineRule="exact"/>
              <w:rPr>
                <w:color w:val="FFFFFF" w:themeColor="background1"/>
              </w:rPr>
            </w:pPr>
            <w:r w:rsidRPr="00DD2E7C">
              <w:rPr>
                <w:bCs/>
                <w:smallCaps/>
                <w:color w:val="FFFFFF"/>
                <w:sz w:val="16"/>
              </w:rPr>
              <w:t>PORTEUSE DU COMPOSANT</w:t>
            </w:r>
          </w:p>
        </w:tc>
      </w:tr>
      <w:tr w:rsidR="006E0E7A" w:rsidRPr="002810DA" w14:paraId="09B4064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238" w:type="dxa"/>
            <w:tcBorders>
              <w:top w:val="single" w:sz="12" w:space="0" w:color="FFFFFF" w:themeColor="background1"/>
            </w:tcBorders>
          </w:tcPr>
          <w:p w14:paraId="6516EFD3" w14:textId="77777777" w:rsidR="006E0E7A" w:rsidRPr="002810DA" w:rsidRDefault="006E0E7A" w:rsidP="00B91ED7">
            <w:pPr>
              <w:rPr>
                <w:color w:val="FFFFFF" w:themeColor="background1"/>
                <w:sz w:val="18"/>
              </w:rPr>
            </w:pPr>
            <w:r w:rsidRPr="002810DA">
              <w:rPr>
                <w:bCs/>
                <w:caps w:val="0"/>
                <w:color w:val="FFFFFF"/>
                <w:sz w:val="18"/>
              </w:rPr>
              <w:t>PHYSIQUE</w:t>
            </w:r>
          </w:p>
        </w:tc>
        <w:tc>
          <w:tcPr>
            <w:tcW w:w="2835" w:type="dxa"/>
            <w:tcBorders>
              <w:top w:val="single" w:sz="12" w:space="0" w:color="FFFFFF" w:themeColor="background1"/>
            </w:tcBorders>
          </w:tcPr>
          <w:p w14:paraId="3BFB4BF1" w14:textId="77777777" w:rsidR="006E0E7A" w:rsidRPr="002810DA" w:rsidRDefault="006E0E7A"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VIRTUEL</w:t>
            </w:r>
          </w:p>
        </w:tc>
        <w:tc>
          <w:tcPr>
            <w:tcW w:w="4112" w:type="dxa"/>
            <w:gridSpan w:val="2"/>
            <w:tcBorders>
              <w:top w:val="single" w:sz="12" w:space="0" w:color="FFFFFF" w:themeColor="background1"/>
            </w:tcBorders>
          </w:tcPr>
          <w:p w14:paraId="329D31AC"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bCs/>
                <w:caps w:val="0"/>
                <w:color w:val="FFFFFF"/>
                <w:sz w:val="18"/>
              </w:rPr>
            </w:pPr>
            <w:r>
              <w:rPr>
                <w:bCs/>
                <w:caps w:val="0"/>
                <w:color w:val="FFFFFF"/>
                <w:sz w:val="18"/>
              </w:rPr>
              <w:t xml:space="preserve">HAUTE-DISPONIBILITE / </w:t>
            </w:r>
            <w:r w:rsidRPr="002810DA">
              <w:rPr>
                <w:bCs/>
                <w:caps w:val="0"/>
                <w:color w:val="FFFFFF"/>
                <w:sz w:val="18"/>
              </w:rPr>
              <w:t>RESILIENCE</w:t>
            </w:r>
          </w:p>
          <w:p w14:paraId="53875426"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6"/>
              </w:rPr>
              <w:t>DU COMPOSANT</w:t>
            </w:r>
          </w:p>
        </w:tc>
      </w:tr>
      <w:tr w:rsidR="006E0E7A" w:rsidRPr="00CA19A6" w14:paraId="5CFC35F1"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8" w:type="dxa"/>
            <w:tcBorders>
              <w:top w:val="single" w:sz="18" w:space="0" w:color="083575" w:themeColor="accent2"/>
            </w:tcBorders>
          </w:tcPr>
          <w:p w14:paraId="5A61AEC7" w14:textId="77777777" w:rsidR="006E0E7A" w:rsidRPr="000674DF" w:rsidRDefault="00EE2FC7" w:rsidP="00B91ED7">
            <w:pPr>
              <w:jc w:val="center"/>
              <w:rPr>
                <w:b w:val="0"/>
                <w:sz w:val="18"/>
              </w:rPr>
            </w:pPr>
            <w:sdt>
              <w:sdtPr>
                <w:rPr>
                  <w:rFonts w:cs="Open Sans"/>
                  <w:szCs w:val="18"/>
                </w:rPr>
                <w:id w:val="745310959"/>
                <w15:appearance w15:val="hidden"/>
                <w14:checkbox>
                  <w14:checked w14:val="0"/>
                  <w14:checkedState w14:val="00FE" w14:font="Wingdings"/>
                  <w14:uncheckedState w14:val="006F" w14:font="Wingdings"/>
                </w14:checkbox>
              </w:sdtPr>
              <w:sdtContent>
                <w:r w:rsidR="006E0E7A">
                  <w:rPr>
                    <w:rFonts w:cs="Open Sans"/>
                    <w:b w:val="0"/>
                    <w:szCs w:val="18"/>
                  </w:rPr>
                  <w:sym w:font="Wingdings" w:char="F06F"/>
                </w:r>
              </w:sdtContent>
            </w:sdt>
          </w:p>
        </w:tc>
        <w:tc>
          <w:tcPr>
            <w:tcW w:w="2835" w:type="dxa"/>
            <w:tcBorders>
              <w:top w:val="single" w:sz="18" w:space="0" w:color="083575" w:themeColor="accent2"/>
            </w:tcBorders>
          </w:tcPr>
          <w:p w14:paraId="707AF217" w14:textId="77777777" w:rsidR="006E0E7A" w:rsidRDefault="00EE2FC7" w:rsidP="00B91ED7">
            <w:pPr>
              <w:ind w:left="566"/>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1144396199"/>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Virtuel Machine</w:t>
            </w:r>
          </w:p>
          <w:p w14:paraId="37A6487A" w14:textId="77777777" w:rsidR="006E0E7A" w:rsidRPr="00CA19A6" w:rsidRDefault="00EE2FC7" w:rsidP="00B91ED7">
            <w:pPr>
              <w:ind w:left="566"/>
              <w:cnfStyle w:val="000000100000" w:firstRow="0" w:lastRow="0" w:firstColumn="0" w:lastColumn="0" w:oddVBand="0" w:evenVBand="0" w:oddHBand="1" w:evenHBand="0" w:firstRowFirstColumn="0" w:firstRowLastColumn="0" w:lastRowFirstColumn="0" w:lastRowLastColumn="0"/>
              <w:rPr>
                <w:sz w:val="18"/>
              </w:rPr>
            </w:pPr>
            <w:sdt>
              <w:sdtPr>
                <w:rPr>
                  <w:rFonts w:cs="Open Sans"/>
                  <w:szCs w:val="18"/>
                </w:rPr>
                <w:id w:val="2061445851"/>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Conteneur</w:t>
            </w:r>
          </w:p>
        </w:tc>
        <w:tc>
          <w:tcPr>
            <w:tcW w:w="385" w:type="dxa"/>
            <w:tcBorders>
              <w:top w:val="single" w:sz="18" w:space="0" w:color="083575" w:themeColor="accent2"/>
              <w:bottom w:val="single" w:sz="18" w:space="0" w:color="083575" w:themeColor="accent2"/>
              <w:right w:val="nil"/>
            </w:tcBorders>
          </w:tcPr>
          <w:p w14:paraId="01374E5C" w14:textId="77777777" w:rsidR="006E0E7A" w:rsidRDefault="00EE2FC7" w:rsidP="00B91ED7">
            <w:pPr>
              <w:ind w:left="-106" w:right="-122"/>
              <w:jc w:val="center"/>
              <w:cnfStyle w:val="000000100000" w:firstRow="0" w:lastRow="0" w:firstColumn="0" w:lastColumn="0" w:oddVBand="0" w:evenVBand="0" w:oddHBand="1" w:evenHBand="0" w:firstRowFirstColumn="0" w:firstRowLastColumn="0" w:lastRowFirstColumn="0" w:lastRowLastColumn="0"/>
              <w:rPr>
                <w:rFonts w:cs="Open Sans"/>
                <w:smallCaps w:val="0"/>
                <w:sz w:val="18"/>
                <w:szCs w:val="18"/>
              </w:rPr>
            </w:pPr>
            <w:sdt>
              <w:sdtPr>
                <w:rPr>
                  <w:rFonts w:cs="Open Sans"/>
                  <w:szCs w:val="18"/>
                </w:rPr>
                <w:id w:val="1425763064"/>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p>
        </w:tc>
        <w:tc>
          <w:tcPr>
            <w:tcW w:w="3727" w:type="dxa"/>
            <w:tcBorders>
              <w:top w:val="single" w:sz="18" w:space="0" w:color="083575" w:themeColor="accent2"/>
              <w:left w:val="nil"/>
              <w:bottom w:val="single" w:sz="18" w:space="0" w:color="083575" w:themeColor="accent2"/>
            </w:tcBorders>
          </w:tcPr>
          <w:p w14:paraId="41C5D153" w14:textId="77777777" w:rsidR="006E0E7A" w:rsidRPr="00CA19A6" w:rsidRDefault="006E0E7A" w:rsidP="00B91ED7">
            <w:pPr>
              <w:jc w:val="both"/>
              <w:cnfStyle w:val="000000100000" w:firstRow="0" w:lastRow="0" w:firstColumn="0" w:lastColumn="0" w:oddVBand="0" w:evenVBand="0" w:oddHBand="1" w:evenHBand="0" w:firstRowFirstColumn="0" w:firstRowLastColumn="0" w:lastRowFirstColumn="0" w:lastRowLastColumn="0"/>
              <w:rPr>
                <w:sz w:val="18"/>
              </w:rPr>
            </w:pPr>
            <w:r w:rsidRPr="00FC0258">
              <w:rPr>
                <w:rFonts w:cs="Open Sans"/>
                <w:b/>
                <w:sz w:val="18"/>
                <w:szCs w:val="18"/>
              </w:rPr>
              <w:t>SI COCHER</w:t>
            </w:r>
            <w:r>
              <w:rPr>
                <w:rFonts w:cs="Open Sans"/>
                <w:sz w:val="18"/>
                <w:szCs w:val="18"/>
              </w:rPr>
              <w:t xml:space="preserve"> ! </w:t>
            </w:r>
            <w:r w:rsidRPr="009E5C06">
              <w:rPr>
                <w:rFonts w:cs="Open Sans"/>
                <w:sz w:val="18"/>
                <w:szCs w:val="18"/>
              </w:rPr>
              <w:t>Ajouter un détail au niveau du</w:t>
            </w:r>
            <w:r>
              <w:rPr>
                <w:rFonts w:cs="Open Sans"/>
                <w:sz w:val="18"/>
                <w:szCs w:val="18"/>
              </w:rPr>
              <w:t xml:space="preserve"> chapitre</w:t>
            </w:r>
            <w:r w:rsidRPr="009E5C06">
              <w:rPr>
                <w:rFonts w:cs="Open Sans"/>
                <w:sz w:val="18"/>
                <w:szCs w:val="18"/>
              </w:rPr>
              <w:t xml:space="preserve"> §</w:t>
            </w:r>
            <w:r w:rsidRPr="009E5C06">
              <w:rPr>
                <w:rFonts w:cs="Open Sans"/>
                <w:sz w:val="18"/>
                <w:szCs w:val="18"/>
              </w:rPr>
              <w:fldChar w:fldCharType="begin"/>
            </w:r>
            <w:r w:rsidRPr="009E5C06">
              <w:rPr>
                <w:rFonts w:cs="Open Sans"/>
                <w:sz w:val="18"/>
                <w:szCs w:val="18"/>
              </w:rPr>
              <w:instrText xml:space="preserve"> REF _Ref130204791 \h </w:instrText>
            </w:r>
            <w:r>
              <w:rPr>
                <w:rFonts w:cs="Open Sans"/>
                <w:sz w:val="18"/>
                <w:szCs w:val="18"/>
              </w:rPr>
              <w:instrText xml:space="preserve"> \* MERGEFORMAT </w:instrText>
            </w:r>
            <w:r w:rsidRPr="009E5C06">
              <w:rPr>
                <w:rFonts w:cs="Open Sans"/>
                <w:sz w:val="18"/>
                <w:szCs w:val="18"/>
              </w:rPr>
            </w:r>
            <w:r w:rsidRPr="009E5C06">
              <w:rPr>
                <w:rFonts w:cs="Open Sans"/>
                <w:sz w:val="18"/>
                <w:szCs w:val="18"/>
              </w:rPr>
              <w:fldChar w:fldCharType="separate"/>
            </w:r>
            <w:r w:rsidRPr="009E5C06">
              <w:rPr>
                <w:rFonts w:cs="Open Sans"/>
                <w:sz w:val="18"/>
                <w:szCs w:val="18"/>
              </w:rPr>
              <w:t>Haute-disponibilité</w:t>
            </w:r>
            <w:r w:rsidRPr="009E5C06">
              <w:rPr>
                <w:rFonts w:cs="Open Sans"/>
                <w:sz w:val="18"/>
                <w:szCs w:val="18"/>
              </w:rPr>
              <w:fldChar w:fldCharType="end"/>
            </w:r>
            <w:r w:rsidRPr="009E5C06">
              <w:rPr>
                <w:rFonts w:cs="Open Sans"/>
                <w:sz w:val="18"/>
                <w:szCs w:val="18"/>
              </w:rPr>
              <w:t>.</w:t>
            </w:r>
          </w:p>
        </w:tc>
      </w:tr>
    </w:tbl>
    <w:p w14:paraId="149039BA" w14:textId="4ECCD763" w:rsidR="006E0E7A" w:rsidRDefault="006E0E7A" w:rsidP="00FC1367"/>
    <w:p w14:paraId="1FC1C652" w14:textId="06FDC447" w:rsidR="00FC1367" w:rsidRDefault="00FC1367" w:rsidP="005E7D2F">
      <w:pPr>
        <w:pStyle w:val="Titre6"/>
      </w:pPr>
      <w:r>
        <w:lastRenderedPageBreak/>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5E7D2F" w:rsidRPr="00B80376" w14:paraId="23EC9409"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4E40B856" w14:textId="77777777" w:rsidR="005E7D2F" w:rsidRPr="00B80376" w:rsidRDefault="005E7D2F" w:rsidP="00B91ED7">
            <w:pPr>
              <w:rPr>
                <w:color w:val="FFFFFF" w:themeColor="background1"/>
              </w:rPr>
            </w:pPr>
            <w:r w:rsidRPr="00B80376">
              <w:rPr>
                <w:color w:val="FFFFFF" w:themeColor="background1"/>
              </w:rPr>
              <w:t>DONNées Métier</w:t>
            </w:r>
          </w:p>
        </w:tc>
      </w:tr>
      <w:tr w:rsidR="005E7D2F" w:rsidRPr="002A01DF" w14:paraId="2DD6AD77"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45F7DA1C" w14:textId="77777777" w:rsidR="005E7D2F" w:rsidRPr="002A01DF" w:rsidRDefault="005E7D2F" w:rsidP="00B91ED7">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507750E4"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0C672A2D"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6CC9B0AD"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108BBCC2"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5BD52522"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1AFE6E35"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5E7D2F" w:rsidRPr="00CA19A6" w14:paraId="74197285"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1FC96947" w14:textId="77777777" w:rsidR="005E7D2F" w:rsidRPr="00CA19A6" w:rsidRDefault="005E7D2F" w:rsidP="00B91ED7">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0CD8815E" w14:textId="77777777" w:rsidR="005E7D2F" w:rsidRPr="00CA19A6" w:rsidRDefault="005E7D2F"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68E7ABF1"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1ABC309E"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40A1DEBC" w14:textId="77777777" w:rsidR="005E7D2F" w:rsidRPr="004742E6" w:rsidRDefault="005E7D2F"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1CEABB20" w14:textId="77777777" w:rsidR="005E7D2F" w:rsidRPr="00CA19A6" w:rsidRDefault="005E7D2F"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5E7D2F" w:rsidRPr="00CA19A6" w14:paraId="7BAF0943"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0F4B457D" w14:textId="77777777" w:rsidR="005E7D2F" w:rsidRPr="00CA19A6" w:rsidRDefault="005E7D2F" w:rsidP="00B91ED7">
            <w:pPr>
              <w:rPr>
                <w:sz w:val="18"/>
              </w:rPr>
            </w:pPr>
          </w:p>
        </w:tc>
        <w:tc>
          <w:tcPr>
            <w:tcW w:w="1198" w:type="dxa"/>
            <w:tcBorders>
              <w:top w:val="dashed" w:sz="4" w:space="0" w:color="083575" w:themeColor="accent2"/>
            </w:tcBorders>
          </w:tcPr>
          <w:p w14:paraId="55B598E9"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32B80DF1"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59FBB496" w14:textId="77777777" w:rsidR="005E7D2F" w:rsidRPr="004742E6" w:rsidRDefault="005E7D2F"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284BB6C2" w14:textId="77777777" w:rsidR="005E7D2F" w:rsidRPr="00CA19A6" w:rsidRDefault="005E7D2F"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7635BCB6" w14:textId="6E21C403" w:rsidR="00FC1367" w:rsidRDefault="00FC1367" w:rsidP="00FC1367"/>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17258A76"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7C099852" w14:textId="77777777" w:rsidR="0074488C" w:rsidRPr="00B80376" w:rsidRDefault="0074488C" w:rsidP="00B91ED7">
            <w:pPr>
              <w:rPr>
                <w:color w:val="FFFFFF" w:themeColor="background1"/>
              </w:rPr>
            </w:pPr>
            <w:r w:rsidRPr="00B80376">
              <w:rPr>
                <w:color w:val="FFFFFF" w:themeColor="background1"/>
              </w:rPr>
              <w:t>DONNées techniques</w:t>
            </w:r>
          </w:p>
        </w:tc>
      </w:tr>
      <w:tr w:rsidR="0074488C" w:rsidRPr="002810DA" w14:paraId="569F4452"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163D9056" w14:textId="77777777" w:rsidR="0074488C" w:rsidRPr="002810DA" w:rsidRDefault="0074488C" w:rsidP="00B91ED7">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52D6E0F3"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18809C7A"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18FFB1C4"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24535D95"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2D39EB81"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220C8D8E"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6C66CC9D"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370CDF6C" w14:textId="77777777" w:rsidR="0074488C" w:rsidRPr="00CA19A6" w:rsidRDefault="0074488C" w:rsidP="00B91ED7">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03E3FFB7" w14:textId="77777777" w:rsidR="0074488C" w:rsidRPr="00CA19A6" w:rsidRDefault="0074488C" w:rsidP="00B91ED7">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5CD5BBE9"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0E96CED6"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4A899E84"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1C92FF54"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4E59F708"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74488C" w:rsidRPr="00CA19A6" w14:paraId="05485B4F"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3EC493A7" w14:textId="77777777" w:rsidR="0074488C" w:rsidRPr="00CA19A6" w:rsidRDefault="0074488C" w:rsidP="00B91ED7">
            <w:pPr>
              <w:rPr>
                <w:sz w:val="18"/>
              </w:rPr>
            </w:pPr>
          </w:p>
        </w:tc>
        <w:tc>
          <w:tcPr>
            <w:tcW w:w="1198" w:type="dxa"/>
            <w:tcBorders>
              <w:top w:val="dashed" w:sz="4" w:space="0" w:color="083575" w:themeColor="accent2"/>
            </w:tcBorders>
          </w:tcPr>
          <w:p w14:paraId="166147CF"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2D0C9762"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57185381"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5B4871F3"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20698E58" w14:textId="0C868523" w:rsidR="0074488C" w:rsidRDefault="0074488C" w:rsidP="00FC1367"/>
    <w:p w14:paraId="1FAE47EA" w14:textId="77777777" w:rsidR="0074488C" w:rsidRDefault="0074488C" w:rsidP="00FC1367"/>
    <w:p w14:paraId="1DCC52F0" w14:textId="77777777" w:rsidR="00FC1367" w:rsidRDefault="00FC1367" w:rsidP="005E7D2F">
      <w:pPr>
        <w:pStyle w:val="Titre6"/>
      </w:pPr>
      <w:r>
        <w:t>Flux</w:t>
      </w:r>
    </w:p>
    <w:p w14:paraId="42969110"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 composant avec l’ensemble des composants utilisés par la solution (composants faisant partie de la solution et services externes à la solution)</w:t>
      </w:r>
    </w:p>
    <w:p w14:paraId="36369D9C" w14:textId="77777777" w:rsidR="00B91ED7" w:rsidRDefault="00B91ED7" w:rsidP="00B91ED7">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B91ED7" w:rsidRPr="00DD2E7C" w14:paraId="18F88DF1"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6849302D" w14:textId="77777777" w:rsidR="00B91ED7" w:rsidRPr="00DD2E7C" w:rsidRDefault="00B91ED7" w:rsidP="00B91ED7">
            <w:pPr>
              <w:spacing w:line="180" w:lineRule="exact"/>
              <w:rPr>
                <w:color w:val="FFFFFF" w:themeColor="background1"/>
              </w:rPr>
            </w:pPr>
            <w:r w:rsidRPr="00DD2E7C">
              <w:rPr>
                <w:color w:val="FFFFFF" w:themeColor="background1"/>
              </w:rPr>
              <w:t>FLUX TECHNIQUES</w:t>
            </w:r>
          </w:p>
          <w:p w14:paraId="5ACA2BA0" w14:textId="77777777" w:rsidR="00B91ED7" w:rsidRPr="00DD2E7C" w:rsidRDefault="00B91ED7" w:rsidP="00B91ED7">
            <w:pPr>
              <w:spacing w:line="180" w:lineRule="exact"/>
              <w:rPr>
                <w:color w:val="FFFFFF" w:themeColor="background1"/>
                <w:sz w:val="24"/>
              </w:rPr>
            </w:pPr>
            <w:r w:rsidRPr="00DD2E7C">
              <w:rPr>
                <w:color w:val="FFFFFF" w:themeColor="background1"/>
                <w:sz w:val="16"/>
              </w:rPr>
              <w:t>ENTRANTS</w:t>
            </w:r>
          </w:p>
        </w:tc>
      </w:tr>
      <w:tr w:rsidR="00B91ED7" w:rsidRPr="00DD2E7C" w14:paraId="66CDA0FB"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126A10D9"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0A151473"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65BE3B6B" w14:textId="77777777" w:rsidR="00B91ED7" w:rsidRPr="00DD2E7C" w:rsidRDefault="00B91ED7" w:rsidP="00B91ED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4DFA6830"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1A7BDDFE"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529EE78A" wp14:editId="35258495">
                  <wp:extent cx="143999" cy="183885"/>
                  <wp:effectExtent l="0" t="0" r="8401" b="6615"/>
                  <wp:docPr id="29"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1D0029F9"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2A5700FD"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6270E734"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79A5AA6D"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6388115B"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760EB057"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2C8FE31B"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2708530F" w14:textId="77777777" w:rsidR="00B91ED7"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907260800"/>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5672E89"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7262E14F"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2062A0E4" w14:textId="77777777" w:rsidR="00B91ED7" w:rsidRPr="005E7D2F" w:rsidRDefault="00B91ED7" w:rsidP="00B91ED7">
            <w:pPr>
              <w:jc w:val="both"/>
              <w:rPr>
                <w:sz w:val="18"/>
              </w:rPr>
            </w:pPr>
          </w:p>
        </w:tc>
        <w:tc>
          <w:tcPr>
            <w:tcW w:w="2120" w:type="dxa"/>
            <w:tcBorders>
              <w:top w:val="dashed" w:sz="4" w:space="0" w:color="083575" w:themeColor="accent2"/>
            </w:tcBorders>
          </w:tcPr>
          <w:p w14:paraId="02C30CFE"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0FD62EAA"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26C8E0B1"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0360A1DF" w14:textId="77777777" w:rsidR="00B91ED7"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430281229"/>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2D2EAB00"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566A8A62" w14:textId="77777777" w:rsidR="00B91ED7" w:rsidRDefault="00B91ED7" w:rsidP="00B91ED7">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B91ED7" w:rsidRPr="00DD2E7C" w14:paraId="6257CD5C"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04BC703"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rPr>
              <w:t>FLUX TECHNIQUES</w:t>
            </w:r>
          </w:p>
          <w:p w14:paraId="061EB022"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sz w:val="16"/>
              </w:rPr>
              <w:t>SORTANTS</w:t>
            </w:r>
          </w:p>
        </w:tc>
      </w:tr>
      <w:tr w:rsidR="00B91ED7" w:rsidRPr="00DD2E7C" w14:paraId="0B50E873"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5D6E276C"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65EB54BD"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101ED631" w14:textId="77777777" w:rsidR="00B91ED7" w:rsidRPr="00DD2E7C" w:rsidRDefault="00B91ED7" w:rsidP="00B91ED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0A0BCF20"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0215B062"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7B5C0DBC" wp14:editId="1587DBB0">
                  <wp:extent cx="143999" cy="183885"/>
                  <wp:effectExtent l="0" t="0" r="8401" b="6615"/>
                  <wp:docPr id="30"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151C4418"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786D11CD"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233765C1"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39F24ABC"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1F29E8AA"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25CF777C"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23278C97"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3F494DB4" w14:textId="77777777" w:rsidR="00B91ED7" w:rsidRPr="004A1743"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469711646"/>
                <w15:appearance w15:val="hidden"/>
                <w14:checkbox>
                  <w14:checked w14:val="0"/>
                  <w14:checkedState w14:val="00FE" w14:font="Wingdings"/>
                  <w14:uncheckedState w14:val="006F" w14:font="Wingdings"/>
                </w14:checkbox>
              </w:sdtPr>
              <w:sdtContent>
                <w:r w:rsidR="00B91ED7">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A36CBDA"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0A27147B"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1F4764D2" w14:textId="77777777" w:rsidR="00B91ED7" w:rsidRPr="005E7D2F" w:rsidRDefault="00B91ED7" w:rsidP="00B91ED7">
            <w:pPr>
              <w:jc w:val="both"/>
              <w:rPr>
                <w:sz w:val="18"/>
              </w:rPr>
            </w:pPr>
          </w:p>
        </w:tc>
        <w:tc>
          <w:tcPr>
            <w:tcW w:w="2120" w:type="dxa"/>
            <w:tcBorders>
              <w:top w:val="dashed" w:sz="4" w:space="0" w:color="083575" w:themeColor="accent2"/>
            </w:tcBorders>
          </w:tcPr>
          <w:p w14:paraId="10F39F9D"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6D3EFCE9"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24795D4C"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5EFD00C1" w14:textId="77777777" w:rsidR="00B91ED7" w:rsidRPr="004A1743"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559623318"/>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2B12C548"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18496470" w14:textId="77777777" w:rsidR="00B91ED7" w:rsidRDefault="00B91ED7" w:rsidP="00B91ED7">
      <w:pPr>
        <w:jc w:val="both"/>
      </w:pPr>
    </w:p>
    <w:p w14:paraId="089B2307" w14:textId="77777777" w:rsidR="00FC1367" w:rsidRDefault="00FC1367"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FC1367" w14:paraId="4AECEDB5" w14:textId="77777777" w:rsidTr="00B94F14">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429B66C2" w14:textId="77777777" w:rsidR="00FC1367" w:rsidRPr="00E101B0" w:rsidRDefault="00FC1367" w:rsidP="00B94F14">
            <w:pPr>
              <w:pStyle w:val="Standard"/>
              <w:jc w:val="center"/>
              <w:rPr>
                <w:b/>
                <w:bCs/>
                <w:smallCaps/>
                <w:color w:val="FFFFFF"/>
              </w:rPr>
            </w:pPr>
            <w:r w:rsidRPr="00E101B0">
              <w:rPr>
                <w:b/>
                <w:bCs/>
                <w:smallCaps/>
                <w:color w:val="FFFFFF"/>
              </w:rPr>
              <w:t>SPECIFICATION</w:t>
            </w:r>
          </w:p>
          <w:p w14:paraId="5EC2088D" w14:textId="77777777" w:rsidR="00FC1367" w:rsidRDefault="00FC1367" w:rsidP="00B94F14">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54CEEE86" w14:textId="77777777" w:rsidR="00FC1367" w:rsidRDefault="00FC1367" w:rsidP="00B94F14">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21A17AB3" w14:textId="77777777" w:rsidR="00FC1367" w:rsidRDefault="00FC1367" w:rsidP="00B94F14">
            <w:pPr>
              <w:pStyle w:val="Standard"/>
              <w:jc w:val="center"/>
              <w:rPr>
                <w:b/>
                <w:bCs/>
                <w:color w:val="FFFFFF"/>
              </w:rPr>
            </w:pPr>
            <w:r>
              <w:rPr>
                <w:b/>
                <w:bCs/>
                <w:color w:val="FFFFFF"/>
              </w:rPr>
              <w:t>CLOUD</w:t>
            </w:r>
          </w:p>
        </w:tc>
      </w:tr>
      <w:tr w:rsidR="00FC1367" w14:paraId="533B0C84" w14:textId="77777777" w:rsidTr="00B94F14">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7E6819EF" w14:textId="77777777" w:rsidR="00FC1367" w:rsidRDefault="00FC1367" w:rsidP="00B94F14">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7AB7D637" w14:textId="77777777" w:rsidR="00FC1367" w:rsidRDefault="00EE2FC7" w:rsidP="00B94F14">
            <w:pPr>
              <w:pStyle w:val="Standard"/>
              <w:jc w:val="center"/>
            </w:pPr>
            <w:sdt>
              <w:sdtPr>
                <w:rPr>
                  <w:szCs w:val="18"/>
                </w:rPr>
                <w:id w:val="671839821"/>
                <w15:appearance w15:val="hidden"/>
                <w14:checkbox>
                  <w14:checked w14:val="0"/>
                  <w14:checkedState w14:val="00FE" w14:font="Wingdings"/>
                  <w14:uncheckedState w14:val="006F" w14:font="Wingdings"/>
                </w14:checkbox>
              </w:sdtPr>
              <w:sdtContent>
                <w:r w:rsidR="00FC1367">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9A1E780" w14:textId="77777777" w:rsidR="00FC1367" w:rsidRDefault="00FC1367" w:rsidP="00B94F14">
            <w:pPr>
              <w:pStyle w:val="Standard"/>
              <w:jc w:val="center"/>
            </w:pPr>
            <w:r w:rsidRPr="00327356">
              <w:rPr>
                <w:rFonts w:ascii="Wingdings" w:eastAsia="Wingdings" w:hAnsi="Wingdings" w:cs="Wingdings"/>
                <w:szCs w:val="18"/>
              </w:rPr>
              <w:t></w:t>
            </w:r>
          </w:p>
        </w:tc>
      </w:tr>
      <w:tr w:rsidR="00FC1367" w14:paraId="3E9DC87B" w14:textId="77777777" w:rsidTr="00B94F14">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1B5BF6E7" w14:textId="77777777" w:rsidR="00FC1367" w:rsidRPr="00E101B0" w:rsidRDefault="00FC1367" w:rsidP="00B94F14">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321BB251" w14:textId="77777777" w:rsidR="00FC1367" w:rsidRDefault="00EE2FC7" w:rsidP="00B94F14">
            <w:pPr>
              <w:pStyle w:val="Standard"/>
              <w:jc w:val="left"/>
            </w:pPr>
            <w:sdt>
              <w:sdtPr>
                <w:rPr>
                  <w:szCs w:val="18"/>
                </w:rPr>
                <w:id w:val="-1048139105"/>
                <w15:appearance w15:val="hidden"/>
                <w14:checkbox>
                  <w14:checked w14:val="0"/>
                  <w14:checkedState w14:val="00FE" w14:font="Wingdings"/>
                  <w14:uncheckedState w14:val="006F" w14:font="Wingdings"/>
                </w14:checkbox>
              </w:sdtPr>
              <w:sdtContent>
                <w:r w:rsidR="00FC1367" w:rsidRPr="00327356">
                  <w:rPr>
                    <w:szCs w:val="18"/>
                  </w:rPr>
                  <w:sym w:font="Wingdings" w:char="F06F"/>
                </w:r>
              </w:sdtContent>
            </w:sdt>
            <w:r w:rsidR="00FC1367" w:rsidRPr="00327356">
              <w:rPr>
                <w:smallCaps/>
                <w:szCs w:val="18"/>
              </w:rPr>
              <w:t xml:space="preserve"> </w:t>
            </w:r>
            <w:r w:rsidR="00FC1367">
              <w:rPr>
                <w:smallCaps/>
                <w:sz w:val="18"/>
                <w:szCs w:val="18"/>
              </w:rPr>
              <w:t>Principal</w:t>
            </w:r>
          </w:p>
          <w:p w14:paraId="6B94A251" w14:textId="166B74AD" w:rsidR="00FC1367" w:rsidRDefault="00FC1367" w:rsidP="00B94F14">
            <w:pPr>
              <w:pStyle w:val="Standard"/>
              <w:jc w:val="left"/>
            </w:pPr>
            <w:r w:rsidRPr="00327356">
              <w:rPr>
                <w:rFonts w:ascii="Wingdings" w:eastAsia="Wingdings" w:hAnsi="Wingdings" w:cs="Wingdings"/>
                <w:smallCaps/>
                <w:szCs w:val="18"/>
              </w:rPr>
              <w:t></w:t>
            </w:r>
            <w:r w:rsidRPr="00327356">
              <w:rPr>
                <w:smallCaps/>
                <w:szCs w:val="18"/>
              </w:rPr>
              <w:t xml:space="preserve"> </w:t>
            </w:r>
            <w:r w:rsidR="00F36985">
              <w:rPr>
                <w:smallCaps/>
                <w:sz w:val="18"/>
                <w:szCs w:val="18"/>
              </w:rPr>
              <w:t>Secours</w:t>
            </w:r>
            <w:r w:rsidR="00F36985" w:rsidRPr="00AC2C79">
              <w:rPr>
                <w:smallCaps/>
                <w:sz w:val="18"/>
                <w:szCs w:val="18"/>
                <w:vertAlign w:val="superscript"/>
              </w:rPr>
              <w:t>[1]</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4023F5E9" w14:textId="77777777" w:rsidR="00FC1367" w:rsidRDefault="00FC1367" w:rsidP="00B94F14">
            <w:pPr>
              <w:pStyle w:val="Standard"/>
              <w:jc w:val="center"/>
              <w:rPr>
                <w:smallCaps/>
                <w:sz w:val="18"/>
                <w:szCs w:val="18"/>
              </w:rPr>
            </w:pPr>
            <w:r>
              <w:rPr>
                <w:smallCaps/>
                <w:sz w:val="18"/>
                <w:szCs w:val="18"/>
              </w:rPr>
              <w:t>Nom de la solution Cloud</w:t>
            </w:r>
          </w:p>
        </w:tc>
      </w:tr>
    </w:tbl>
    <w:p w14:paraId="474FBFCB" w14:textId="77777777" w:rsidR="00F36985" w:rsidRPr="00B94F14" w:rsidRDefault="00F36985" w:rsidP="00F36985">
      <w:pPr>
        <w:ind w:left="360"/>
        <w:rPr>
          <w:i/>
          <w:u w:val="single"/>
        </w:rPr>
      </w:pPr>
      <w:r w:rsidRPr="00B94F14">
        <w:rPr>
          <w:b/>
          <w:i/>
          <w:u w:val="single"/>
        </w:rPr>
        <w:t>Notes</w:t>
      </w:r>
      <w:r w:rsidRPr="00B94F14">
        <w:rPr>
          <w:b/>
          <w:i/>
        </w:rPr>
        <w:t> :</w:t>
      </w:r>
    </w:p>
    <w:p w14:paraId="597DAC7B" w14:textId="77777777" w:rsidR="00F36985" w:rsidRDefault="00F36985" w:rsidP="00F36985">
      <w:pPr>
        <w:ind w:left="360"/>
      </w:pPr>
      <w:r>
        <w:tab/>
      </w:r>
      <w:r w:rsidRPr="00B94F14">
        <w:rPr>
          <w:vertAlign w:val="superscript"/>
        </w:rPr>
        <w:t>[1]</w:t>
      </w:r>
      <w:r>
        <w:t xml:space="preserve"> Composant d’infrastructure de bascule de la solution.</w:t>
      </w:r>
    </w:p>
    <w:p w14:paraId="7905B2DB" w14:textId="77777777" w:rsidR="00FC1367" w:rsidRDefault="00FC1367" w:rsidP="00FC1367"/>
    <w:p w14:paraId="6AAB7F21" w14:textId="77777777" w:rsidR="00FC1367" w:rsidRDefault="00FC1367" w:rsidP="005E7D2F">
      <w:pPr>
        <w:pStyle w:val="Titre6"/>
      </w:pPr>
      <w:r>
        <w:t>Réseau</w:t>
      </w:r>
    </w:p>
    <w:p w14:paraId="503913B1" w14:textId="77777777" w:rsidR="00FC1367" w:rsidRPr="002A0A19" w:rsidRDefault="00FC1367" w:rsidP="00FC1367">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38B54D0F" w14:textId="63065ECD" w:rsidR="00FC1367" w:rsidRDefault="00FC1367" w:rsidP="00FC1367"/>
    <w:p w14:paraId="23D9AF33" w14:textId="77777777" w:rsidR="00167468" w:rsidRDefault="00167468" w:rsidP="00167468"/>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167468" w14:paraId="06E2C7D4" w14:textId="77777777" w:rsidTr="00B44747">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71230659" w14:textId="77777777" w:rsidR="00167468" w:rsidRPr="005C777F" w:rsidRDefault="00167468" w:rsidP="00B44747">
            <w:pPr>
              <w:pStyle w:val="Standard"/>
              <w:spacing w:line="180" w:lineRule="exact"/>
              <w:jc w:val="center"/>
              <w:rPr>
                <w:b/>
                <w:bCs/>
                <w:smallCaps/>
                <w:color w:val="FFFFFF"/>
              </w:rPr>
            </w:pPr>
            <w:r w:rsidRPr="005C777F">
              <w:rPr>
                <w:b/>
                <w:bCs/>
                <w:smallCaps/>
                <w:color w:val="FFFFFF"/>
              </w:rPr>
              <w:lastRenderedPageBreak/>
              <w:t>CARACTERISTIQUES</w:t>
            </w:r>
          </w:p>
          <w:p w14:paraId="67B787D4" w14:textId="77777777" w:rsidR="00167468" w:rsidRDefault="00167468" w:rsidP="00B44747">
            <w:pPr>
              <w:pStyle w:val="Standard"/>
              <w:spacing w:line="180" w:lineRule="exact"/>
              <w:jc w:val="center"/>
              <w:rPr>
                <w:b/>
                <w:bCs/>
                <w:color w:val="FFFFFF"/>
              </w:rPr>
            </w:pPr>
            <w:r w:rsidRPr="005C777F">
              <w:rPr>
                <w:b/>
                <w:bCs/>
                <w:smallCaps/>
                <w:color w:val="FFFFFF"/>
                <w:sz w:val="16"/>
              </w:rPr>
              <w:t>Interfaces &amp; débit</w:t>
            </w:r>
          </w:p>
        </w:tc>
      </w:tr>
      <w:tr w:rsidR="00167468" w:rsidRPr="002A01DF" w14:paraId="152DAC5D" w14:textId="77777777" w:rsidTr="00B44747">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4518D480" w14:textId="77777777" w:rsidR="00167468" w:rsidRPr="002A01DF" w:rsidRDefault="00167468" w:rsidP="00B44747">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649D0D16" w14:textId="77777777" w:rsidR="00167468" w:rsidRPr="002A01DF" w:rsidRDefault="00167468" w:rsidP="00B44747">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780BF5FB" w14:textId="77777777" w:rsidR="00167468" w:rsidRDefault="00167468" w:rsidP="00B44747">
            <w:pPr>
              <w:pStyle w:val="Standard"/>
              <w:spacing w:line="180" w:lineRule="exact"/>
              <w:jc w:val="center"/>
              <w:rPr>
                <w:b/>
                <w:bCs/>
                <w:color w:val="FFFFFF"/>
                <w:sz w:val="18"/>
              </w:rPr>
            </w:pPr>
            <w:r w:rsidRPr="002A01DF">
              <w:rPr>
                <w:b/>
                <w:bCs/>
                <w:color w:val="FFFFFF"/>
                <w:sz w:val="18"/>
              </w:rPr>
              <w:t>DÉBIT MINIMAL</w:t>
            </w:r>
          </w:p>
          <w:p w14:paraId="7DE89B16" w14:textId="77777777" w:rsidR="00167468" w:rsidRPr="002A01DF" w:rsidRDefault="00167468" w:rsidP="00B44747">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5F929366" w14:textId="77777777" w:rsidR="00167468" w:rsidRPr="002A01DF" w:rsidRDefault="00167468" w:rsidP="00B44747">
            <w:pPr>
              <w:pStyle w:val="Standard"/>
              <w:spacing w:line="180" w:lineRule="exact"/>
              <w:jc w:val="center"/>
              <w:rPr>
                <w:b/>
                <w:bCs/>
                <w:color w:val="FFFFFF"/>
                <w:sz w:val="18"/>
              </w:rPr>
            </w:pPr>
            <w:r>
              <w:rPr>
                <w:b/>
                <w:bCs/>
                <w:color w:val="FFFFFF"/>
                <w:sz w:val="18"/>
              </w:rPr>
              <w:t>SPECIFICITES SUPPLEMENTAIRES</w:t>
            </w:r>
          </w:p>
        </w:tc>
      </w:tr>
      <w:tr w:rsidR="00167468" w14:paraId="602F02F8" w14:textId="77777777" w:rsidTr="00B44747">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43A2C60" w14:textId="77777777" w:rsidR="00167468" w:rsidRDefault="00167468" w:rsidP="00B44747">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6C52862" w14:textId="77777777" w:rsidR="00167468" w:rsidRDefault="00EE2FC7" w:rsidP="00B44747">
            <w:pPr>
              <w:pStyle w:val="Standard"/>
              <w:jc w:val="center"/>
            </w:pPr>
            <w:sdt>
              <w:sdtPr>
                <w:rPr>
                  <w:szCs w:val="18"/>
                </w:rPr>
                <w:id w:val="1648709015"/>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24AAF259" w14:textId="77777777" w:rsidR="00167468" w:rsidRPr="005E7D2F" w:rsidRDefault="00167468" w:rsidP="00B44747">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4D200364" w14:textId="77777777" w:rsidR="00167468" w:rsidRPr="005E7D2F" w:rsidRDefault="00167468" w:rsidP="00B44747">
            <w:pPr>
              <w:pStyle w:val="Standard"/>
              <w:jc w:val="left"/>
              <w:rPr>
                <w:sz w:val="18"/>
              </w:rPr>
            </w:pPr>
          </w:p>
        </w:tc>
      </w:tr>
      <w:tr w:rsidR="00167468" w14:paraId="49712796"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0691D6AA" w14:textId="77777777" w:rsidR="00167468" w:rsidRDefault="00167468" w:rsidP="00B44747">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23E4E0D2" w14:textId="77777777" w:rsidR="00167468" w:rsidRDefault="00EE2FC7" w:rsidP="00B44747">
            <w:pPr>
              <w:pStyle w:val="Standard"/>
              <w:jc w:val="center"/>
            </w:pPr>
            <w:sdt>
              <w:sdtPr>
                <w:rPr>
                  <w:szCs w:val="18"/>
                </w:rPr>
                <w:id w:val="-541137181"/>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E91A073"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53C50C2E" w14:textId="77777777" w:rsidR="00167468" w:rsidRPr="005E7D2F" w:rsidRDefault="00167468" w:rsidP="00B44747">
            <w:pPr>
              <w:pStyle w:val="Standard"/>
              <w:jc w:val="left"/>
              <w:rPr>
                <w:sz w:val="18"/>
              </w:rPr>
            </w:pPr>
          </w:p>
        </w:tc>
      </w:tr>
      <w:tr w:rsidR="00167468" w14:paraId="78E88F42"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5088E65" w14:textId="77777777" w:rsidR="00167468" w:rsidRDefault="00167468" w:rsidP="00B44747">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44B778F" w14:textId="77777777" w:rsidR="00167468" w:rsidRDefault="00EE2FC7" w:rsidP="00B44747">
            <w:pPr>
              <w:pStyle w:val="Standard"/>
              <w:jc w:val="center"/>
            </w:pPr>
            <w:sdt>
              <w:sdtPr>
                <w:rPr>
                  <w:szCs w:val="18"/>
                </w:rPr>
                <w:id w:val="-219055829"/>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E366BA2"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68CC1904" w14:textId="77777777" w:rsidR="00167468" w:rsidRPr="005E7D2F" w:rsidRDefault="00167468" w:rsidP="00B44747">
            <w:pPr>
              <w:pStyle w:val="Standard"/>
              <w:jc w:val="left"/>
              <w:rPr>
                <w:sz w:val="18"/>
              </w:rPr>
            </w:pPr>
          </w:p>
        </w:tc>
      </w:tr>
      <w:tr w:rsidR="00167468" w14:paraId="0F25D4F1" w14:textId="77777777" w:rsidTr="00B44747">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0CCCCAE5" w14:textId="77777777" w:rsidR="00167468" w:rsidRDefault="00167468" w:rsidP="00B44747">
            <w:pPr>
              <w:pStyle w:val="Standard"/>
              <w:jc w:val="left"/>
              <w:rPr>
                <w:b/>
                <w:bCs/>
                <w:smallCaps/>
                <w:color w:val="FFFFFF"/>
                <w:sz w:val="18"/>
              </w:rPr>
            </w:pPr>
            <w:r>
              <w:rPr>
                <w:b/>
                <w:bCs/>
                <w:smallCaps/>
                <w:color w:val="FFFFFF"/>
                <w:sz w:val="18"/>
              </w:rPr>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279066AB" w14:textId="77777777" w:rsidR="00167468" w:rsidRDefault="00EE2FC7" w:rsidP="00B44747">
            <w:pPr>
              <w:pStyle w:val="Standard"/>
              <w:jc w:val="center"/>
            </w:pPr>
            <w:sdt>
              <w:sdtPr>
                <w:rPr>
                  <w:szCs w:val="18"/>
                </w:rPr>
                <w:id w:val="-1053310028"/>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69BF7FCA"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72966822" w14:textId="77777777" w:rsidR="00167468" w:rsidRPr="005E7D2F" w:rsidRDefault="00167468" w:rsidP="00B44747">
            <w:pPr>
              <w:pStyle w:val="Standard"/>
              <w:jc w:val="left"/>
              <w:rPr>
                <w:sz w:val="18"/>
              </w:rPr>
            </w:pPr>
          </w:p>
        </w:tc>
      </w:tr>
    </w:tbl>
    <w:p w14:paraId="3966ED4E" w14:textId="77777777" w:rsidR="00167468" w:rsidRDefault="00167468" w:rsidP="00167468"/>
    <w:p w14:paraId="066FD9F5" w14:textId="0C094CAC" w:rsidR="00167468" w:rsidRDefault="00167468" w:rsidP="00FC1367"/>
    <w:p w14:paraId="6900481F" w14:textId="77777777" w:rsidR="00FC1367" w:rsidRDefault="00FC1367" w:rsidP="00FC1367"/>
    <w:tbl>
      <w:tblPr>
        <w:tblStyle w:val="DATStandardLigne"/>
        <w:tblW w:w="10195" w:type="dxa"/>
        <w:tblLayout w:type="fixed"/>
        <w:tblLook w:val="0000" w:firstRow="0" w:lastRow="0" w:firstColumn="0" w:lastColumn="0" w:noHBand="0" w:noVBand="0"/>
      </w:tblPr>
      <w:tblGrid>
        <w:gridCol w:w="2529"/>
        <w:gridCol w:w="1417"/>
        <w:gridCol w:w="6249"/>
      </w:tblGrid>
      <w:tr w:rsidR="00FC1367" w14:paraId="3B3A9C16"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4ADBC406" w14:textId="77777777" w:rsidR="00FC1367" w:rsidRDefault="00FC1367" w:rsidP="00B94F14">
            <w:pPr>
              <w:pStyle w:val="Standard"/>
              <w:spacing w:line="180" w:lineRule="exact"/>
              <w:jc w:val="center"/>
              <w:rPr>
                <w:b/>
                <w:bCs/>
                <w:color w:val="FFFFFF"/>
              </w:rPr>
            </w:pPr>
            <w:r>
              <w:rPr>
                <w:b/>
                <w:bCs/>
                <w:color w:val="FFFFFF"/>
              </w:rPr>
              <w:t>POSITIONNEMENT</w:t>
            </w:r>
          </w:p>
          <w:p w14:paraId="6BFBF032" w14:textId="77777777" w:rsidR="00FC1367" w:rsidRPr="00D05705" w:rsidRDefault="00FC1367" w:rsidP="00B94F14">
            <w:pPr>
              <w:pStyle w:val="Standard"/>
              <w:spacing w:line="180" w:lineRule="exact"/>
              <w:jc w:val="center"/>
              <w:rPr>
                <w:b/>
                <w:bCs/>
                <w:color w:val="FFFFFF"/>
              </w:rPr>
            </w:pPr>
            <w:r w:rsidRPr="00D05705">
              <w:rPr>
                <w:b/>
                <w:bCs/>
                <w:color w:val="FFFFFF"/>
                <w:sz w:val="16"/>
              </w:rPr>
              <w:t>Zone Réseau</w:t>
            </w:r>
          </w:p>
        </w:tc>
      </w:tr>
      <w:tr w:rsidR="00FC1367" w:rsidRPr="002A01DF" w14:paraId="3F900BDA"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5282BD73" w14:textId="77777777" w:rsidR="00FC1367" w:rsidRPr="002A01DF" w:rsidRDefault="00FC1367" w:rsidP="00B94F14">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7CAACD39" w14:textId="77777777" w:rsidR="00FC1367" w:rsidRPr="002A01DF" w:rsidRDefault="00FC1367" w:rsidP="00B94F14">
            <w:pPr>
              <w:pStyle w:val="Standard"/>
              <w:jc w:val="center"/>
              <w:rPr>
                <w:b/>
                <w:bCs/>
                <w:color w:val="FFFFFF"/>
                <w:sz w:val="18"/>
              </w:rPr>
            </w:pPr>
            <w:r w:rsidRPr="002A01DF">
              <w:rPr>
                <w:b/>
                <w:bCs/>
                <w:color w:val="FFFFFF"/>
                <w:sz w:val="18"/>
              </w:rPr>
              <w:t>CLOUD</w:t>
            </w:r>
          </w:p>
        </w:tc>
      </w:tr>
      <w:tr w:rsidR="00FC1367" w14:paraId="62E41DBF" w14:textId="77777777" w:rsidTr="00B94F14">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142385B0" w14:textId="77777777" w:rsidR="00FC1367" w:rsidRPr="00DB7CB5" w:rsidRDefault="00EE2FC7" w:rsidP="00B94F14">
            <w:pPr>
              <w:pStyle w:val="Standard"/>
              <w:spacing w:line="240" w:lineRule="auto"/>
              <w:jc w:val="left"/>
            </w:pPr>
            <w:sdt>
              <w:sdtPr>
                <w:rPr>
                  <w:szCs w:val="18"/>
                </w:rPr>
                <w:id w:val="-1617759573"/>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DMZ</w:t>
            </w:r>
          </w:p>
          <w:p w14:paraId="31CC5C19" w14:textId="77777777" w:rsidR="00FC1367" w:rsidRPr="00DB7CB5" w:rsidRDefault="00EE2FC7" w:rsidP="00B94F14">
            <w:pPr>
              <w:pStyle w:val="Standard"/>
              <w:spacing w:line="240" w:lineRule="auto"/>
              <w:jc w:val="left"/>
            </w:pPr>
            <w:sdt>
              <w:sdtPr>
                <w:rPr>
                  <w:szCs w:val="18"/>
                </w:rPr>
                <w:id w:val="-416472934"/>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Zone privée</w:t>
            </w:r>
          </w:p>
          <w:p w14:paraId="07F5F68A" w14:textId="77777777" w:rsidR="00FC1367" w:rsidRPr="00DB7CB5" w:rsidRDefault="00EE2FC7" w:rsidP="00B94F14">
            <w:pPr>
              <w:pStyle w:val="Standard"/>
              <w:spacing w:line="240" w:lineRule="auto"/>
              <w:jc w:val="left"/>
            </w:pPr>
            <w:sdt>
              <w:sdtPr>
                <w:rPr>
                  <w:szCs w:val="18"/>
                </w:rPr>
                <w:id w:val="62760761"/>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01FFBC3E" w14:textId="77777777" w:rsidR="00FC1367" w:rsidRPr="00DB7CB5" w:rsidRDefault="00EE2FC7" w:rsidP="00B94F14">
            <w:pPr>
              <w:pStyle w:val="Standard"/>
              <w:spacing w:line="240" w:lineRule="auto"/>
              <w:jc w:val="left"/>
            </w:pPr>
            <w:sdt>
              <w:sdtPr>
                <w:rPr>
                  <w:szCs w:val="18"/>
                </w:rPr>
                <w:id w:val="-1830589063"/>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w:t>
            </w:r>
            <w:proofErr w:type="spellStart"/>
            <w:r w:rsidR="00FC1367" w:rsidRPr="00DB7CB5">
              <w:rPr>
                <w:color w:val="auto"/>
                <w:sz w:val="18"/>
                <w:szCs w:val="18"/>
              </w:rPr>
              <w:t>Elice</w:t>
            </w:r>
            <w:proofErr w:type="spellEnd"/>
          </w:p>
          <w:p w14:paraId="4AE53B2A" w14:textId="77777777" w:rsidR="00FC1367" w:rsidRPr="00DB7CB5" w:rsidRDefault="00EE2FC7" w:rsidP="00B94F14">
            <w:pPr>
              <w:pStyle w:val="Standard"/>
              <w:jc w:val="left"/>
            </w:pPr>
            <w:sdt>
              <w:sdtPr>
                <w:rPr>
                  <w:szCs w:val="18"/>
                </w:rPr>
                <w:id w:val="526682447"/>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GH central</w:t>
            </w:r>
          </w:p>
          <w:p w14:paraId="571B8D48" w14:textId="77777777" w:rsidR="00FC1367" w:rsidRPr="00DB7CB5" w:rsidRDefault="00EE2FC7" w:rsidP="00B94F14">
            <w:pPr>
              <w:pStyle w:val="Standard"/>
              <w:jc w:val="left"/>
            </w:pPr>
            <w:sdt>
              <w:sdtPr>
                <w:rPr>
                  <w:szCs w:val="18"/>
                </w:rPr>
                <w:id w:val="-420570109"/>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5707D786" w14:textId="77777777" w:rsidR="00FC1367" w:rsidRPr="00DB7CB5" w:rsidRDefault="00FC1367" w:rsidP="00B94F14">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64562212" w14:textId="77777777" w:rsidR="00FC1367" w:rsidRDefault="00FC1367" w:rsidP="00FC1367"/>
    <w:p w14:paraId="5765E5C7" w14:textId="77777777" w:rsidR="00FC1367" w:rsidRDefault="00FC1367" w:rsidP="00FC1367"/>
    <w:tbl>
      <w:tblPr>
        <w:tblStyle w:val="DATStandardLigne"/>
        <w:tblW w:w="10195" w:type="dxa"/>
        <w:tblLayout w:type="fixed"/>
        <w:tblLook w:val="0000" w:firstRow="0" w:lastRow="0" w:firstColumn="0" w:lastColumn="0" w:noHBand="0" w:noVBand="0"/>
      </w:tblPr>
      <w:tblGrid>
        <w:gridCol w:w="2825"/>
        <w:gridCol w:w="3119"/>
        <w:gridCol w:w="4251"/>
      </w:tblGrid>
      <w:tr w:rsidR="00FC1367" w14:paraId="7AB701F2"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7B2CE9F1" w14:textId="77777777" w:rsidR="00FC1367" w:rsidRDefault="00FC1367" w:rsidP="00B94F14">
            <w:pPr>
              <w:pStyle w:val="Standard"/>
              <w:spacing w:line="180" w:lineRule="exact"/>
              <w:jc w:val="center"/>
              <w:rPr>
                <w:b/>
                <w:bCs/>
                <w:color w:val="FFFFFF"/>
              </w:rPr>
            </w:pPr>
            <w:r>
              <w:rPr>
                <w:b/>
                <w:bCs/>
                <w:color w:val="FFFFFF"/>
              </w:rPr>
              <w:t>POSITIONNEMENT</w:t>
            </w:r>
          </w:p>
          <w:p w14:paraId="0517BCEA" w14:textId="77777777" w:rsidR="00FC1367" w:rsidRDefault="00FC1367" w:rsidP="00B94F14">
            <w:pPr>
              <w:pStyle w:val="Standard"/>
              <w:spacing w:line="180" w:lineRule="exact"/>
              <w:jc w:val="center"/>
              <w:rPr>
                <w:b/>
                <w:bCs/>
                <w:color w:val="FFFFFF"/>
              </w:rPr>
            </w:pPr>
            <w:r w:rsidRPr="002F0DDC">
              <w:rPr>
                <w:b/>
                <w:bCs/>
                <w:color w:val="FFFFFF"/>
                <w:sz w:val="16"/>
              </w:rPr>
              <w:t>Identification du VLAN pour un hébergement AP-HP</w:t>
            </w:r>
          </w:p>
        </w:tc>
      </w:tr>
      <w:tr w:rsidR="00FC1367" w:rsidRPr="002A01DF" w14:paraId="5F07727F"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2825" w:type="dxa"/>
            <w:tcBorders>
              <w:top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59D28FCF" w14:textId="77777777" w:rsidR="00FC1367" w:rsidRPr="002A01DF" w:rsidRDefault="00FC1367" w:rsidP="00B94F14">
            <w:pPr>
              <w:pStyle w:val="Standard"/>
              <w:jc w:val="center"/>
              <w:rPr>
                <w:bCs/>
                <w:color w:val="FFFFFF"/>
                <w:sz w:val="18"/>
              </w:rPr>
            </w:pPr>
            <w:r w:rsidRPr="002A01DF">
              <w:rPr>
                <w:b/>
                <w:bCs/>
                <w:color w:val="FFFFFF"/>
                <w:sz w:val="18"/>
              </w:rPr>
              <w:t>ENVIRONNEMENT</w:t>
            </w:r>
          </w:p>
        </w:tc>
        <w:tc>
          <w:tcPr>
            <w:tcW w:w="3119" w:type="dxa"/>
            <w:tcBorders>
              <w:top w:val="single" w:sz="12" w:space="0" w:color="FFFFFF" w:themeColor="background1"/>
              <w:left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7DE3CB71" w14:textId="77777777" w:rsidR="00FC1367" w:rsidRPr="002A01DF" w:rsidRDefault="00FC1367" w:rsidP="00B94F14">
            <w:pPr>
              <w:pStyle w:val="Standard"/>
              <w:jc w:val="center"/>
              <w:rPr>
                <w:bCs/>
                <w:color w:val="FFFFFF"/>
                <w:sz w:val="18"/>
              </w:rPr>
            </w:pPr>
            <w:r w:rsidRPr="002A01DF">
              <w:rPr>
                <w:b/>
                <w:bCs/>
                <w:color w:val="FFFFFF"/>
                <w:sz w:val="18"/>
              </w:rPr>
              <w:t>SENSIBILITÉ</w:t>
            </w:r>
          </w:p>
        </w:tc>
        <w:tc>
          <w:tcPr>
            <w:tcW w:w="4251" w:type="dxa"/>
            <w:tcBorders>
              <w:top w:val="single" w:sz="12" w:space="0" w:color="FFFFFF" w:themeColor="background1"/>
              <w:left w:val="single" w:sz="12" w:space="0" w:color="FFFFFF" w:themeColor="background1"/>
              <w:bottom w:val="single" w:sz="18" w:space="0" w:color="083575" w:themeColor="accent2"/>
            </w:tcBorders>
            <w:shd w:val="clear" w:color="auto" w:fill="083575" w:themeFill="accent2"/>
          </w:tcPr>
          <w:p w14:paraId="2700A6B0" w14:textId="77777777" w:rsidR="00FC1367" w:rsidRPr="002A01DF" w:rsidRDefault="00FC1367" w:rsidP="00B94F14">
            <w:pPr>
              <w:pStyle w:val="Standard"/>
              <w:jc w:val="center"/>
              <w:rPr>
                <w:b/>
                <w:bCs/>
                <w:color w:val="FFFFFF"/>
                <w:sz w:val="18"/>
              </w:rPr>
            </w:pPr>
            <w:r w:rsidRPr="002A01DF">
              <w:rPr>
                <w:b/>
                <w:bCs/>
                <w:color w:val="FFFFFF"/>
                <w:sz w:val="18"/>
              </w:rPr>
              <w:t>COUCHE</w:t>
            </w:r>
          </w:p>
        </w:tc>
      </w:tr>
      <w:tr w:rsidR="00FC1367" w:rsidRPr="000547EC" w14:paraId="44B1D88D" w14:textId="77777777" w:rsidTr="00B94F14">
        <w:trPr>
          <w:cnfStyle w:val="000000100000" w:firstRow="0" w:lastRow="0" w:firstColumn="0" w:lastColumn="0" w:oddVBand="0" w:evenVBand="0" w:oddHBand="1" w:evenHBand="0" w:firstRowFirstColumn="0" w:firstRowLastColumn="0" w:lastRowFirstColumn="0" w:lastRowLastColumn="0"/>
        </w:trPr>
        <w:tc>
          <w:tcPr>
            <w:tcW w:w="2825" w:type="dxa"/>
            <w:tcBorders>
              <w:top w:val="single" w:sz="18" w:space="0" w:color="083575" w:themeColor="accent2"/>
            </w:tcBorders>
          </w:tcPr>
          <w:p w14:paraId="3BC053B2" w14:textId="77777777" w:rsidR="00FC1367" w:rsidRPr="000547EC" w:rsidRDefault="00EE2FC7" w:rsidP="00B94F14">
            <w:pPr>
              <w:pStyle w:val="Standard"/>
              <w:spacing w:line="240" w:lineRule="auto"/>
              <w:jc w:val="left"/>
            </w:pPr>
            <w:sdt>
              <w:sdtPr>
                <w:rPr>
                  <w:szCs w:val="18"/>
                </w:rPr>
                <w:id w:val="2087175412"/>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Production</w:t>
            </w:r>
          </w:p>
          <w:p w14:paraId="5C579A2C" w14:textId="77777777" w:rsidR="00FC1367" w:rsidRPr="000547EC" w:rsidRDefault="00EE2FC7" w:rsidP="00B94F14">
            <w:pPr>
              <w:pStyle w:val="Standard"/>
              <w:spacing w:line="240" w:lineRule="auto"/>
              <w:jc w:val="left"/>
            </w:pPr>
            <w:sdt>
              <w:sdtPr>
                <w:rPr>
                  <w:szCs w:val="18"/>
                </w:rPr>
                <w:id w:val="433330617"/>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Pré-production</w:t>
            </w:r>
          </w:p>
          <w:p w14:paraId="27C260E7" w14:textId="77777777" w:rsidR="00FC1367" w:rsidRPr="000547EC" w:rsidRDefault="00EE2FC7" w:rsidP="00B94F14">
            <w:pPr>
              <w:pStyle w:val="Standard"/>
              <w:spacing w:line="240" w:lineRule="auto"/>
              <w:jc w:val="left"/>
            </w:pPr>
            <w:sdt>
              <w:sdtPr>
                <w:rPr>
                  <w:szCs w:val="18"/>
                </w:rPr>
                <w:id w:val="601842917"/>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Qualification</w:t>
            </w:r>
          </w:p>
          <w:p w14:paraId="670C4C5E" w14:textId="77777777" w:rsidR="00FC1367" w:rsidRPr="000547EC" w:rsidRDefault="00EE2FC7" w:rsidP="00B94F14">
            <w:pPr>
              <w:pStyle w:val="Standard"/>
              <w:spacing w:line="240" w:lineRule="auto"/>
              <w:jc w:val="left"/>
            </w:pPr>
            <w:sdt>
              <w:sdtPr>
                <w:rPr>
                  <w:szCs w:val="18"/>
                </w:rPr>
                <w:id w:val="-224228322"/>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Formation</w:t>
            </w:r>
          </w:p>
          <w:p w14:paraId="5DDA92CE" w14:textId="77777777" w:rsidR="00FC1367" w:rsidRPr="000547EC" w:rsidRDefault="00EE2FC7" w:rsidP="00B94F14">
            <w:pPr>
              <w:pStyle w:val="Standard"/>
              <w:spacing w:line="240" w:lineRule="auto"/>
              <w:jc w:val="left"/>
            </w:pPr>
            <w:sdt>
              <w:sdtPr>
                <w:rPr>
                  <w:szCs w:val="18"/>
                </w:rPr>
                <w:id w:val="-106972040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 xml:space="preserve">Autre : </w:t>
            </w:r>
            <w:r w:rsidR="00FC1367" w:rsidRPr="000547EC">
              <w:rPr>
                <w:bCs/>
                <w:i/>
                <w:color w:val="auto"/>
                <w:sz w:val="18"/>
                <w:szCs w:val="18"/>
              </w:rPr>
              <w:t>préciser</w:t>
            </w:r>
          </w:p>
        </w:tc>
        <w:tc>
          <w:tcPr>
            <w:tcW w:w="3119" w:type="dxa"/>
            <w:tcBorders>
              <w:top w:val="single" w:sz="18" w:space="0" w:color="083575" w:themeColor="accent2"/>
            </w:tcBorders>
          </w:tcPr>
          <w:p w14:paraId="253ECED1" w14:textId="77777777" w:rsidR="00FC1367" w:rsidRPr="000547EC" w:rsidRDefault="00EE2FC7" w:rsidP="00B94F14">
            <w:pPr>
              <w:pStyle w:val="Standard"/>
              <w:spacing w:line="240" w:lineRule="auto"/>
              <w:jc w:val="left"/>
            </w:pPr>
            <w:sdt>
              <w:sdtPr>
                <w:rPr>
                  <w:szCs w:val="18"/>
                </w:rPr>
                <w:id w:val="-319732467"/>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Public</w:t>
            </w:r>
          </w:p>
          <w:p w14:paraId="7590E391" w14:textId="77777777" w:rsidR="00FC1367" w:rsidRPr="000547EC" w:rsidRDefault="00EE2FC7" w:rsidP="00B94F14">
            <w:pPr>
              <w:pStyle w:val="Standard"/>
              <w:spacing w:line="240" w:lineRule="auto"/>
              <w:jc w:val="left"/>
            </w:pPr>
            <w:sdt>
              <w:sdtPr>
                <w:rPr>
                  <w:szCs w:val="18"/>
                </w:rPr>
                <w:id w:val="177651330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Santé</w:t>
            </w:r>
          </w:p>
          <w:p w14:paraId="527721FE" w14:textId="77777777" w:rsidR="00FC1367" w:rsidRPr="000547EC" w:rsidRDefault="00EE2FC7" w:rsidP="00B94F14">
            <w:pPr>
              <w:pStyle w:val="Standard"/>
              <w:spacing w:line="240" w:lineRule="auto"/>
              <w:jc w:val="left"/>
            </w:pPr>
            <w:sdt>
              <w:sdtPr>
                <w:rPr>
                  <w:szCs w:val="18"/>
                </w:rPr>
                <w:id w:val="-1818958730"/>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Entreprise</w:t>
            </w:r>
          </w:p>
          <w:p w14:paraId="3F5FF1E7" w14:textId="77777777" w:rsidR="00FC1367" w:rsidRPr="000547EC" w:rsidRDefault="00EE2FC7" w:rsidP="00B94F14">
            <w:pPr>
              <w:pStyle w:val="Standard"/>
              <w:spacing w:line="240" w:lineRule="auto"/>
              <w:jc w:val="left"/>
            </w:pPr>
            <w:sdt>
              <w:sdtPr>
                <w:rPr>
                  <w:szCs w:val="18"/>
                </w:rPr>
                <w:id w:val="-353498836"/>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HDS</w:t>
            </w:r>
          </w:p>
          <w:p w14:paraId="5ED00295" w14:textId="77777777" w:rsidR="00FC1367" w:rsidRPr="000547EC" w:rsidRDefault="00EE2FC7" w:rsidP="00B94F14">
            <w:pPr>
              <w:pStyle w:val="Standard"/>
              <w:jc w:val="left"/>
            </w:pPr>
            <w:sdt>
              <w:sdtPr>
                <w:rPr>
                  <w:szCs w:val="18"/>
                </w:rPr>
                <w:id w:val="969634689"/>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Recherche</w:t>
            </w:r>
            <w:r w:rsidR="00FC1367" w:rsidRPr="000547EC">
              <w:rPr>
                <w:b/>
                <w:color w:val="auto"/>
                <w:sz w:val="18"/>
                <w:szCs w:val="18"/>
              </w:rPr>
              <w:t> </w:t>
            </w:r>
          </w:p>
        </w:tc>
        <w:tc>
          <w:tcPr>
            <w:tcW w:w="4251" w:type="dxa"/>
            <w:tcBorders>
              <w:top w:val="single" w:sz="18" w:space="0" w:color="083575" w:themeColor="accent2"/>
            </w:tcBorders>
          </w:tcPr>
          <w:p w14:paraId="6CFFFBE5" w14:textId="77777777" w:rsidR="00FC1367" w:rsidRPr="000547EC" w:rsidRDefault="00EE2FC7" w:rsidP="00B94F14">
            <w:pPr>
              <w:pStyle w:val="Standard"/>
              <w:spacing w:line="240" w:lineRule="auto"/>
              <w:jc w:val="left"/>
            </w:pPr>
            <w:sdt>
              <w:sdtPr>
                <w:rPr>
                  <w:szCs w:val="18"/>
                </w:rPr>
                <w:id w:val="2050106259"/>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w:t>
            </w:r>
          </w:p>
          <w:p w14:paraId="336F845E" w14:textId="77777777" w:rsidR="00FC1367" w:rsidRPr="000547EC" w:rsidRDefault="00EE2FC7" w:rsidP="00B94F14">
            <w:pPr>
              <w:pStyle w:val="Standard"/>
              <w:spacing w:line="240" w:lineRule="auto"/>
              <w:jc w:val="left"/>
            </w:pPr>
            <w:sdt>
              <w:sdtPr>
                <w:rPr>
                  <w:szCs w:val="18"/>
                </w:rPr>
                <w:id w:val="52587559"/>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Application</w:t>
            </w:r>
          </w:p>
          <w:p w14:paraId="5835CD82" w14:textId="77777777" w:rsidR="00FC1367" w:rsidRPr="000547EC" w:rsidRDefault="00EE2FC7" w:rsidP="00B94F14">
            <w:pPr>
              <w:pStyle w:val="Standard"/>
              <w:spacing w:line="240" w:lineRule="auto"/>
              <w:jc w:val="left"/>
            </w:pPr>
            <w:sdt>
              <w:sdtPr>
                <w:rPr>
                  <w:szCs w:val="18"/>
                </w:rPr>
                <w:id w:val="1935851922"/>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Données</w:t>
            </w:r>
          </w:p>
          <w:p w14:paraId="2319D962" w14:textId="77777777" w:rsidR="00FC1367" w:rsidRPr="000547EC" w:rsidRDefault="00EE2FC7" w:rsidP="00B94F14">
            <w:pPr>
              <w:pStyle w:val="Standard"/>
              <w:spacing w:line="240" w:lineRule="auto"/>
              <w:jc w:val="left"/>
            </w:pPr>
            <w:sdt>
              <w:sdtPr>
                <w:rPr>
                  <w:szCs w:val="18"/>
                </w:rPr>
                <w:id w:val="1373970242"/>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 &amp; Application</w:t>
            </w:r>
          </w:p>
          <w:p w14:paraId="31B54052" w14:textId="77777777" w:rsidR="00FC1367" w:rsidRPr="000547EC" w:rsidRDefault="00EE2FC7" w:rsidP="00B94F14">
            <w:pPr>
              <w:pStyle w:val="Standard"/>
              <w:jc w:val="left"/>
            </w:pPr>
            <w:sdt>
              <w:sdtPr>
                <w:rPr>
                  <w:szCs w:val="18"/>
                </w:rPr>
                <w:id w:val="1649394753"/>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Application &amp; Données</w:t>
            </w:r>
          </w:p>
          <w:p w14:paraId="11715AB7" w14:textId="77777777" w:rsidR="00FC1367" w:rsidRPr="000547EC" w:rsidRDefault="00EE2FC7" w:rsidP="00B94F14">
            <w:pPr>
              <w:pStyle w:val="Standard"/>
              <w:jc w:val="left"/>
            </w:pPr>
            <w:sdt>
              <w:sdtPr>
                <w:rPr>
                  <w:szCs w:val="18"/>
                </w:rPr>
                <w:id w:val="133742410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 &amp; Application &amp; Données</w:t>
            </w:r>
          </w:p>
        </w:tc>
      </w:tr>
    </w:tbl>
    <w:p w14:paraId="75CD6A4B" w14:textId="77777777" w:rsidR="00FC1367" w:rsidRDefault="00FC1367" w:rsidP="00FC1367"/>
    <w:p w14:paraId="6473AD9D" w14:textId="77777777" w:rsidR="00FC1367" w:rsidRDefault="00FC1367" w:rsidP="00FC1367"/>
    <w:tbl>
      <w:tblPr>
        <w:tblStyle w:val="DATStandardLigne"/>
        <w:tblW w:w="10195" w:type="dxa"/>
        <w:tblLayout w:type="fixed"/>
        <w:tblLook w:val="0000" w:firstRow="0" w:lastRow="0" w:firstColumn="0" w:lastColumn="0" w:noHBand="0" w:noVBand="0"/>
      </w:tblPr>
      <w:tblGrid>
        <w:gridCol w:w="10195"/>
      </w:tblGrid>
      <w:tr w:rsidR="00FC1367" w14:paraId="471EAA7A"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44D84F4E" w14:textId="77777777" w:rsidR="00FC1367" w:rsidRDefault="00FC1367" w:rsidP="00B94F14">
            <w:pPr>
              <w:pStyle w:val="Standard"/>
              <w:spacing w:line="180" w:lineRule="exact"/>
              <w:jc w:val="center"/>
              <w:rPr>
                <w:b/>
                <w:bCs/>
                <w:color w:val="FFFFFF"/>
              </w:rPr>
            </w:pPr>
            <w:r>
              <w:rPr>
                <w:b/>
                <w:bCs/>
                <w:color w:val="FFFFFF"/>
              </w:rPr>
              <w:lastRenderedPageBreak/>
              <w:t>POSITIONNEMENT</w:t>
            </w:r>
          </w:p>
          <w:p w14:paraId="3967330F" w14:textId="77777777" w:rsidR="00FC1367" w:rsidRDefault="00FC1367" w:rsidP="00B94F14">
            <w:pPr>
              <w:pStyle w:val="Standard"/>
              <w:spacing w:line="180" w:lineRule="exact"/>
              <w:jc w:val="center"/>
              <w:rPr>
                <w:b/>
                <w:bCs/>
                <w:color w:val="FFFFFF"/>
              </w:rPr>
            </w:pPr>
            <w:r w:rsidRPr="00BF4E6D">
              <w:rPr>
                <w:b/>
                <w:bCs/>
                <w:color w:val="FFFFFF"/>
                <w:sz w:val="16"/>
              </w:rPr>
              <w:t>Identification du sous-réseau pour un hébergement Cloud</w:t>
            </w:r>
          </w:p>
        </w:tc>
      </w:tr>
      <w:tr w:rsidR="00FC1367" w:rsidRPr="00F85F68" w14:paraId="67D54A1A" w14:textId="77777777" w:rsidTr="00B94F14">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7E7EF6F6" w14:textId="77777777" w:rsidR="00FC1367" w:rsidRPr="00F85F68" w:rsidRDefault="00FC1367" w:rsidP="00B94F14">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7C88C8B1" w14:textId="77777777" w:rsidR="00FC1367" w:rsidRDefault="00FC1367" w:rsidP="00FC1367"/>
    <w:p w14:paraId="26883B2B" w14:textId="77777777" w:rsidR="00FC1367" w:rsidRDefault="00FC1367" w:rsidP="00FC1367"/>
    <w:tbl>
      <w:tblPr>
        <w:tblStyle w:val="DATStandardLigne"/>
        <w:tblW w:w="10195" w:type="dxa"/>
        <w:tblLayout w:type="fixed"/>
        <w:tblLook w:val="0000" w:firstRow="0" w:lastRow="0" w:firstColumn="0" w:lastColumn="0" w:noHBand="0" w:noVBand="0"/>
      </w:tblPr>
      <w:tblGrid>
        <w:gridCol w:w="10195"/>
      </w:tblGrid>
      <w:tr w:rsidR="00FC1367" w14:paraId="08DEDE64"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5352A6AE" w14:textId="77777777" w:rsidR="00FC1367" w:rsidRDefault="00FC1367" w:rsidP="00B94F14">
            <w:pPr>
              <w:pStyle w:val="Standard"/>
              <w:spacing w:line="180" w:lineRule="exact"/>
              <w:jc w:val="center"/>
              <w:rPr>
                <w:b/>
                <w:bCs/>
                <w:color w:val="FFFFFF"/>
              </w:rPr>
            </w:pPr>
            <w:r>
              <w:rPr>
                <w:b/>
                <w:bCs/>
                <w:color w:val="FFFFFF"/>
              </w:rPr>
              <w:t>POSITIONNEMENT</w:t>
            </w:r>
          </w:p>
          <w:p w14:paraId="24D134AF" w14:textId="77777777" w:rsidR="00FC1367" w:rsidRDefault="00FC1367" w:rsidP="00B94F14">
            <w:pPr>
              <w:pStyle w:val="Standard"/>
              <w:spacing w:line="180" w:lineRule="exact"/>
              <w:jc w:val="center"/>
              <w:rPr>
                <w:b/>
                <w:bCs/>
                <w:color w:val="FFFFFF"/>
              </w:rPr>
            </w:pPr>
            <w:r w:rsidRPr="002806A5">
              <w:rPr>
                <w:b/>
                <w:bCs/>
                <w:color w:val="FFFFFF"/>
                <w:sz w:val="16"/>
              </w:rPr>
              <w:t xml:space="preserve">Identification du </w:t>
            </w:r>
            <w:proofErr w:type="spellStart"/>
            <w:r w:rsidRPr="002806A5">
              <w:rPr>
                <w:b/>
                <w:bCs/>
                <w:color w:val="FFFFFF"/>
                <w:sz w:val="16"/>
              </w:rPr>
              <w:t>namespace</w:t>
            </w:r>
            <w:proofErr w:type="spellEnd"/>
            <w:r w:rsidRPr="002806A5">
              <w:rPr>
                <w:b/>
                <w:bCs/>
                <w:color w:val="FFFFFF"/>
                <w:sz w:val="16"/>
              </w:rPr>
              <w:t xml:space="preserve"> </w:t>
            </w:r>
            <w:proofErr w:type="spellStart"/>
            <w:r w:rsidRPr="002806A5">
              <w:rPr>
                <w:b/>
                <w:bCs/>
                <w:color w:val="FFFFFF"/>
                <w:sz w:val="16"/>
              </w:rPr>
              <w:t>Kubernetes</w:t>
            </w:r>
            <w:proofErr w:type="spellEnd"/>
          </w:p>
        </w:tc>
      </w:tr>
      <w:tr w:rsidR="00FC1367" w:rsidRPr="00F85F68" w14:paraId="33C5E99F" w14:textId="77777777" w:rsidTr="00B94F14">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69065A5F" w14:textId="77777777" w:rsidR="00FC1367" w:rsidRPr="002806A5" w:rsidRDefault="00FC1367" w:rsidP="00B94F14">
            <w:pPr>
              <w:jc w:val="both"/>
            </w:pPr>
            <w:r>
              <w:rPr>
                <w:rFonts w:cstheme="minorHAnsi"/>
                <w:i/>
                <w:color w:val="8F8F8F" w:themeColor="background2" w:themeShade="BF"/>
              </w:rPr>
              <w:t xml:space="preserve">Pour un composant amené à être exécuté sous forme d’un conteneur dans un </w:t>
            </w:r>
            <w:proofErr w:type="spellStart"/>
            <w:r>
              <w:rPr>
                <w:rFonts w:cstheme="minorHAnsi"/>
                <w:i/>
                <w:color w:val="8F8F8F" w:themeColor="background2" w:themeShade="BF"/>
              </w:rPr>
              <w:t>pod</w:t>
            </w:r>
            <w:proofErr w:type="spellEnd"/>
            <w:r>
              <w:rPr>
                <w:rFonts w:cstheme="minorHAnsi"/>
                <w:i/>
                <w:color w:val="8F8F8F" w:themeColor="background2" w:themeShade="BF"/>
              </w:rPr>
              <w:t xml:space="preserv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il faut indiquer le </w:t>
            </w:r>
            <w:proofErr w:type="spellStart"/>
            <w:r>
              <w:rPr>
                <w:rFonts w:cstheme="minorHAnsi"/>
                <w:i/>
                <w:color w:val="8F8F8F" w:themeColor="background2" w:themeShade="BF"/>
              </w:rPr>
              <w:t>namespace</w:t>
            </w:r>
            <w:proofErr w:type="spellEnd"/>
            <w:r>
              <w:rPr>
                <w:rFonts w:cstheme="minorHAnsi"/>
                <w:i/>
                <w:color w:val="8F8F8F" w:themeColor="background2" w:themeShade="BF"/>
              </w:rPr>
              <w:t>.</w:t>
            </w:r>
          </w:p>
        </w:tc>
      </w:tr>
    </w:tbl>
    <w:p w14:paraId="4AA03CF2" w14:textId="77777777" w:rsidR="00FC1367" w:rsidRDefault="00FC1367" w:rsidP="00FC1367"/>
    <w:p w14:paraId="004EF4FF" w14:textId="77777777" w:rsidR="00FC1367" w:rsidRDefault="00FC1367" w:rsidP="005E7D2F">
      <w:pPr>
        <w:pStyle w:val="Titre6"/>
      </w:pPr>
      <w:r>
        <w:t>Répartition de la charge</w:t>
      </w:r>
    </w:p>
    <w:p w14:paraId="70198F62"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1F9E9E03" w14:textId="332C1053" w:rsidR="00FC1367" w:rsidRDefault="00FC1367" w:rsidP="00FC1367">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F557D3" w:rsidRPr="00DD2E7C" w14:paraId="6483CD81"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6B7AE3D8" w14:textId="77777777" w:rsidR="00F557D3" w:rsidRPr="00DD2E7C" w:rsidRDefault="00F557D3" w:rsidP="008E6FAD">
            <w:pPr>
              <w:rPr>
                <w:color w:val="FFFFFF" w:themeColor="background1"/>
              </w:rPr>
            </w:pPr>
            <w:r w:rsidRPr="00DD2E7C">
              <w:rPr>
                <w:color w:val="FFFFFF" w:themeColor="background1"/>
              </w:rPr>
              <w:t>REPARTITION DE CHARGE</w:t>
            </w:r>
          </w:p>
        </w:tc>
      </w:tr>
      <w:tr w:rsidR="00F557D3" w:rsidRPr="00DD2E7C" w14:paraId="2A2DA835"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2F6FA767" w14:textId="77777777" w:rsidR="00F557D3" w:rsidRPr="00DD2E7C" w:rsidRDefault="00F557D3" w:rsidP="008E6FAD">
            <w:pPr>
              <w:spacing w:line="180" w:lineRule="exact"/>
              <w:rPr>
                <w:bCs/>
                <w:caps w:val="0"/>
                <w:color w:val="FFFFFF"/>
                <w:sz w:val="18"/>
              </w:rPr>
            </w:pPr>
            <w:r w:rsidRPr="00DD2E7C">
              <w:rPr>
                <w:bCs/>
                <w:caps w:val="0"/>
                <w:color w:val="FFFFFF"/>
                <w:sz w:val="18"/>
              </w:rPr>
              <w:t xml:space="preserve">EQUIPEMENT </w:t>
            </w:r>
          </w:p>
          <w:p w14:paraId="6975F694" w14:textId="77777777" w:rsidR="00F557D3" w:rsidRPr="00DD2E7C" w:rsidRDefault="00F557D3" w:rsidP="008E6FAD">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6D8175A3"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1A8AE14F"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5CF2472C"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55A15B05" w14:textId="77777777" w:rsidR="00F557D3" w:rsidRPr="00DD2E7C" w:rsidRDefault="00F557D3" w:rsidP="008E6FA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F557D3" w:rsidRPr="00CA19A6" w14:paraId="0946E71A"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349AC77B" w14:textId="77777777" w:rsidR="00F557D3" w:rsidRPr="00CA19A6" w:rsidRDefault="00F557D3" w:rsidP="008E6FAD">
            <w:pPr>
              <w:rPr>
                <w:sz w:val="18"/>
              </w:rPr>
            </w:pPr>
            <w:r w:rsidRPr="00CA19A6">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30E38570"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834C8C">
              <w:rPr>
                <w:rFonts w:cs="Open Sans"/>
                <w:i/>
                <w:color w:val="808080"/>
                <w:sz w:val="18"/>
              </w:rPr>
              <w:t>VIP à mettre en œuvre</w:t>
            </w:r>
          </w:p>
        </w:tc>
        <w:tc>
          <w:tcPr>
            <w:tcW w:w="2223" w:type="dxa"/>
          </w:tcPr>
          <w:p w14:paraId="2382E5AB" w14:textId="77777777" w:rsidR="00F557D3" w:rsidRPr="00CD36FA"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D36FA">
              <w:rPr>
                <w:rFonts w:cs="Open Sans"/>
                <w:i/>
                <w:color w:val="808080"/>
                <w:sz w:val="18"/>
              </w:rPr>
              <w:t>Round Robin, Actif / Passif, Least Connexion …</w:t>
            </w:r>
          </w:p>
        </w:tc>
        <w:tc>
          <w:tcPr>
            <w:tcW w:w="3307" w:type="dxa"/>
          </w:tcPr>
          <w:p w14:paraId="6FB18BA3"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Pr>
                <w:rFonts w:cs="Open Sans"/>
                <w:i/>
                <w:color w:val="808080"/>
                <w:sz w:val="18"/>
              </w:rPr>
              <w:t>Healthcheck</w:t>
            </w:r>
            <w:proofErr w:type="spellEnd"/>
            <w:r w:rsidRPr="00834C8C">
              <w:rPr>
                <w:rFonts w:cs="Open Sans"/>
                <w:i/>
                <w:color w:val="808080"/>
                <w:sz w:val="18"/>
              </w:rPr>
              <w:t xml:space="preserve"> à mettre en œuvre</w:t>
            </w:r>
          </w:p>
        </w:tc>
      </w:tr>
      <w:tr w:rsidR="00F557D3" w:rsidRPr="00CA19A6" w14:paraId="5328C0E0" w14:textId="77777777" w:rsidTr="008E6FA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001C7FBB" w14:textId="77777777" w:rsidR="00F557D3" w:rsidRPr="00CA19A6" w:rsidRDefault="00F557D3" w:rsidP="008E6FAD">
            <w:pPr>
              <w:rPr>
                <w:sz w:val="18"/>
              </w:rPr>
            </w:pPr>
          </w:p>
        </w:tc>
        <w:tc>
          <w:tcPr>
            <w:tcW w:w="2760" w:type="dxa"/>
            <w:tcBorders>
              <w:top w:val="dashed" w:sz="4" w:space="0" w:color="083575" w:themeColor="accent2"/>
            </w:tcBorders>
          </w:tcPr>
          <w:p w14:paraId="605CCDA6"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634A334B"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309EB23E"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r>
    </w:tbl>
    <w:p w14:paraId="3C7B1C51" w14:textId="59FA12EF" w:rsidR="00F557D3" w:rsidRDefault="00F557D3" w:rsidP="00F557D3"/>
    <w:p w14:paraId="45209E9A" w14:textId="77777777" w:rsidR="00FC1367" w:rsidRDefault="00FC1367" w:rsidP="00F557D3"/>
    <w:p w14:paraId="60784B67" w14:textId="77777777" w:rsidR="00FC1367" w:rsidRDefault="00FC1367" w:rsidP="00F557D3">
      <w:pPr>
        <w:rPr>
          <w:color w:val="auto"/>
        </w:rPr>
        <w:sectPr w:rsidR="00FC1367" w:rsidSect="00645A39">
          <w:pgSz w:w="11906" w:h="16838" w:code="9"/>
          <w:pgMar w:top="1134" w:right="851" w:bottom="567" w:left="851" w:header="567" w:footer="567" w:gutter="0"/>
          <w:cols w:space="708"/>
          <w:titlePg/>
          <w:docGrid w:linePitch="360"/>
        </w:sectPr>
      </w:pPr>
    </w:p>
    <w:p w14:paraId="5DDC4F1D" w14:textId="3A42B206" w:rsidR="00203A8B" w:rsidRDefault="00203A8B" w:rsidP="005E7D2F">
      <w:pPr>
        <w:pStyle w:val="Titre4"/>
      </w:pPr>
      <w:bookmarkStart w:id="27" w:name="_Toc135732433"/>
      <w:r>
        <w:lastRenderedPageBreak/>
        <w:t xml:space="preserve">Couche </w:t>
      </w:r>
      <w:r w:rsidR="006B791F">
        <w:t>Donn</w:t>
      </w:r>
      <w:r w:rsidR="006B791F" w:rsidRPr="00203A8B">
        <w:rPr>
          <w:sz w:val="22"/>
        </w:rPr>
        <w:t>é</w:t>
      </w:r>
      <w:r w:rsidR="006B791F">
        <w:rPr>
          <w:sz w:val="22"/>
        </w:rPr>
        <w:t>es</w:t>
      </w:r>
      <w:bookmarkEnd w:id="27"/>
    </w:p>
    <w:p w14:paraId="7C8E8C7E" w14:textId="7B8AACA5" w:rsidR="000F4939" w:rsidRDefault="00203A8B" w:rsidP="000F4939">
      <w:pPr>
        <w:pStyle w:val="Textedesaisie"/>
        <w:jc w:val="both"/>
        <w:rPr>
          <w:rFonts w:cstheme="minorHAnsi"/>
          <w:b/>
          <w:i/>
          <w:color w:val="8F8F8F" w:themeColor="background2" w:themeShade="BF"/>
          <w:u w:val="single"/>
        </w:rPr>
      </w:pPr>
      <w:r>
        <w:rPr>
          <w:rFonts w:cstheme="minorHAnsi"/>
          <w:i/>
          <w:color w:val="8F8F8F" w:themeColor="background2" w:themeShade="BF"/>
        </w:rPr>
        <w:t>L’objectif est de décrire en détail chacun des composants const</w:t>
      </w:r>
      <w:r w:rsidR="001969F6">
        <w:rPr>
          <w:rFonts w:cstheme="minorHAnsi"/>
          <w:i/>
          <w:color w:val="8F8F8F" w:themeColor="background2" w:themeShade="BF"/>
        </w:rPr>
        <w:t>ituant la couche Données</w:t>
      </w:r>
      <w:r w:rsidR="000F4939" w:rsidRPr="00A51385">
        <w:rPr>
          <w:rFonts w:cstheme="minorHAnsi"/>
          <w:i/>
          <w:color w:val="8F8F8F" w:themeColor="background2" w:themeShade="BF"/>
        </w:rPr>
        <w:t>.</w:t>
      </w:r>
      <w:r w:rsidR="000F4939" w:rsidRPr="000F4939">
        <w:rPr>
          <w:rFonts w:cstheme="minorHAnsi"/>
          <w:b/>
          <w:i/>
          <w:color w:val="8F8F8F" w:themeColor="background2" w:themeShade="BF"/>
        </w:rPr>
        <w:t xml:space="preserve"> </w:t>
      </w:r>
      <w:r w:rsidR="000F4939" w:rsidRPr="00A51385">
        <w:rPr>
          <w:rFonts w:cstheme="minorHAnsi"/>
          <w:i/>
          <w:color w:val="8F8F8F" w:themeColor="background2" w:themeShade="BF"/>
        </w:rPr>
        <w:t>Un schéma peut être utilisé.</w:t>
      </w:r>
      <w:r w:rsidR="000F4939" w:rsidRPr="00A51385">
        <w:rPr>
          <w:rFonts w:cstheme="minorHAnsi"/>
          <w:color w:val="8F8F8F" w:themeColor="background2" w:themeShade="BF"/>
        </w:rPr>
        <w:t xml:space="preserve"> </w:t>
      </w:r>
      <w:r w:rsidR="000F4939">
        <w:rPr>
          <w:rFonts w:cstheme="minorHAnsi"/>
          <w:b/>
          <w:i/>
          <w:color w:val="8F8F8F" w:themeColor="background2" w:themeShade="BF"/>
          <w:u w:val="single"/>
        </w:rPr>
        <w:t xml:space="preserve">Si le schéma est une copie d’écran, </w:t>
      </w:r>
      <w:r w:rsidR="000F4939" w:rsidRPr="00AA64BF">
        <w:rPr>
          <w:rFonts w:cstheme="minorHAnsi"/>
          <w:b/>
          <w:i/>
          <w:color w:val="8F8F8F" w:themeColor="background2" w:themeShade="BF"/>
          <w:u w:val="single"/>
        </w:rPr>
        <w:t>le document source doit être fourni afin que celui-ci puisse faire l’objet de modification en fonction des évolutions de la solution décrite.</w:t>
      </w:r>
    </w:p>
    <w:p w14:paraId="67D3EF90" w14:textId="77777777" w:rsidR="00203A8B" w:rsidRDefault="00203A8B" w:rsidP="00203A8B">
      <w:pPr>
        <w:jc w:val="both"/>
      </w:pPr>
      <w:r>
        <w:rPr>
          <w:rFonts w:cstheme="minorHAnsi"/>
          <w:i/>
          <w:color w:val="8F8F8F" w:themeColor="background2" w:themeShade="BF"/>
        </w:rPr>
        <w:t>Le paragraphe suivant est à itérer autant de fois qu’il y a de composants différents au s</w:t>
      </w:r>
      <w:r w:rsidR="00635470">
        <w:rPr>
          <w:rFonts w:cstheme="minorHAnsi"/>
          <w:i/>
          <w:color w:val="8F8F8F" w:themeColor="background2" w:themeShade="BF"/>
        </w:rPr>
        <w:t>ein de la couche</w:t>
      </w:r>
      <w:r>
        <w:rPr>
          <w:rFonts w:cstheme="minorHAnsi"/>
          <w:i/>
          <w:color w:val="8F8F8F" w:themeColor="background2" w:themeShade="BF"/>
        </w:rPr>
        <w:t>.</w:t>
      </w:r>
    </w:p>
    <w:p w14:paraId="489A53F5" w14:textId="28416CC8" w:rsidR="00203A8B" w:rsidRDefault="00203A8B" w:rsidP="00203A8B"/>
    <w:p w14:paraId="5EB017C3" w14:textId="77777777" w:rsidR="00FC1367" w:rsidRPr="001B6261" w:rsidRDefault="00FC1367" w:rsidP="006D4A89">
      <w:pPr>
        <w:pStyle w:val="Titre5"/>
      </w:pPr>
      <w:r w:rsidRPr="001B6261">
        <w:t xml:space="preserve">Composant n°1 </w:t>
      </w:r>
    </w:p>
    <w:p w14:paraId="248C75FF" w14:textId="77777777" w:rsidR="00FC1367" w:rsidRPr="00DD7ED8" w:rsidRDefault="00FC1367" w:rsidP="005E7D2F">
      <w:pPr>
        <w:pStyle w:val="Titre6"/>
      </w:pPr>
      <w:r w:rsidRPr="00DD7ED8">
        <w:t>Rôle</w:t>
      </w:r>
    </w:p>
    <w:p w14:paraId="3B978F87" w14:textId="77777777" w:rsidR="00FC1367" w:rsidRDefault="00FC1367" w:rsidP="00FC1367">
      <w:r>
        <w:rPr>
          <w:rFonts w:cstheme="minorHAnsi"/>
          <w:i/>
          <w:color w:val="8F8F8F" w:themeColor="background2" w:themeShade="BF"/>
        </w:rPr>
        <w:t>L’objectif est de décrire ce que fait le composant</w:t>
      </w:r>
    </w:p>
    <w:p w14:paraId="406A0A5B" w14:textId="77777777" w:rsidR="00FC1367" w:rsidRDefault="00FC1367" w:rsidP="00FC1367"/>
    <w:p w14:paraId="3F1C1682" w14:textId="77777777" w:rsidR="00FC1367" w:rsidRDefault="00FC1367" w:rsidP="005E7D2F">
      <w:pPr>
        <w:pStyle w:val="Titre6"/>
      </w:pPr>
      <w:r>
        <w:t>Caractéristiques techniques</w:t>
      </w:r>
    </w:p>
    <w:p w14:paraId="33983DB6"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L’objectif de ce tableau est de présenter l’ensemble des solutions logicielles installées (hors système d’exploitation) sur ce composant</w:t>
      </w:r>
    </w:p>
    <w:p w14:paraId="728449B4" w14:textId="77777777" w:rsidR="00FC1367" w:rsidRDefault="00FC1367" w:rsidP="00FC1367"/>
    <w:tbl>
      <w:tblPr>
        <w:tblStyle w:val="DATStandardLigne"/>
        <w:tblW w:w="10195" w:type="dxa"/>
        <w:tblLook w:val="00A0" w:firstRow="1" w:lastRow="0" w:firstColumn="1" w:lastColumn="0" w:noHBand="0" w:noVBand="0"/>
      </w:tblPr>
      <w:tblGrid>
        <w:gridCol w:w="2548"/>
        <w:gridCol w:w="2267"/>
        <w:gridCol w:w="1701"/>
        <w:gridCol w:w="3679"/>
      </w:tblGrid>
      <w:tr w:rsidR="00FC1367" w:rsidRPr="000C31C5" w14:paraId="24AA8D80" w14:textId="77777777" w:rsidTr="00B94F14">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580C6F62" w14:textId="77777777" w:rsidR="00FC1367" w:rsidRPr="000C31C5" w:rsidRDefault="00FC1367" w:rsidP="00B94F14">
            <w:pPr>
              <w:rPr>
                <w:color w:val="FFFFFF" w:themeColor="background1"/>
              </w:rPr>
            </w:pPr>
            <w:r w:rsidRPr="000C31C5">
              <w:rPr>
                <w:color w:val="FFFFFF" w:themeColor="background1"/>
              </w:rPr>
              <w:t>LOGICIEL</w:t>
            </w:r>
          </w:p>
        </w:tc>
        <w:tc>
          <w:tcPr>
            <w:tcW w:w="2267" w:type="dxa"/>
          </w:tcPr>
          <w:p w14:paraId="7019D924" w14:textId="77777777" w:rsidR="00FC1367" w:rsidRPr="000C31C5" w:rsidRDefault="00FC1367"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2AAC326A" w14:textId="77777777" w:rsidR="00FC1367" w:rsidRDefault="00FC1367"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2B16DB8F" w14:textId="77777777" w:rsidR="00FC1367" w:rsidRPr="000C31C5" w:rsidRDefault="00FC1367"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26F1C8A1" w14:textId="77777777" w:rsidR="00FC1367" w:rsidRPr="000C31C5" w:rsidRDefault="00FC1367"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FC1367" w:rsidRPr="00D2765E" w14:paraId="289544C9" w14:textId="77777777" w:rsidTr="00B94F1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3E032624" w14:textId="77777777" w:rsidR="00FC1367" w:rsidRPr="00D2765E" w:rsidRDefault="00FC1367" w:rsidP="00B94F14">
            <w:pPr>
              <w:rPr>
                <w:sz w:val="18"/>
                <w:szCs w:val="18"/>
              </w:rPr>
            </w:pPr>
          </w:p>
        </w:tc>
        <w:tc>
          <w:tcPr>
            <w:tcW w:w="2267" w:type="dxa"/>
          </w:tcPr>
          <w:p w14:paraId="19DB073A" w14:textId="77777777" w:rsidR="00FC1367" w:rsidRPr="00D2765E" w:rsidRDefault="00FC1367" w:rsidP="00B94F14">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02B0EEE0" w14:textId="77777777" w:rsidR="00FC1367" w:rsidRPr="00D2765E" w:rsidRDefault="00FC1367" w:rsidP="00B94F14">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58C8C0B2" w14:textId="77777777" w:rsidR="00FC1367" w:rsidRPr="00D2765E" w:rsidRDefault="00FC1367" w:rsidP="00B94F14">
            <w:pPr>
              <w:cnfStyle w:val="000000100000" w:firstRow="0" w:lastRow="0" w:firstColumn="0" w:lastColumn="0" w:oddVBand="0" w:evenVBand="0" w:oddHBand="1" w:evenHBand="0" w:firstRowFirstColumn="0" w:firstRowLastColumn="0" w:lastRowFirstColumn="0" w:lastRowLastColumn="0"/>
              <w:rPr>
                <w:sz w:val="18"/>
                <w:szCs w:val="18"/>
              </w:rPr>
            </w:pPr>
          </w:p>
        </w:tc>
      </w:tr>
    </w:tbl>
    <w:p w14:paraId="57601894" w14:textId="52AE4D38" w:rsidR="000F4939" w:rsidRDefault="000F4939" w:rsidP="00FC1367"/>
    <w:tbl>
      <w:tblPr>
        <w:tblStyle w:val="DATStandardLigne"/>
        <w:tblW w:w="10185" w:type="dxa"/>
        <w:tblLook w:val="00A0" w:firstRow="1" w:lastRow="0" w:firstColumn="1" w:lastColumn="0" w:noHBand="0" w:noVBand="0"/>
      </w:tblPr>
      <w:tblGrid>
        <w:gridCol w:w="3238"/>
        <w:gridCol w:w="2835"/>
        <w:gridCol w:w="385"/>
        <w:gridCol w:w="3727"/>
      </w:tblGrid>
      <w:tr w:rsidR="006E0E7A" w:rsidRPr="00B80376" w14:paraId="6F3AAACB"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4C6057E3" w14:textId="77777777" w:rsidR="006E0E7A" w:rsidRDefault="006E0E7A" w:rsidP="00B91ED7">
            <w:pPr>
              <w:spacing w:line="180" w:lineRule="exact"/>
              <w:rPr>
                <w:color w:val="FFFFFF" w:themeColor="background1"/>
              </w:rPr>
            </w:pPr>
            <w:r>
              <w:rPr>
                <w:color w:val="FFFFFF" w:themeColor="background1"/>
              </w:rPr>
              <w:t>INFRASTRUCTURE</w:t>
            </w:r>
          </w:p>
          <w:p w14:paraId="27186DD7" w14:textId="77777777" w:rsidR="006E0E7A" w:rsidRPr="00B80376" w:rsidRDefault="006E0E7A" w:rsidP="00B91ED7">
            <w:pPr>
              <w:spacing w:line="180" w:lineRule="exact"/>
              <w:rPr>
                <w:color w:val="FFFFFF" w:themeColor="background1"/>
              </w:rPr>
            </w:pPr>
            <w:r w:rsidRPr="00DD2E7C">
              <w:rPr>
                <w:bCs/>
                <w:smallCaps/>
                <w:color w:val="FFFFFF"/>
                <w:sz w:val="16"/>
              </w:rPr>
              <w:t>PORTEUSE DU COMPOSANT</w:t>
            </w:r>
          </w:p>
        </w:tc>
      </w:tr>
      <w:tr w:rsidR="006E0E7A" w:rsidRPr="002810DA" w14:paraId="7DE5693A"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238" w:type="dxa"/>
            <w:tcBorders>
              <w:top w:val="single" w:sz="12" w:space="0" w:color="FFFFFF" w:themeColor="background1"/>
            </w:tcBorders>
          </w:tcPr>
          <w:p w14:paraId="38B717D8" w14:textId="77777777" w:rsidR="006E0E7A" w:rsidRPr="002810DA" w:rsidRDefault="006E0E7A" w:rsidP="00B91ED7">
            <w:pPr>
              <w:rPr>
                <w:color w:val="FFFFFF" w:themeColor="background1"/>
                <w:sz w:val="18"/>
              </w:rPr>
            </w:pPr>
            <w:r w:rsidRPr="002810DA">
              <w:rPr>
                <w:bCs/>
                <w:caps w:val="0"/>
                <w:color w:val="FFFFFF"/>
                <w:sz w:val="18"/>
              </w:rPr>
              <w:t>PHYSIQUE</w:t>
            </w:r>
          </w:p>
        </w:tc>
        <w:tc>
          <w:tcPr>
            <w:tcW w:w="2835" w:type="dxa"/>
            <w:tcBorders>
              <w:top w:val="single" w:sz="12" w:space="0" w:color="FFFFFF" w:themeColor="background1"/>
            </w:tcBorders>
          </w:tcPr>
          <w:p w14:paraId="631A9B19" w14:textId="77777777" w:rsidR="006E0E7A" w:rsidRPr="002810DA" w:rsidRDefault="006E0E7A"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VIRTUEL</w:t>
            </w:r>
          </w:p>
        </w:tc>
        <w:tc>
          <w:tcPr>
            <w:tcW w:w="4112" w:type="dxa"/>
            <w:gridSpan w:val="2"/>
            <w:tcBorders>
              <w:top w:val="single" w:sz="12" w:space="0" w:color="FFFFFF" w:themeColor="background1"/>
            </w:tcBorders>
          </w:tcPr>
          <w:p w14:paraId="0EBD01ED"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bCs/>
                <w:caps w:val="0"/>
                <w:color w:val="FFFFFF"/>
                <w:sz w:val="18"/>
              </w:rPr>
            </w:pPr>
            <w:r>
              <w:rPr>
                <w:bCs/>
                <w:caps w:val="0"/>
                <w:color w:val="FFFFFF"/>
                <w:sz w:val="18"/>
              </w:rPr>
              <w:t xml:space="preserve">HAUTE-DISPONIBILITE / </w:t>
            </w:r>
            <w:r w:rsidRPr="002810DA">
              <w:rPr>
                <w:bCs/>
                <w:caps w:val="0"/>
                <w:color w:val="FFFFFF"/>
                <w:sz w:val="18"/>
              </w:rPr>
              <w:t>RESILIENCE</w:t>
            </w:r>
          </w:p>
          <w:p w14:paraId="03FF8D89"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6"/>
              </w:rPr>
              <w:t>DU COMPOSANT</w:t>
            </w:r>
          </w:p>
        </w:tc>
      </w:tr>
      <w:tr w:rsidR="006E0E7A" w:rsidRPr="00CA19A6" w14:paraId="5822F2EE"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8" w:type="dxa"/>
            <w:tcBorders>
              <w:top w:val="single" w:sz="18" w:space="0" w:color="083575" w:themeColor="accent2"/>
            </w:tcBorders>
          </w:tcPr>
          <w:p w14:paraId="6502D991" w14:textId="77777777" w:rsidR="006E0E7A" w:rsidRPr="000674DF" w:rsidRDefault="00EE2FC7" w:rsidP="00B91ED7">
            <w:pPr>
              <w:jc w:val="center"/>
              <w:rPr>
                <w:b w:val="0"/>
                <w:sz w:val="18"/>
              </w:rPr>
            </w:pPr>
            <w:sdt>
              <w:sdtPr>
                <w:rPr>
                  <w:rFonts w:cs="Open Sans"/>
                  <w:szCs w:val="18"/>
                </w:rPr>
                <w:id w:val="349463080"/>
                <w15:appearance w15:val="hidden"/>
                <w14:checkbox>
                  <w14:checked w14:val="0"/>
                  <w14:checkedState w14:val="00FE" w14:font="Wingdings"/>
                  <w14:uncheckedState w14:val="006F" w14:font="Wingdings"/>
                </w14:checkbox>
              </w:sdtPr>
              <w:sdtContent>
                <w:r w:rsidR="006E0E7A">
                  <w:rPr>
                    <w:rFonts w:cs="Open Sans"/>
                    <w:b w:val="0"/>
                    <w:szCs w:val="18"/>
                  </w:rPr>
                  <w:sym w:font="Wingdings" w:char="F06F"/>
                </w:r>
              </w:sdtContent>
            </w:sdt>
          </w:p>
        </w:tc>
        <w:tc>
          <w:tcPr>
            <w:tcW w:w="2835" w:type="dxa"/>
            <w:tcBorders>
              <w:top w:val="single" w:sz="18" w:space="0" w:color="083575" w:themeColor="accent2"/>
            </w:tcBorders>
          </w:tcPr>
          <w:p w14:paraId="3961877D" w14:textId="77777777" w:rsidR="006E0E7A" w:rsidRDefault="00EE2FC7" w:rsidP="00B91ED7">
            <w:pPr>
              <w:ind w:left="566"/>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498582194"/>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Virtuel Machine</w:t>
            </w:r>
          </w:p>
          <w:p w14:paraId="6D978AE4" w14:textId="77777777" w:rsidR="006E0E7A" w:rsidRPr="00CA19A6" w:rsidRDefault="00EE2FC7" w:rsidP="00B91ED7">
            <w:pPr>
              <w:ind w:left="566"/>
              <w:cnfStyle w:val="000000100000" w:firstRow="0" w:lastRow="0" w:firstColumn="0" w:lastColumn="0" w:oddVBand="0" w:evenVBand="0" w:oddHBand="1" w:evenHBand="0" w:firstRowFirstColumn="0" w:firstRowLastColumn="0" w:lastRowFirstColumn="0" w:lastRowLastColumn="0"/>
              <w:rPr>
                <w:sz w:val="18"/>
              </w:rPr>
            </w:pPr>
            <w:sdt>
              <w:sdtPr>
                <w:rPr>
                  <w:rFonts w:cs="Open Sans"/>
                  <w:szCs w:val="18"/>
                </w:rPr>
                <w:id w:val="833410393"/>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Conteneur</w:t>
            </w:r>
          </w:p>
        </w:tc>
        <w:tc>
          <w:tcPr>
            <w:tcW w:w="385" w:type="dxa"/>
            <w:tcBorders>
              <w:top w:val="single" w:sz="18" w:space="0" w:color="083575" w:themeColor="accent2"/>
              <w:bottom w:val="single" w:sz="18" w:space="0" w:color="083575" w:themeColor="accent2"/>
              <w:right w:val="nil"/>
            </w:tcBorders>
          </w:tcPr>
          <w:p w14:paraId="69B84DC7" w14:textId="77777777" w:rsidR="006E0E7A" w:rsidRDefault="00EE2FC7" w:rsidP="00B91ED7">
            <w:pPr>
              <w:ind w:left="-106" w:right="-122"/>
              <w:jc w:val="center"/>
              <w:cnfStyle w:val="000000100000" w:firstRow="0" w:lastRow="0" w:firstColumn="0" w:lastColumn="0" w:oddVBand="0" w:evenVBand="0" w:oddHBand="1" w:evenHBand="0" w:firstRowFirstColumn="0" w:firstRowLastColumn="0" w:lastRowFirstColumn="0" w:lastRowLastColumn="0"/>
              <w:rPr>
                <w:rFonts w:cs="Open Sans"/>
                <w:smallCaps w:val="0"/>
                <w:sz w:val="18"/>
                <w:szCs w:val="18"/>
              </w:rPr>
            </w:pPr>
            <w:sdt>
              <w:sdtPr>
                <w:rPr>
                  <w:rFonts w:cs="Open Sans"/>
                  <w:szCs w:val="18"/>
                </w:rPr>
                <w:id w:val="379442204"/>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p>
        </w:tc>
        <w:tc>
          <w:tcPr>
            <w:tcW w:w="3727" w:type="dxa"/>
            <w:tcBorders>
              <w:top w:val="single" w:sz="18" w:space="0" w:color="083575" w:themeColor="accent2"/>
              <w:left w:val="nil"/>
              <w:bottom w:val="single" w:sz="18" w:space="0" w:color="083575" w:themeColor="accent2"/>
            </w:tcBorders>
          </w:tcPr>
          <w:p w14:paraId="5E8CBC5C" w14:textId="77777777" w:rsidR="006E0E7A" w:rsidRPr="00CA19A6" w:rsidRDefault="006E0E7A" w:rsidP="00B91ED7">
            <w:pPr>
              <w:jc w:val="both"/>
              <w:cnfStyle w:val="000000100000" w:firstRow="0" w:lastRow="0" w:firstColumn="0" w:lastColumn="0" w:oddVBand="0" w:evenVBand="0" w:oddHBand="1" w:evenHBand="0" w:firstRowFirstColumn="0" w:firstRowLastColumn="0" w:lastRowFirstColumn="0" w:lastRowLastColumn="0"/>
              <w:rPr>
                <w:sz w:val="18"/>
              </w:rPr>
            </w:pPr>
            <w:r w:rsidRPr="00FC0258">
              <w:rPr>
                <w:rFonts w:cs="Open Sans"/>
                <w:b/>
                <w:sz w:val="18"/>
                <w:szCs w:val="18"/>
              </w:rPr>
              <w:t>SI COCHER</w:t>
            </w:r>
            <w:r>
              <w:rPr>
                <w:rFonts w:cs="Open Sans"/>
                <w:sz w:val="18"/>
                <w:szCs w:val="18"/>
              </w:rPr>
              <w:t xml:space="preserve"> ! </w:t>
            </w:r>
            <w:r w:rsidRPr="009E5C06">
              <w:rPr>
                <w:rFonts w:cs="Open Sans"/>
                <w:sz w:val="18"/>
                <w:szCs w:val="18"/>
              </w:rPr>
              <w:t>Ajouter un détail au niveau du</w:t>
            </w:r>
            <w:r>
              <w:rPr>
                <w:rFonts w:cs="Open Sans"/>
                <w:sz w:val="18"/>
                <w:szCs w:val="18"/>
              </w:rPr>
              <w:t xml:space="preserve"> chapitre</w:t>
            </w:r>
            <w:r w:rsidRPr="009E5C06">
              <w:rPr>
                <w:rFonts w:cs="Open Sans"/>
                <w:sz w:val="18"/>
                <w:szCs w:val="18"/>
              </w:rPr>
              <w:t xml:space="preserve"> §</w:t>
            </w:r>
            <w:r w:rsidRPr="009E5C06">
              <w:rPr>
                <w:rFonts w:cs="Open Sans"/>
                <w:sz w:val="18"/>
                <w:szCs w:val="18"/>
              </w:rPr>
              <w:fldChar w:fldCharType="begin"/>
            </w:r>
            <w:r w:rsidRPr="009E5C06">
              <w:rPr>
                <w:rFonts w:cs="Open Sans"/>
                <w:sz w:val="18"/>
                <w:szCs w:val="18"/>
              </w:rPr>
              <w:instrText xml:space="preserve"> REF _Ref130204791 \h </w:instrText>
            </w:r>
            <w:r>
              <w:rPr>
                <w:rFonts w:cs="Open Sans"/>
                <w:sz w:val="18"/>
                <w:szCs w:val="18"/>
              </w:rPr>
              <w:instrText xml:space="preserve"> \* MERGEFORMAT </w:instrText>
            </w:r>
            <w:r w:rsidRPr="009E5C06">
              <w:rPr>
                <w:rFonts w:cs="Open Sans"/>
                <w:sz w:val="18"/>
                <w:szCs w:val="18"/>
              </w:rPr>
            </w:r>
            <w:r w:rsidRPr="009E5C06">
              <w:rPr>
                <w:rFonts w:cs="Open Sans"/>
                <w:sz w:val="18"/>
                <w:szCs w:val="18"/>
              </w:rPr>
              <w:fldChar w:fldCharType="separate"/>
            </w:r>
            <w:r w:rsidRPr="009E5C06">
              <w:rPr>
                <w:rFonts w:cs="Open Sans"/>
                <w:sz w:val="18"/>
                <w:szCs w:val="18"/>
              </w:rPr>
              <w:t>Haute-disponibilité</w:t>
            </w:r>
            <w:r w:rsidRPr="009E5C06">
              <w:rPr>
                <w:rFonts w:cs="Open Sans"/>
                <w:sz w:val="18"/>
                <w:szCs w:val="18"/>
              </w:rPr>
              <w:fldChar w:fldCharType="end"/>
            </w:r>
            <w:r w:rsidRPr="009E5C06">
              <w:rPr>
                <w:rFonts w:cs="Open Sans"/>
                <w:sz w:val="18"/>
                <w:szCs w:val="18"/>
              </w:rPr>
              <w:t>.</w:t>
            </w:r>
          </w:p>
        </w:tc>
      </w:tr>
    </w:tbl>
    <w:p w14:paraId="03D5420D" w14:textId="2753A4FF" w:rsidR="006E0E7A" w:rsidRDefault="006E0E7A" w:rsidP="006E0E7A"/>
    <w:p w14:paraId="4EED8DEC" w14:textId="77777777" w:rsidR="006E0E7A" w:rsidRDefault="006E0E7A" w:rsidP="006E0E7A"/>
    <w:p w14:paraId="6C8ED1F3" w14:textId="050358E9" w:rsidR="00FC1367" w:rsidRDefault="00FC1367" w:rsidP="005E7D2F">
      <w:pPr>
        <w:pStyle w:val="Titre6"/>
      </w:pPr>
      <w:r>
        <w:lastRenderedPageBreak/>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5E7D2F" w:rsidRPr="00B80376" w14:paraId="01CC2BC7"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0878150C" w14:textId="77777777" w:rsidR="005E7D2F" w:rsidRPr="00B80376" w:rsidRDefault="005E7D2F" w:rsidP="00B91ED7">
            <w:pPr>
              <w:rPr>
                <w:color w:val="FFFFFF" w:themeColor="background1"/>
              </w:rPr>
            </w:pPr>
            <w:r w:rsidRPr="00B80376">
              <w:rPr>
                <w:color w:val="FFFFFF" w:themeColor="background1"/>
              </w:rPr>
              <w:t>DONNées Métier</w:t>
            </w:r>
          </w:p>
        </w:tc>
      </w:tr>
      <w:tr w:rsidR="005E7D2F" w:rsidRPr="002A01DF" w14:paraId="572345D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10B83089" w14:textId="77777777" w:rsidR="005E7D2F" w:rsidRPr="002A01DF" w:rsidRDefault="005E7D2F" w:rsidP="00B91ED7">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052AB6F1"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52B8E463"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1A1E8395"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1FAAA7E6"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70F7E1F1"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70A3CE03"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5E7D2F" w:rsidRPr="00CA19A6" w14:paraId="0A370341"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7F3B59F0" w14:textId="77777777" w:rsidR="005E7D2F" w:rsidRPr="00CA19A6" w:rsidRDefault="005E7D2F" w:rsidP="00B91ED7">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22F650AA" w14:textId="77777777" w:rsidR="005E7D2F" w:rsidRPr="00CA19A6" w:rsidRDefault="005E7D2F"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5E8142A0"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1FE5EF29"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5314B51C" w14:textId="77777777" w:rsidR="005E7D2F" w:rsidRPr="004742E6" w:rsidRDefault="005E7D2F"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5C74DC5F" w14:textId="77777777" w:rsidR="005E7D2F" w:rsidRPr="00CA19A6" w:rsidRDefault="005E7D2F"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5E7D2F" w:rsidRPr="00CA19A6" w14:paraId="1622B518"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7B8486D0" w14:textId="77777777" w:rsidR="005E7D2F" w:rsidRPr="00CA19A6" w:rsidRDefault="005E7D2F" w:rsidP="00B91ED7">
            <w:pPr>
              <w:rPr>
                <w:sz w:val="18"/>
              </w:rPr>
            </w:pPr>
          </w:p>
        </w:tc>
        <w:tc>
          <w:tcPr>
            <w:tcW w:w="1198" w:type="dxa"/>
            <w:tcBorders>
              <w:top w:val="dashed" w:sz="4" w:space="0" w:color="083575" w:themeColor="accent2"/>
            </w:tcBorders>
          </w:tcPr>
          <w:p w14:paraId="2634CE3A"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52D859DE"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50FC6879" w14:textId="77777777" w:rsidR="005E7D2F" w:rsidRPr="004742E6" w:rsidRDefault="005E7D2F"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7E40C717" w14:textId="77777777" w:rsidR="005E7D2F" w:rsidRPr="00CA19A6" w:rsidRDefault="005E7D2F"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6C76A900" w14:textId="43E3ABFB" w:rsidR="005E7D2F" w:rsidRDefault="005E7D2F" w:rsidP="005E7D2F"/>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616A490D"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1398A122" w14:textId="77777777" w:rsidR="0074488C" w:rsidRPr="00B80376" w:rsidRDefault="0074488C" w:rsidP="00B91ED7">
            <w:pPr>
              <w:rPr>
                <w:color w:val="FFFFFF" w:themeColor="background1"/>
              </w:rPr>
            </w:pPr>
            <w:r w:rsidRPr="00B80376">
              <w:rPr>
                <w:color w:val="FFFFFF" w:themeColor="background1"/>
              </w:rPr>
              <w:t>DONNées techniques</w:t>
            </w:r>
          </w:p>
        </w:tc>
      </w:tr>
      <w:tr w:rsidR="0074488C" w:rsidRPr="002810DA" w14:paraId="26202326"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45815E4D" w14:textId="77777777" w:rsidR="0074488C" w:rsidRPr="002810DA" w:rsidRDefault="0074488C" w:rsidP="00B91ED7">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0F0B7D01"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46C73859"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63C995E2"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4787D9FD"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41C2A56A"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63509990"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65FBAADD"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39F1299E" w14:textId="77777777" w:rsidR="0074488C" w:rsidRPr="00CA19A6" w:rsidRDefault="0074488C" w:rsidP="00B91ED7">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73D670CE" w14:textId="77777777" w:rsidR="0074488C" w:rsidRPr="00CA19A6" w:rsidRDefault="0074488C" w:rsidP="00B91ED7">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04B289F2"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5062CD2C"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7965FD07"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58A8F2E6"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647B370C"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74488C" w:rsidRPr="00CA19A6" w14:paraId="2DFA258C"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02D6C285" w14:textId="77777777" w:rsidR="0074488C" w:rsidRPr="00CA19A6" w:rsidRDefault="0074488C" w:rsidP="00B91ED7">
            <w:pPr>
              <w:rPr>
                <w:sz w:val="18"/>
              </w:rPr>
            </w:pPr>
          </w:p>
        </w:tc>
        <w:tc>
          <w:tcPr>
            <w:tcW w:w="1198" w:type="dxa"/>
            <w:tcBorders>
              <w:top w:val="dashed" w:sz="4" w:space="0" w:color="083575" w:themeColor="accent2"/>
            </w:tcBorders>
          </w:tcPr>
          <w:p w14:paraId="03F120D1"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5484A3C1"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7F8B0BED"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14557870"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1049A490" w14:textId="743ADCC2" w:rsidR="0074488C" w:rsidRDefault="0074488C" w:rsidP="005E7D2F"/>
    <w:p w14:paraId="11340460" w14:textId="77777777" w:rsidR="0074488C" w:rsidRDefault="0074488C" w:rsidP="005E7D2F"/>
    <w:p w14:paraId="3C1C2E3F" w14:textId="77777777" w:rsidR="00FC1367" w:rsidRDefault="00FC1367" w:rsidP="005E7D2F">
      <w:pPr>
        <w:pStyle w:val="Titre6"/>
      </w:pPr>
      <w:r>
        <w:t>Flux</w:t>
      </w:r>
    </w:p>
    <w:p w14:paraId="2026FB55"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 composant avec l’ensemble des composants utilisés par la solution (composants faisant partie de la solution et services externes à la solution)</w:t>
      </w:r>
    </w:p>
    <w:p w14:paraId="1284BA8F" w14:textId="0815D1D8" w:rsidR="00FC1367" w:rsidRDefault="00FC1367" w:rsidP="00FC1367">
      <w:pPr>
        <w:jc w:val="both"/>
      </w:pPr>
    </w:p>
    <w:p w14:paraId="2E1ED9A2" w14:textId="77777777" w:rsidR="00B91ED7" w:rsidRDefault="00B91ED7" w:rsidP="00B91ED7">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B91ED7" w:rsidRPr="00DD2E7C" w14:paraId="6AED6D96"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708FEC52" w14:textId="77777777" w:rsidR="00B91ED7" w:rsidRPr="00DD2E7C" w:rsidRDefault="00B91ED7" w:rsidP="00B91ED7">
            <w:pPr>
              <w:spacing w:line="180" w:lineRule="exact"/>
              <w:rPr>
                <w:color w:val="FFFFFF" w:themeColor="background1"/>
              </w:rPr>
            </w:pPr>
            <w:r w:rsidRPr="00DD2E7C">
              <w:rPr>
                <w:color w:val="FFFFFF" w:themeColor="background1"/>
              </w:rPr>
              <w:lastRenderedPageBreak/>
              <w:t>FLUX TECHNIQUES</w:t>
            </w:r>
          </w:p>
          <w:p w14:paraId="5C6A0923" w14:textId="77777777" w:rsidR="00B91ED7" w:rsidRPr="00DD2E7C" w:rsidRDefault="00B91ED7" w:rsidP="00B91ED7">
            <w:pPr>
              <w:spacing w:line="180" w:lineRule="exact"/>
              <w:rPr>
                <w:color w:val="FFFFFF" w:themeColor="background1"/>
                <w:sz w:val="24"/>
              </w:rPr>
            </w:pPr>
            <w:r w:rsidRPr="00DD2E7C">
              <w:rPr>
                <w:color w:val="FFFFFF" w:themeColor="background1"/>
                <w:sz w:val="16"/>
              </w:rPr>
              <w:t>ENTRANTS</w:t>
            </w:r>
          </w:p>
        </w:tc>
      </w:tr>
      <w:tr w:rsidR="00B91ED7" w:rsidRPr="00DD2E7C" w14:paraId="0A48837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31920695"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4A135BF8"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63BC0AC4" w14:textId="77777777" w:rsidR="00B91ED7" w:rsidRPr="00DD2E7C" w:rsidRDefault="00B91ED7" w:rsidP="00B91ED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3FF5DA98"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55CFC771"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6FB27E50" wp14:editId="2DA4AC30">
                  <wp:extent cx="143999" cy="183885"/>
                  <wp:effectExtent l="0" t="0" r="8401" b="6615"/>
                  <wp:docPr id="3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1F232C2B"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2362399A"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104FB5EF"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1AE840C1"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5B08DB64"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7DD57CC4"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2206B8F"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30CB0645" w14:textId="77777777" w:rsidR="00B91ED7"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801464277"/>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7BC5D2E"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0BDE4E8E"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5D034DFD" w14:textId="77777777" w:rsidR="00B91ED7" w:rsidRPr="005E7D2F" w:rsidRDefault="00B91ED7" w:rsidP="00B91ED7">
            <w:pPr>
              <w:jc w:val="both"/>
              <w:rPr>
                <w:sz w:val="18"/>
              </w:rPr>
            </w:pPr>
          </w:p>
        </w:tc>
        <w:tc>
          <w:tcPr>
            <w:tcW w:w="2120" w:type="dxa"/>
            <w:tcBorders>
              <w:top w:val="dashed" w:sz="4" w:space="0" w:color="083575" w:themeColor="accent2"/>
            </w:tcBorders>
          </w:tcPr>
          <w:p w14:paraId="62D3DDA4"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74EACAA5"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6E6D159F"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69E3745D" w14:textId="77777777" w:rsidR="00B91ED7"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516850895"/>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55F3FA83"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6A7864B1" w14:textId="77777777" w:rsidR="00B91ED7" w:rsidRDefault="00B91ED7" w:rsidP="00B91ED7">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B91ED7" w:rsidRPr="00DD2E7C" w14:paraId="5A256609"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27BBC29A"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rPr>
              <w:t>FLUX TECHNIQUES</w:t>
            </w:r>
          </w:p>
          <w:p w14:paraId="692561CA"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sz w:val="16"/>
              </w:rPr>
              <w:t>SORTANTS</w:t>
            </w:r>
          </w:p>
        </w:tc>
      </w:tr>
      <w:tr w:rsidR="00B91ED7" w:rsidRPr="00DD2E7C" w14:paraId="13B473CA"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67C8576F"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0BCF3A4F"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27FC9B47" w14:textId="77777777" w:rsidR="00B91ED7" w:rsidRPr="00DD2E7C" w:rsidRDefault="00B91ED7" w:rsidP="00B91ED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0DDBD93"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5BE6E84"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216E8149" wp14:editId="27628AD0">
                  <wp:extent cx="143999" cy="183885"/>
                  <wp:effectExtent l="0" t="0" r="8401" b="6615"/>
                  <wp:docPr id="3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25A2AE0C"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6CFBD201"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39C5B44E"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0CCAD6F1"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5CA484C3"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2E8602EF"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662B5959"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280F92F6" w14:textId="77777777" w:rsidR="00B91ED7" w:rsidRPr="004A1743"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867173430"/>
                <w15:appearance w15:val="hidden"/>
                <w14:checkbox>
                  <w14:checked w14:val="0"/>
                  <w14:checkedState w14:val="00FE" w14:font="Wingdings"/>
                  <w14:uncheckedState w14:val="006F" w14:font="Wingdings"/>
                </w14:checkbox>
              </w:sdtPr>
              <w:sdtContent>
                <w:r w:rsidR="00B91ED7">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885A2DB"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1D75BEBF"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70A2DAD7" w14:textId="77777777" w:rsidR="00B91ED7" w:rsidRPr="005E7D2F" w:rsidRDefault="00B91ED7" w:rsidP="00B91ED7">
            <w:pPr>
              <w:jc w:val="both"/>
              <w:rPr>
                <w:sz w:val="18"/>
              </w:rPr>
            </w:pPr>
          </w:p>
        </w:tc>
        <w:tc>
          <w:tcPr>
            <w:tcW w:w="2120" w:type="dxa"/>
            <w:tcBorders>
              <w:top w:val="dashed" w:sz="4" w:space="0" w:color="083575" w:themeColor="accent2"/>
            </w:tcBorders>
          </w:tcPr>
          <w:p w14:paraId="32B26763"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01350F6B"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6B9D362A"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0933CF3D" w14:textId="77777777" w:rsidR="00B91ED7" w:rsidRPr="004A1743"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585410991"/>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23A21E6B"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492370FD" w14:textId="77777777" w:rsidR="00B91ED7" w:rsidRDefault="00B91ED7" w:rsidP="00B91ED7">
      <w:pPr>
        <w:jc w:val="both"/>
      </w:pPr>
    </w:p>
    <w:p w14:paraId="051BCF13" w14:textId="77777777" w:rsidR="00FC1367" w:rsidRDefault="00FC1367"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FC1367" w14:paraId="3343ABD3" w14:textId="77777777" w:rsidTr="00B94F14">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16E3B6D7" w14:textId="77777777" w:rsidR="00FC1367" w:rsidRPr="00E101B0" w:rsidRDefault="00FC1367" w:rsidP="00B94F14">
            <w:pPr>
              <w:pStyle w:val="Standard"/>
              <w:jc w:val="center"/>
              <w:rPr>
                <w:b/>
                <w:bCs/>
                <w:smallCaps/>
                <w:color w:val="FFFFFF"/>
              </w:rPr>
            </w:pPr>
            <w:r w:rsidRPr="00E101B0">
              <w:rPr>
                <w:b/>
                <w:bCs/>
                <w:smallCaps/>
                <w:color w:val="FFFFFF"/>
              </w:rPr>
              <w:t>SPECIFICATION</w:t>
            </w:r>
          </w:p>
          <w:p w14:paraId="38EA0CA7" w14:textId="77777777" w:rsidR="00FC1367" w:rsidRDefault="00FC1367" w:rsidP="00B94F14">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05F44581" w14:textId="77777777" w:rsidR="00FC1367" w:rsidRDefault="00FC1367" w:rsidP="00B94F14">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071B0962" w14:textId="77777777" w:rsidR="00FC1367" w:rsidRDefault="00FC1367" w:rsidP="00B94F14">
            <w:pPr>
              <w:pStyle w:val="Standard"/>
              <w:jc w:val="center"/>
              <w:rPr>
                <w:b/>
                <w:bCs/>
                <w:color w:val="FFFFFF"/>
              </w:rPr>
            </w:pPr>
            <w:r>
              <w:rPr>
                <w:b/>
                <w:bCs/>
                <w:color w:val="FFFFFF"/>
              </w:rPr>
              <w:t>CLOUD</w:t>
            </w:r>
          </w:p>
        </w:tc>
      </w:tr>
      <w:tr w:rsidR="00FC1367" w14:paraId="6B1AA379" w14:textId="77777777" w:rsidTr="00B94F14">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46239279" w14:textId="77777777" w:rsidR="00FC1367" w:rsidRDefault="00FC1367" w:rsidP="00B94F14">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DB6F71C" w14:textId="77777777" w:rsidR="00FC1367" w:rsidRDefault="00EE2FC7" w:rsidP="00B94F14">
            <w:pPr>
              <w:pStyle w:val="Standard"/>
              <w:jc w:val="center"/>
            </w:pPr>
            <w:sdt>
              <w:sdtPr>
                <w:rPr>
                  <w:szCs w:val="18"/>
                </w:rPr>
                <w:id w:val="-731079562"/>
                <w15:appearance w15:val="hidden"/>
                <w14:checkbox>
                  <w14:checked w14:val="0"/>
                  <w14:checkedState w14:val="00FE" w14:font="Wingdings"/>
                  <w14:uncheckedState w14:val="006F" w14:font="Wingdings"/>
                </w14:checkbox>
              </w:sdtPr>
              <w:sdtContent>
                <w:r w:rsidR="00FC1367">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4F32CE21" w14:textId="77777777" w:rsidR="00FC1367" w:rsidRDefault="00FC1367" w:rsidP="00B94F14">
            <w:pPr>
              <w:pStyle w:val="Standard"/>
              <w:jc w:val="center"/>
            </w:pPr>
            <w:r w:rsidRPr="00327356">
              <w:rPr>
                <w:rFonts w:ascii="Wingdings" w:eastAsia="Wingdings" w:hAnsi="Wingdings" w:cs="Wingdings"/>
                <w:szCs w:val="18"/>
              </w:rPr>
              <w:t></w:t>
            </w:r>
          </w:p>
        </w:tc>
      </w:tr>
      <w:tr w:rsidR="00FC1367" w14:paraId="0D067FFA" w14:textId="77777777" w:rsidTr="00B94F14">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77FE50D7" w14:textId="77777777" w:rsidR="00FC1367" w:rsidRPr="00E101B0" w:rsidRDefault="00FC1367" w:rsidP="00B94F14">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727039EB" w14:textId="77777777" w:rsidR="00FC1367" w:rsidRDefault="00EE2FC7" w:rsidP="00B94F14">
            <w:pPr>
              <w:pStyle w:val="Standard"/>
              <w:jc w:val="left"/>
            </w:pPr>
            <w:sdt>
              <w:sdtPr>
                <w:rPr>
                  <w:szCs w:val="18"/>
                </w:rPr>
                <w:id w:val="-1248341621"/>
                <w15:appearance w15:val="hidden"/>
                <w14:checkbox>
                  <w14:checked w14:val="0"/>
                  <w14:checkedState w14:val="00FE" w14:font="Wingdings"/>
                  <w14:uncheckedState w14:val="006F" w14:font="Wingdings"/>
                </w14:checkbox>
              </w:sdtPr>
              <w:sdtContent>
                <w:r w:rsidR="00FC1367" w:rsidRPr="00327356">
                  <w:rPr>
                    <w:szCs w:val="18"/>
                  </w:rPr>
                  <w:sym w:font="Wingdings" w:char="F06F"/>
                </w:r>
              </w:sdtContent>
            </w:sdt>
            <w:r w:rsidR="00FC1367" w:rsidRPr="00327356">
              <w:rPr>
                <w:smallCaps/>
                <w:szCs w:val="18"/>
              </w:rPr>
              <w:t xml:space="preserve"> </w:t>
            </w:r>
            <w:r w:rsidR="00FC1367">
              <w:rPr>
                <w:smallCaps/>
                <w:sz w:val="18"/>
                <w:szCs w:val="18"/>
              </w:rPr>
              <w:t>Principal</w:t>
            </w:r>
          </w:p>
          <w:p w14:paraId="566AE947" w14:textId="2FFD2927" w:rsidR="00FC1367" w:rsidRDefault="00FC1367" w:rsidP="00B94F14">
            <w:pPr>
              <w:pStyle w:val="Standard"/>
              <w:jc w:val="left"/>
            </w:pPr>
            <w:r w:rsidRPr="00327356">
              <w:rPr>
                <w:rFonts w:ascii="Wingdings" w:eastAsia="Wingdings" w:hAnsi="Wingdings" w:cs="Wingdings"/>
                <w:smallCaps/>
                <w:szCs w:val="18"/>
              </w:rPr>
              <w:t></w:t>
            </w:r>
            <w:r w:rsidRPr="00327356">
              <w:rPr>
                <w:smallCaps/>
                <w:szCs w:val="18"/>
              </w:rPr>
              <w:t xml:space="preserve"> </w:t>
            </w:r>
            <w:r w:rsidR="00F36985">
              <w:rPr>
                <w:smallCaps/>
                <w:sz w:val="18"/>
                <w:szCs w:val="18"/>
              </w:rPr>
              <w:t>Secours</w:t>
            </w:r>
            <w:r w:rsidR="00F36985" w:rsidRPr="00AC2C79">
              <w:rPr>
                <w:smallCaps/>
                <w:sz w:val="18"/>
                <w:szCs w:val="18"/>
                <w:vertAlign w:val="superscript"/>
              </w:rPr>
              <w:t>[1]</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5E841AD7" w14:textId="77777777" w:rsidR="00FC1367" w:rsidRDefault="00FC1367" w:rsidP="00B94F14">
            <w:pPr>
              <w:pStyle w:val="Standard"/>
              <w:jc w:val="center"/>
              <w:rPr>
                <w:smallCaps/>
                <w:sz w:val="18"/>
                <w:szCs w:val="18"/>
              </w:rPr>
            </w:pPr>
            <w:r>
              <w:rPr>
                <w:smallCaps/>
                <w:sz w:val="18"/>
                <w:szCs w:val="18"/>
              </w:rPr>
              <w:t>Nom de la solution Cloud</w:t>
            </w:r>
          </w:p>
        </w:tc>
      </w:tr>
    </w:tbl>
    <w:p w14:paraId="08746BB7" w14:textId="77777777" w:rsidR="00F36985" w:rsidRPr="00B94F14" w:rsidRDefault="00F36985" w:rsidP="00F36985">
      <w:pPr>
        <w:ind w:left="360"/>
        <w:rPr>
          <w:i/>
          <w:u w:val="single"/>
        </w:rPr>
      </w:pPr>
      <w:r w:rsidRPr="00B94F14">
        <w:rPr>
          <w:b/>
          <w:i/>
          <w:u w:val="single"/>
        </w:rPr>
        <w:t>Notes</w:t>
      </w:r>
      <w:r w:rsidRPr="00B94F14">
        <w:rPr>
          <w:b/>
          <w:i/>
        </w:rPr>
        <w:t> :</w:t>
      </w:r>
    </w:p>
    <w:p w14:paraId="4D685371" w14:textId="0CDEC011" w:rsidR="00FC1367" w:rsidRDefault="00F36985" w:rsidP="00F36985">
      <w:pPr>
        <w:ind w:left="360"/>
      </w:pPr>
      <w:r>
        <w:tab/>
      </w:r>
      <w:r w:rsidRPr="00B94F14">
        <w:rPr>
          <w:vertAlign w:val="superscript"/>
        </w:rPr>
        <w:t>[1]</w:t>
      </w:r>
      <w:r>
        <w:t xml:space="preserve"> Composant d’infrastructure de bascule de la solution.</w:t>
      </w:r>
    </w:p>
    <w:p w14:paraId="3655E3AD" w14:textId="77777777" w:rsidR="00FC1367" w:rsidRDefault="00FC1367" w:rsidP="00FC1367"/>
    <w:p w14:paraId="180C4495" w14:textId="77777777" w:rsidR="00FC1367" w:rsidRDefault="00FC1367" w:rsidP="005E7D2F">
      <w:pPr>
        <w:pStyle w:val="Titre6"/>
      </w:pPr>
      <w:r>
        <w:t>Réseau</w:t>
      </w:r>
    </w:p>
    <w:p w14:paraId="29AFCEB7" w14:textId="77777777" w:rsidR="00FC1367" w:rsidRPr="002A0A19" w:rsidRDefault="00FC1367" w:rsidP="00FC1367">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303C8549" w14:textId="77777777" w:rsidR="00167468" w:rsidRDefault="00167468" w:rsidP="00167468"/>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167468" w14:paraId="740906BB" w14:textId="77777777" w:rsidTr="00B44747">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1CD21990" w14:textId="77777777" w:rsidR="00167468" w:rsidRPr="005C777F" w:rsidRDefault="00167468" w:rsidP="00B44747">
            <w:pPr>
              <w:pStyle w:val="Standard"/>
              <w:spacing w:line="180" w:lineRule="exact"/>
              <w:jc w:val="center"/>
              <w:rPr>
                <w:b/>
                <w:bCs/>
                <w:smallCaps/>
                <w:color w:val="FFFFFF"/>
              </w:rPr>
            </w:pPr>
            <w:r w:rsidRPr="005C777F">
              <w:rPr>
                <w:b/>
                <w:bCs/>
                <w:smallCaps/>
                <w:color w:val="FFFFFF"/>
              </w:rPr>
              <w:lastRenderedPageBreak/>
              <w:t>CARACTERISTIQUES</w:t>
            </w:r>
          </w:p>
          <w:p w14:paraId="432B6D33" w14:textId="77777777" w:rsidR="00167468" w:rsidRDefault="00167468" w:rsidP="00B44747">
            <w:pPr>
              <w:pStyle w:val="Standard"/>
              <w:spacing w:line="180" w:lineRule="exact"/>
              <w:jc w:val="center"/>
              <w:rPr>
                <w:b/>
                <w:bCs/>
                <w:color w:val="FFFFFF"/>
              </w:rPr>
            </w:pPr>
            <w:r w:rsidRPr="005C777F">
              <w:rPr>
                <w:b/>
                <w:bCs/>
                <w:smallCaps/>
                <w:color w:val="FFFFFF"/>
                <w:sz w:val="16"/>
              </w:rPr>
              <w:t>Interfaces &amp; débit</w:t>
            </w:r>
          </w:p>
        </w:tc>
      </w:tr>
      <w:tr w:rsidR="00167468" w:rsidRPr="002A01DF" w14:paraId="338A2524" w14:textId="77777777" w:rsidTr="00B44747">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19541F89" w14:textId="77777777" w:rsidR="00167468" w:rsidRPr="002A01DF" w:rsidRDefault="00167468" w:rsidP="00B44747">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4B4A77F3" w14:textId="77777777" w:rsidR="00167468" w:rsidRPr="002A01DF" w:rsidRDefault="00167468" w:rsidP="00B44747">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02E8936D" w14:textId="77777777" w:rsidR="00167468" w:rsidRDefault="00167468" w:rsidP="00B44747">
            <w:pPr>
              <w:pStyle w:val="Standard"/>
              <w:spacing w:line="180" w:lineRule="exact"/>
              <w:jc w:val="center"/>
              <w:rPr>
                <w:b/>
                <w:bCs/>
                <w:color w:val="FFFFFF"/>
                <w:sz w:val="18"/>
              </w:rPr>
            </w:pPr>
            <w:r w:rsidRPr="002A01DF">
              <w:rPr>
                <w:b/>
                <w:bCs/>
                <w:color w:val="FFFFFF"/>
                <w:sz w:val="18"/>
              </w:rPr>
              <w:t>DÉBIT MINIMAL</w:t>
            </w:r>
          </w:p>
          <w:p w14:paraId="2F6C7086" w14:textId="77777777" w:rsidR="00167468" w:rsidRPr="002A01DF" w:rsidRDefault="00167468" w:rsidP="00B44747">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6E2599CC" w14:textId="77777777" w:rsidR="00167468" w:rsidRPr="002A01DF" w:rsidRDefault="00167468" w:rsidP="00B44747">
            <w:pPr>
              <w:pStyle w:val="Standard"/>
              <w:spacing w:line="180" w:lineRule="exact"/>
              <w:jc w:val="center"/>
              <w:rPr>
                <w:b/>
                <w:bCs/>
                <w:color w:val="FFFFFF"/>
                <w:sz w:val="18"/>
              </w:rPr>
            </w:pPr>
            <w:r>
              <w:rPr>
                <w:b/>
                <w:bCs/>
                <w:color w:val="FFFFFF"/>
                <w:sz w:val="18"/>
              </w:rPr>
              <w:t>SPECIFICITES SUPPLEMENTAIRES</w:t>
            </w:r>
          </w:p>
        </w:tc>
      </w:tr>
      <w:tr w:rsidR="00167468" w14:paraId="6B2D3484" w14:textId="77777777" w:rsidTr="00B44747">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5BF9DA2" w14:textId="77777777" w:rsidR="00167468" w:rsidRDefault="00167468" w:rsidP="00B44747">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330F3B99" w14:textId="77777777" w:rsidR="00167468" w:rsidRDefault="00EE2FC7" w:rsidP="00B44747">
            <w:pPr>
              <w:pStyle w:val="Standard"/>
              <w:jc w:val="center"/>
            </w:pPr>
            <w:sdt>
              <w:sdtPr>
                <w:rPr>
                  <w:szCs w:val="18"/>
                </w:rPr>
                <w:id w:val="-1651743464"/>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6A6E3E10" w14:textId="77777777" w:rsidR="00167468" w:rsidRPr="005E7D2F" w:rsidRDefault="00167468" w:rsidP="00B44747">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224FD1B8" w14:textId="77777777" w:rsidR="00167468" w:rsidRPr="005E7D2F" w:rsidRDefault="00167468" w:rsidP="00B44747">
            <w:pPr>
              <w:pStyle w:val="Standard"/>
              <w:jc w:val="left"/>
              <w:rPr>
                <w:sz w:val="18"/>
              </w:rPr>
            </w:pPr>
          </w:p>
        </w:tc>
      </w:tr>
      <w:tr w:rsidR="00167468" w14:paraId="089D7ED5"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044A064" w14:textId="77777777" w:rsidR="00167468" w:rsidRDefault="00167468" w:rsidP="00B44747">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23CA00A9" w14:textId="77777777" w:rsidR="00167468" w:rsidRDefault="00EE2FC7" w:rsidP="00B44747">
            <w:pPr>
              <w:pStyle w:val="Standard"/>
              <w:jc w:val="center"/>
            </w:pPr>
            <w:sdt>
              <w:sdtPr>
                <w:rPr>
                  <w:szCs w:val="18"/>
                </w:rPr>
                <w:id w:val="-1554073003"/>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7880F31"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59BB7C54" w14:textId="77777777" w:rsidR="00167468" w:rsidRPr="005E7D2F" w:rsidRDefault="00167468" w:rsidP="00B44747">
            <w:pPr>
              <w:pStyle w:val="Standard"/>
              <w:jc w:val="left"/>
              <w:rPr>
                <w:sz w:val="18"/>
              </w:rPr>
            </w:pPr>
          </w:p>
        </w:tc>
      </w:tr>
      <w:tr w:rsidR="00167468" w14:paraId="74838929"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D175C77" w14:textId="77777777" w:rsidR="00167468" w:rsidRDefault="00167468" w:rsidP="00B44747">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244305B8" w14:textId="77777777" w:rsidR="00167468" w:rsidRDefault="00EE2FC7" w:rsidP="00B44747">
            <w:pPr>
              <w:pStyle w:val="Standard"/>
              <w:jc w:val="center"/>
            </w:pPr>
            <w:sdt>
              <w:sdtPr>
                <w:rPr>
                  <w:szCs w:val="18"/>
                </w:rPr>
                <w:id w:val="-976229645"/>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3A3F1812"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218B352B" w14:textId="77777777" w:rsidR="00167468" w:rsidRPr="005E7D2F" w:rsidRDefault="00167468" w:rsidP="00B44747">
            <w:pPr>
              <w:pStyle w:val="Standard"/>
              <w:jc w:val="left"/>
              <w:rPr>
                <w:sz w:val="18"/>
              </w:rPr>
            </w:pPr>
          </w:p>
        </w:tc>
      </w:tr>
      <w:tr w:rsidR="00167468" w14:paraId="47CB30A9" w14:textId="77777777" w:rsidTr="00B44747">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7531E23A" w14:textId="77777777" w:rsidR="00167468" w:rsidRDefault="00167468" w:rsidP="00B44747">
            <w:pPr>
              <w:pStyle w:val="Standard"/>
              <w:jc w:val="left"/>
              <w:rPr>
                <w:b/>
                <w:bCs/>
                <w:smallCaps/>
                <w:color w:val="FFFFFF"/>
                <w:sz w:val="18"/>
              </w:rPr>
            </w:pPr>
            <w:r>
              <w:rPr>
                <w:b/>
                <w:bCs/>
                <w:smallCaps/>
                <w:color w:val="FFFFFF"/>
                <w:sz w:val="18"/>
              </w:rPr>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15C0C07C" w14:textId="77777777" w:rsidR="00167468" w:rsidRDefault="00EE2FC7" w:rsidP="00B44747">
            <w:pPr>
              <w:pStyle w:val="Standard"/>
              <w:jc w:val="center"/>
            </w:pPr>
            <w:sdt>
              <w:sdtPr>
                <w:rPr>
                  <w:szCs w:val="18"/>
                </w:rPr>
                <w:id w:val="-780107906"/>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1EA520CD"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3FE82473" w14:textId="77777777" w:rsidR="00167468" w:rsidRPr="005E7D2F" w:rsidRDefault="00167468" w:rsidP="00B44747">
            <w:pPr>
              <w:pStyle w:val="Standard"/>
              <w:jc w:val="left"/>
              <w:rPr>
                <w:sz w:val="18"/>
              </w:rPr>
            </w:pPr>
          </w:p>
        </w:tc>
      </w:tr>
    </w:tbl>
    <w:p w14:paraId="591697EA" w14:textId="77777777" w:rsidR="00167468" w:rsidRDefault="00167468" w:rsidP="00167468"/>
    <w:p w14:paraId="073C268C" w14:textId="77777777" w:rsidR="00FC1367" w:rsidRDefault="00FC1367" w:rsidP="00FC1367"/>
    <w:tbl>
      <w:tblPr>
        <w:tblStyle w:val="DATStandardLigne"/>
        <w:tblW w:w="10195" w:type="dxa"/>
        <w:tblLayout w:type="fixed"/>
        <w:tblLook w:val="0000" w:firstRow="0" w:lastRow="0" w:firstColumn="0" w:lastColumn="0" w:noHBand="0" w:noVBand="0"/>
      </w:tblPr>
      <w:tblGrid>
        <w:gridCol w:w="2529"/>
        <w:gridCol w:w="1417"/>
        <w:gridCol w:w="6249"/>
      </w:tblGrid>
      <w:tr w:rsidR="00FC1367" w14:paraId="22EBBCF8"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299F8B06" w14:textId="77777777" w:rsidR="00FC1367" w:rsidRDefault="00FC1367" w:rsidP="00B94F14">
            <w:pPr>
              <w:pStyle w:val="Standard"/>
              <w:spacing w:line="180" w:lineRule="exact"/>
              <w:jc w:val="center"/>
              <w:rPr>
                <w:b/>
                <w:bCs/>
                <w:color w:val="FFFFFF"/>
              </w:rPr>
            </w:pPr>
            <w:r>
              <w:rPr>
                <w:b/>
                <w:bCs/>
                <w:color w:val="FFFFFF"/>
              </w:rPr>
              <w:t>POSITIONNEMENT</w:t>
            </w:r>
          </w:p>
          <w:p w14:paraId="68A52790" w14:textId="77777777" w:rsidR="00FC1367" w:rsidRPr="00D05705" w:rsidRDefault="00FC1367" w:rsidP="00B94F14">
            <w:pPr>
              <w:pStyle w:val="Standard"/>
              <w:spacing w:line="180" w:lineRule="exact"/>
              <w:jc w:val="center"/>
              <w:rPr>
                <w:b/>
                <w:bCs/>
                <w:color w:val="FFFFFF"/>
              </w:rPr>
            </w:pPr>
            <w:r w:rsidRPr="00D05705">
              <w:rPr>
                <w:b/>
                <w:bCs/>
                <w:color w:val="FFFFFF"/>
                <w:sz w:val="16"/>
              </w:rPr>
              <w:t>Zone Réseau</w:t>
            </w:r>
          </w:p>
        </w:tc>
      </w:tr>
      <w:tr w:rsidR="00FC1367" w:rsidRPr="002A01DF" w14:paraId="4C107249"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48BD4106" w14:textId="77777777" w:rsidR="00FC1367" w:rsidRPr="002A01DF" w:rsidRDefault="00FC1367" w:rsidP="00B94F14">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1F744F3C" w14:textId="77777777" w:rsidR="00FC1367" w:rsidRPr="002A01DF" w:rsidRDefault="00FC1367" w:rsidP="00B94F14">
            <w:pPr>
              <w:pStyle w:val="Standard"/>
              <w:jc w:val="center"/>
              <w:rPr>
                <w:b/>
                <w:bCs/>
                <w:color w:val="FFFFFF"/>
                <w:sz w:val="18"/>
              </w:rPr>
            </w:pPr>
            <w:r w:rsidRPr="002A01DF">
              <w:rPr>
                <w:b/>
                <w:bCs/>
                <w:color w:val="FFFFFF"/>
                <w:sz w:val="18"/>
              </w:rPr>
              <w:t>CLOUD</w:t>
            </w:r>
          </w:p>
        </w:tc>
      </w:tr>
      <w:tr w:rsidR="00FC1367" w14:paraId="41BF610C" w14:textId="77777777" w:rsidTr="00B94F14">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2DFD2AEB" w14:textId="77777777" w:rsidR="00FC1367" w:rsidRPr="00DB7CB5" w:rsidRDefault="00EE2FC7" w:rsidP="00B94F14">
            <w:pPr>
              <w:pStyle w:val="Standard"/>
              <w:spacing w:line="240" w:lineRule="auto"/>
              <w:jc w:val="left"/>
            </w:pPr>
            <w:sdt>
              <w:sdtPr>
                <w:rPr>
                  <w:szCs w:val="18"/>
                </w:rPr>
                <w:id w:val="-21936200"/>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DMZ</w:t>
            </w:r>
          </w:p>
          <w:p w14:paraId="64644F63" w14:textId="77777777" w:rsidR="00FC1367" w:rsidRPr="00DB7CB5" w:rsidRDefault="00EE2FC7" w:rsidP="00B94F14">
            <w:pPr>
              <w:pStyle w:val="Standard"/>
              <w:spacing w:line="240" w:lineRule="auto"/>
              <w:jc w:val="left"/>
            </w:pPr>
            <w:sdt>
              <w:sdtPr>
                <w:rPr>
                  <w:szCs w:val="18"/>
                </w:rPr>
                <w:id w:val="-1178737736"/>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Zone privée</w:t>
            </w:r>
          </w:p>
          <w:p w14:paraId="774676E2" w14:textId="77777777" w:rsidR="00FC1367" w:rsidRPr="00DB7CB5" w:rsidRDefault="00EE2FC7" w:rsidP="00B94F14">
            <w:pPr>
              <w:pStyle w:val="Standard"/>
              <w:spacing w:line="240" w:lineRule="auto"/>
              <w:jc w:val="left"/>
            </w:pPr>
            <w:sdt>
              <w:sdtPr>
                <w:rPr>
                  <w:szCs w:val="18"/>
                </w:rPr>
                <w:id w:val="2046642554"/>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654BA7D9" w14:textId="77777777" w:rsidR="00FC1367" w:rsidRPr="00DB7CB5" w:rsidRDefault="00EE2FC7" w:rsidP="00B94F14">
            <w:pPr>
              <w:pStyle w:val="Standard"/>
              <w:spacing w:line="240" w:lineRule="auto"/>
              <w:jc w:val="left"/>
            </w:pPr>
            <w:sdt>
              <w:sdtPr>
                <w:rPr>
                  <w:szCs w:val="18"/>
                </w:rPr>
                <w:id w:val="573238916"/>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w:t>
            </w:r>
            <w:proofErr w:type="spellStart"/>
            <w:r w:rsidR="00FC1367" w:rsidRPr="00DB7CB5">
              <w:rPr>
                <w:color w:val="auto"/>
                <w:sz w:val="18"/>
                <w:szCs w:val="18"/>
              </w:rPr>
              <w:t>Elice</w:t>
            </w:r>
            <w:proofErr w:type="spellEnd"/>
          </w:p>
          <w:p w14:paraId="22731177" w14:textId="77777777" w:rsidR="00FC1367" w:rsidRPr="00DB7CB5" w:rsidRDefault="00EE2FC7" w:rsidP="00B94F14">
            <w:pPr>
              <w:pStyle w:val="Standard"/>
              <w:jc w:val="left"/>
            </w:pPr>
            <w:sdt>
              <w:sdtPr>
                <w:rPr>
                  <w:szCs w:val="18"/>
                </w:rPr>
                <w:id w:val="-1362821814"/>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GH central</w:t>
            </w:r>
          </w:p>
          <w:p w14:paraId="3371CFB5" w14:textId="77777777" w:rsidR="00FC1367" w:rsidRPr="00DB7CB5" w:rsidRDefault="00EE2FC7" w:rsidP="00B94F14">
            <w:pPr>
              <w:pStyle w:val="Standard"/>
              <w:jc w:val="left"/>
            </w:pPr>
            <w:sdt>
              <w:sdtPr>
                <w:rPr>
                  <w:szCs w:val="18"/>
                </w:rPr>
                <w:id w:val="1882895533"/>
                <w15:appearance w15:val="hidden"/>
                <w14:checkbox>
                  <w14:checked w14:val="0"/>
                  <w14:checkedState w14:val="00FE" w14:font="Wingdings"/>
                  <w14:uncheckedState w14:val="006F" w14:font="Wingdings"/>
                </w14:checkbox>
              </w:sdtPr>
              <w:sdtContent>
                <w:r w:rsidR="00FC1367" w:rsidRPr="00DB7CB5">
                  <w:rPr>
                    <w:szCs w:val="18"/>
                  </w:rPr>
                  <w:sym w:font="Wingdings" w:char="F06F"/>
                </w:r>
              </w:sdtContent>
            </w:sdt>
            <w:r w:rsidR="00FC1367"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303A258D" w14:textId="77777777" w:rsidR="00FC1367" w:rsidRPr="00DB7CB5" w:rsidRDefault="00FC1367" w:rsidP="00B94F14">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65FAE67E" w14:textId="77777777" w:rsidR="00FC1367" w:rsidRDefault="00FC1367" w:rsidP="00FC1367"/>
    <w:p w14:paraId="65696782" w14:textId="77777777" w:rsidR="00FC1367" w:rsidRDefault="00FC1367" w:rsidP="00FC1367"/>
    <w:tbl>
      <w:tblPr>
        <w:tblStyle w:val="DATStandardLigne"/>
        <w:tblW w:w="10195" w:type="dxa"/>
        <w:tblLayout w:type="fixed"/>
        <w:tblLook w:val="0000" w:firstRow="0" w:lastRow="0" w:firstColumn="0" w:lastColumn="0" w:noHBand="0" w:noVBand="0"/>
      </w:tblPr>
      <w:tblGrid>
        <w:gridCol w:w="2825"/>
        <w:gridCol w:w="3119"/>
        <w:gridCol w:w="4251"/>
      </w:tblGrid>
      <w:tr w:rsidR="00FC1367" w14:paraId="3F165492"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17B4CA1C" w14:textId="77777777" w:rsidR="00FC1367" w:rsidRDefault="00FC1367" w:rsidP="00B94F14">
            <w:pPr>
              <w:pStyle w:val="Standard"/>
              <w:spacing w:line="180" w:lineRule="exact"/>
              <w:jc w:val="center"/>
              <w:rPr>
                <w:b/>
                <w:bCs/>
                <w:color w:val="FFFFFF"/>
              </w:rPr>
            </w:pPr>
            <w:r>
              <w:rPr>
                <w:b/>
                <w:bCs/>
                <w:color w:val="FFFFFF"/>
              </w:rPr>
              <w:t>POSITIONNEMENT</w:t>
            </w:r>
          </w:p>
          <w:p w14:paraId="0DBA4C85" w14:textId="77777777" w:rsidR="00FC1367" w:rsidRDefault="00FC1367" w:rsidP="00B94F14">
            <w:pPr>
              <w:pStyle w:val="Standard"/>
              <w:spacing w:line="180" w:lineRule="exact"/>
              <w:jc w:val="center"/>
              <w:rPr>
                <w:b/>
                <w:bCs/>
                <w:color w:val="FFFFFF"/>
              </w:rPr>
            </w:pPr>
            <w:r w:rsidRPr="002F0DDC">
              <w:rPr>
                <w:b/>
                <w:bCs/>
                <w:color w:val="FFFFFF"/>
                <w:sz w:val="16"/>
              </w:rPr>
              <w:t>Identification du VLAN pour un hébergement AP-HP</w:t>
            </w:r>
          </w:p>
        </w:tc>
      </w:tr>
      <w:tr w:rsidR="00FC1367" w:rsidRPr="002A01DF" w14:paraId="1A392E9B"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2825" w:type="dxa"/>
            <w:tcBorders>
              <w:top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56B73F1A" w14:textId="77777777" w:rsidR="00FC1367" w:rsidRPr="002A01DF" w:rsidRDefault="00FC1367" w:rsidP="00B94F14">
            <w:pPr>
              <w:pStyle w:val="Standard"/>
              <w:jc w:val="center"/>
              <w:rPr>
                <w:bCs/>
                <w:color w:val="FFFFFF"/>
                <w:sz w:val="18"/>
              </w:rPr>
            </w:pPr>
            <w:r w:rsidRPr="002A01DF">
              <w:rPr>
                <w:b/>
                <w:bCs/>
                <w:color w:val="FFFFFF"/>
                <w:sz w:val="18"/>
              </w:rPr>
              <w:t>ENVIRONNEMENT</w:t>
            </w:r>
          </w:p>
        </w:tc>
        <w:tc>
          <w:tcPr>
            <w:tcW w:w="3119" w:type="dxa"/>
            <w:tcBorders>
              <w:top w:val="single" w:sz="12" w:space="0" w:color="FFFFFF" w:themeColor="background1"/>
              <w:left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4EFCAF06" w14:textId="77777777" w:rsidR="00FC1367" w:rsidRPr="002A01DF" w:rsidRDefault="00FC1367" w:rsidP="00B94F14">
            <w:pPr>
              <w:pStyle w:val="Standard"/>
              <w:jc w:val="center"/>
              <w:rPr>
                <w:bCs/>
                <w:color w:val="FFFFFF"/>
                <w:sz w:val="18"/>
              </w:rPr>
            </w:pPr>
            <w:r w:rsidRPr="002A01DF">
              <w:rPr>
                <w:b/>
                <w:bCs/>
                <w:color w:val="FFFFFF"/>
                <w:sz w:val="18"/>
              </w:rPr>
              <w:t>SENSIBILITÉ</w:t>
            </w:r>
          </w:p>
        </w:tc>
        <w:tc>
          <w:tcPr>
            <w:tcW w:w="4251" w:type="dxa"/>
            <w:tcBorders>
              <w:top w:val="single" w:sz="12" w:space="0" w:color="FFFFFF" w:themeColor="background1"/>
              <w:left w:val="single" w:sz="12" w:space="0" w:color="FFFFFF" w:themeColor="background1"/>
              <w:bottom w:val="single" w:sz="18" w:space="0" w:color="083575" w:themeColor="accent2"/>
            </w:tcBorders>
            <w:shd w:val="clear" w:color="auto" w:fill="083575" w:themeFill="accent2"/>
          </w:tcPr>
          <w:p w14:paraId="4ED34635" w14:textId="77777777" w:rsidR="00FC1367" w:rsidRPr="002A01DF" w:rsidRDefault="00FC1367" w:rsidP="00B94F14">
            <w:pPr>
              <w:pStyle w:val="Standard"/>
              <w:jc w:val="center"/>
              <w:rPr>
                <w:b/>
                <w:bCs/>
                <w:color w:val="FFFFFF"/>
                <w:sz w:val="18"/>
              </w:rPr>
            </w:pPr>
            <w:r w:rsidRPr="002A01DF">
              <w:rPr>
                <w:b/>
                <w:bCs/>
                <w:color w:val="FFFFFF"/>
                <w:sz w:val="18"/>
              </w:rPr>
              <w:t>COUCHE</w:t>
            </w:r>
          </w:p>
        </w:tc>
      </w:tr>
      <w:tr w:rsidR="00FC1367" w:rsidRPr="000547EC" w14:paraId="7BB10697" w14:textId="77777777" w:rsidTr="00B94F14">
        <w:trPr>
          <w:cnfStyle w:val="000000100000" w:firstRow="0" w:lastRow="0" w:firstColumn="0" w:lastColumn="0" w:oddVBand="0" w:evenVBand="0" w:oddHBand="1" w:evenHBand="0" w:firstRowFirstColumn="0" w:firstRowLastColumn="0" w:lastRowFirstColumn="0" w:lastRowLastColumn="0"/>
        </w:trPr>
        <w:tc>
          <w:tcPr>
            <w:tcW w:w="2825" w:type="dxa"/>
            <w:tcBorders>
              <w:top w:val="single" w:sz="18" w:space="0" w:color="083575" w:themeColor="accent2"/>
            </w:tcBorders>
          </w:tcPr>
          <w:p w14:paraId="1EBDB180" w14:textId="77777777" w:rsidR="00FC1367" w:rsidRPr="000547EC" w:rsidRDefault="00EE2FC7" w:rsidP="00B94F14">
            <w:pPr>
              <w:pStyle w:val="Standard"/>
              <w:spacing w:line="240" w:lineRule="auto"/>
              <w:jc w:val="left"/>
            </w:pPr>
            <w:sdt>
              <w:sdtPr>
                <w:rPr>
                  <w:szCs w:val="18"/>
                </w:rPr>
                <w:id w:val="-1027412872"/>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Production</w:t>
            </w:r>
          </w:p>
          <w:p w14:paraId="6E4F3006" w14:textId="77777777" w:rsidR="00FC1367" w:rsidRPr="000547EC" w:rsidRDefault="00EE2FC7" w:rsidP="00B94F14">
            <w:pPr>
              <w:pStyle w:val="Standard"/>
              <w:spacing w:line="240" w:lineRule="auto"/>
              <w:jc w:val="left"/>
            </w:pPr>
            <w:sdt>
              <w:sdtPr>
                <w:rPr>
                  <w:szCs w:val="18"/>
                </w:rPr>
                <w:id w:val="90064008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Pré-production</w:t>
            </w:r>
          </w:p>
          <w:p w14:paraId="6EF23CAE" w14:textId="77777777" w:rsidR="00FC1367" w:rsidRPr="000547EC" w:rsidRDefault="00EE2FC7" w:rsidP="00B94F14">
            <w:pPr>
              <w:pStyle w:val="Standard"/>
              <w:spacing w:line="240" w:lineRule="auto"/>
              <w:jc w:val="left"/>
            </w:pPr>
            <w:sdt>
              <w:sdtPr>
                <w:rPr>
                  <w:szCs w:val="18"/>
                </w:rPr>
                <w:id w:val="1545876709"/>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Qualification</w:t>
            </w:r>
          </w:p>
          <w:p w14:paraId="5E0ECBA1" w14:textId="77777777" w:rsidR="00FC1367" w:rsidRPr="000547EC" w:rsidRDefault="00EE2FC7" w:rsidP="00B94F14">
            <w:pPr>
              <w:pStyle w:val="Standard"/>
              <w:spacing w:line="240" w:lineRule="auto"/>
              <w:jc w:val="left"/>
            </w:pPr>
            <w:sdt>
              <w:sdtPr>
                <w:rPr>
                  <w:szCs w:val="18"/>
                </w:rPr>
                <w:id w:val="-2133383891"/>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Formation</w:t>
            </w:r>
          </w:p>
          <w:p w14:paraId="78A6D965" w14:textId="77777777" w:rsidR="00FC1367" w:rsidRPr="000547EC" w:rsidRDefault="00EE2FC7" w:rsidP="00B94F14">
            <w:pPr>
              <w:pStyle w:val="Standard"/>
              <w:spacing w:line="240" w:lineRule="auto"/>
              <w:jc w:val="left"/>
            </w:pPr>
            <w:sdt>
              <w:sdtPr>
                <w:rPr>
                  <w:szCs w:val="18"/>
                </w:rPr>
                <w:id w:val="1349448791"/>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w:t>
            </w:r>
            <w:r w:rsidR="00FC1367" w:rsidRPr="000547EC">
              <w:rPr>
                <w:bCs/>
                <w:color w:val="auto"/>
                <w:sz w:val="18"/>
                <w:szCs w:val="18"/>
              </w:rPr>
              <w:t xml:space="preserve">Autre : </w:t>
            </w:r>
            <w:r w:rsidR="00FC1367" w:rsidRPr="000547EC">
              <w:rPr>
                <w:bCs/>
                <w:i/>
                <w:color w:val="auto"/>
                <w:sz w:val="18"/>
                <w:szCs w:val="18"/>
              </w:rPr>
              <w:t>préciser</w:t>
            </w:r>
          </w:p>
        </w:tc>
        <w:tc>
          <w:tcPr>
            <w:tcW w:w="3119" w:type="dxa"/>
            <w:tcBorders>
              <w:top w:val="single" w:sz="18" w:space="0" w:color="083575" w:themeColor="accent2"/>
            </w:tcBorders>
          </w:tcPr>
          <w:p w14:paraId="33EEE5D6" w14:textId="77777777" w:rsidR="00FC1367" w:rsidRPr="000547EC" w:rsidRDefault="00EE2FC7" w:rsidP="00B94F14">
            <w:pPr>
              <w:pStyle w:val="Standard"/>
              <w:spacing w:line="240" w:lineRule="auto"/>
              <w:jc w:val="left"/>
            </w:pPr>
            <w:sdt>
              <w:sdtPr>
                <w:rPr>
                  <w:szCs w:val="18"/>
                </w:rPr>
                <w:id w:val="181710235"/>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Public</w:t>
            </w:r>
          </w:p>
          <w:p w14:paraId="6EF41D2E" w14:textId="77777777" w:rsidR="00FC1367" w:rsidRPr="000547EC" w:rsidRDefault="00EE2FC7" w:rsidP="00B94F14">
            <w:pPr>
              <w:pStyle w:val="Standard"/>
              <w:spacing w:line="240" w:lineRule="auto"/>
              <w:jc w:val="left"/>
            </w:pPr>
            <w:sdt>
              <w:sdtPr>
                <w:rPr>
                  <w:szCs w:val="18"/>
                </w:rPr>
                <w:id w:val="1966087053"/>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Santé</w:t>
            </w:r>
          </w:p>
          <w:p w14:paraId="261050C5" w14:textId="77777777" w:rsidR="00FC1367" w:rsidRPr="000547EC" w:rsidRDefault="00EE2FC7" w:rsidP="00B94F14">
            <w:pPr>
              <w:pStyle w:val="Standard"/>
              <w:spacing w:line="240" w:lineRule="auto"/>
              <w:jc w:val="left"/>
            </w:pPr>
            <w:sdt>
              <w:sdtPr>
                <w:rPr>
                  <w:szCs w:val="18"/>
                </w:rPr>
                <w:id w:val="933325684"/>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Entreprise</w:t>
            </w:r>
          </w:p>
          <w:p w14:paraId="5AF74E23" w14:textId="77777777" w:rsidR="00FC1367" w:rsidRPr="000547EC" w:rsidRDefault="00EE2FC7" w:rsidP="00B94F14">
            <w:pPr>
              <w:pStyle w:val="Standard"/>
              <w:spacing w:line="240" w:lineRule="auto"/>
              <w:jc w:val="left"/>
            </w:pPr>
            <w:sdt>
              <w:sdtPr>
                <w:rPr>
                  <w:szCs w:val="18"/>
                </w:rPr>
                <w:id w:val="-1552531634"/>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HDS</w:t>
            </w:r>
          </w:p>
          <w:p w14:paraId="5C7D73DF" w14:textId="77777777" w:rsidR="00FC1367" w:rsidRPr="000547EC" w:rsidRDefault="00EE2FC7" w:rsidP="00B94F14">
            <w:pPr>
              <w:pStyle w:val="Standard"/>
              <w:jc w:val="left"/>
            </w:pPr>
            <w:sdt>
              <w:sdtPr>
                <w:rPr>
                  <w:szCs w:val="18"/>
                </w:rPr>
                <w:id w:val="-195387070"/>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Recherche</w:t>
            </w:r>
            <w:r w:rsidR="00FC1367" w:rsidRPr="000547EC">
              <w:rPr>
                <w:b/>
                <w:color w:val="auto"/>
                <w:sz w:val="18"/>
                <w:szCs w:val="18"/>
              </w:rPr>
              <w:t> </w:t>
            </w:r>
          </w:p>
        </w:tc>
        <w:tc>
          <w:tcPr>
            <w:tcW w:w="4251" w:type="dxa"/>
            <w:tcBorders>
              <w:top w:val="single" w:sz="18" w:space="0" w:color="083575" w:themeColor="accent2"/>
            </w:tcBorders>
          </w:tcPr>
          <w:p w14:paraId="53D32613" w14:textId="77777777" w:rsidR="00FC1367" w:rsidRPr="000547EC" w:rsidRDefault="00EE2FC7" w:rsidP="00B94F14">
            <w:pPr>
              <w:pStyle w:val="Standard"/>
              <w:spacing w:line="240" w:lineRule="auto"/>
              <w:jc w:val="left"/>
            </w:pPr>
            <w:sdt>
              <w:sdtPr>
                <w:rPr>
                  <w:szCs w:val="18"/>
                </w:rPr>
                <w:id w:val="-89727969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w:t>
            </w:r>
          </w:p>
          <w:p w14:paraId="66688E9A" w14:textId="77777777" w:rsidR="00FC1367" w:rsidRPr="000547EC" w:rsidRDefault="00EE2FC7" w:rsidP="00B94F14">
            <w:pPr>
              <w:pStyle w:val="Standard"/>
              <w:spacing w:line="240" w:lineRule="auto"/>
              <w:jc w:val="left"/>
            </w:pPr>
            <w:sdt>
              <w:sdtPr>
                <w:rPr>
                  <w:szCs w:val="18"/>
                </w:rPr>
                <w:id w:val="-541433808"/>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Application</w:t>
            </w:r>
          </w:p>
          <w:p w14:paraId="543392C5" w14:textId="77777777" w:rsidR="00FC1367" w:rsidRPr="000547EC" w:rsidRDefault="00EE2FC7" w:rsidP="00B94F14">
            <w:pPr>
              <w:pStyle w:val="Standard"/>
              <w:spacing w:line="240" w:lineRule="auto"/>
              <w:jc w:val="left"/>
            </w:pPr>
            <w:sdt>
              <w:sdtPr>
                <w:rPr>
                  <w:szCs w:val="18"/>
                </w:rPr>
                <w:id w:val="1811293426"/>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Données</w:t>
            </w:r>
          </w:p>
          <w:p w14:paraId="59926DD3" w14:textId="77777777" w:rsidR="00FC1367" w:rsidRPr="000547EC" w:rsidRDefault="00EE2FC7" w:rsidP="00B94F14">
            <w:pPr>
              <w:pStyle w:val="Standard"/>
              <w:spacing w:line="240" w:lineRule="auto"/>
              <w:jc w:val="left"/>
            </w:pPr>
            <w:sdt>
              <w:sdtPr>
                <w:rPr>
                  <w:szCs w:val="18"/>
                </w:rPr>
                <w:id w:val="-1414002765"/>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 &amp; Application</w:t>
            </w:r>
          </w:p>
          <w:p w14:paraId="618C24D2" w14:textId="77777777" w:rsidR="00FC1367" w:rsidRPr="000547EC" w:rsidRDefault="00EE2FC7" w:rsidP="00B94F14">
            <w:pPr>
              <w:pStyle w:val="Standard"/>
              <w:jc w:val="left"/>
            </w:pPr>
            <w:sdt>
              <w:sdtPr>
                <w:rPr>
                  <w:szCs w:val="18"/>
                </w:rPr>
                <w:id w:val="-1276481083"/>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Application &amp; Données</w:t>
            </w:r>
          </w:p>
          <w:p w14:paraId="586D7F14" w14:textId="77777777" w:rsidR="00FC1367" w:rsidRPr="000547EC" w:rsidRDefault="00EE2FC7" w:rsidP="00B94F14">
            <w:pPr>
              <w:pStyle w:val="Standard"/>
              <w:jc w:val="left"/>
            </w:pPr>
            <w:sdt>
              <w:sdtPr>
                <w:rPr>
                  <w:szCs w:val="18"/>
                </w:rPr>
                <w:id w:val="-157769653"/>
                <w15:appearance w15:val="hidden"/>
                <w14:checkbox>
                  <w14:checked w14:val="0"/>
                  <w14:checkedState w14:val="00FE" w14:font="Wingdings"/>
                  <w14:uncheckedState w14:val="006F" w14:font="Wingdings"/>
                </w14:checkbox>
              </w:sdtPr>
              <w:sdtContent>
                <w:r w:rsidR="00FC1367" w:rsidRPr="000547EC">
                  <w:rPr>
                    <w:szCs w:val="18"/>
                  </w:rPr>
                  <w:sym w:font="Wingdings" w:char="F06F"/>
                </w:r>
              </w:sdtContent>
            </w:sdt>
            <w:r w:rsidR="00FC1367" w:rsidRPr="000547EC">
              <w:rPr>
                <w:color w:val="auto"/>
                <w:sz w:val="18"/>
                <w:szCs w:val="18"/>
              </w:rPr>
              <w:t xml:space="preserve"> Présentation &amp; Application &amp; Données</w:t>
            </w:r>
          </w:p>
        </w:tc>
      </w:tr>
    </w:tbl>
    <w:p w14:paraId="5156D760" w14:textId="77777777" w:rsidR="00FC1367" w:rsidRDefault="00FC1367" w:rsidP="00FC1367"/>
    <w:p w14:paraId="0B9155EB" w14:textId="77777777" w:rsidR="00FC1367" w:rsidRDefault="00FC1367" w:rsidP="00FC1367"/>
    <w:tbl>
      <w:tblPr>
        <w:tblStyle w:val="DATStandardLigne"/>
        <w:tblW w:w="10195" w:type="dxa"/>
        <w:tblLayout w:type="fixed"/>
        <w:tblLook w:val="0000" w:firstRow="0" w:lastRow="0" w:firstColumn="0" w:lastColumn="0" w:noHBand="0" w:noVBand="0"/>
      </w:tblPr>
      <w:tblGrid>
        <w:gridCol w:w="10195"/>
      </w:tblGrid>
      <w:tr w:rsidR="00FC1367" w14:paraId="2D38654F"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6199DC41" w14:textId="77777777" w:rsidR="00FC1367" w:rsidRDefault="00FC1367" w:rsidP="00B94F14">
            <w:pPr>
              <w:pStyle w:val="Standard"/>
              <w:spacing w:line="180" w:lineRule="exact"/>
              <w:jc w:val="center"/>
              <w:rPr>
                <w:b/>
                <w:bCs/>
                <w:color w:val="FFFFFF"/>
              </w:rPr>
            </w:pPr>
            <w:r>
              <w:rPr>
                <w:b/>
                <w:bCs/>
                <w:color w:val="FFFFFF"/>
              </w:rPr>
              <w:lastRenderedPageBreak/>
              <w:t>POSITIONNEMENT</w:t>
            </w:r>
          </w:p>
          <w:p w14:paraId="66A3992E" w14:textId="77777777" w:rsidR="00FC1367" w:rsidRDefault="00FC1367" w:rsidP="00B94F14">
            <w:pPr>
              <w:pStyle w:val="Standard"/>
              <w:spacing w:line="180" w:lineRule="exact"/>
              <w:jc w:val="center"/>
              <w:rPr>
                <w:b/>
                <w:bCs/>
                <w:color w:val="FFFFFF"/>
              </w:rPr>
            </w:pPr>
            <w:r w:rsidRPr="00BF4E6D">
              <w:rPr>
                <w:b/>
                <w:bCs/>
                <w:color w:val="FFFFFF"/>
                <w:sz w:val="16"/>
              </w:rPr>
              <w:t>Identification du sous-réseau pour un hébergement Cloud</w:t>
            </w:r>
          </w:p>
        </w:tc>
      </w:tr>
      <w:tr w:rsidR="00FC1367" w:rsidRPr="00F85F68" w14:paraId="1B2047AC" w14:textId="77777777" w:rsidTr="00B94F14">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67935B3E" w14:textId="77777777" w:rsidR="00FC1367" w:rsidRPr="00F85F68" w:rsidRDefault="00FC1367" w:rsidP="00B94F14">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406A4569" w14:textId="77777777" w:rsidR="00FC1367" w:rsidRDefault="00FC1367" w:rsidP="00FC1367"/>
    <w:p w14:paraId="47F5A243" w14:textId="77777777" w:rsidR="00FC1367" w:rsidRDefault="00FC1367" w:rsidP="00FC1367"/>
    <w:tbl>
      <w:tblPr>
        <w:tblStyle w:val="DATStandardLigne"/>
        <w:tblW w:w="10195" w:type="dxa"/>
        <w:tblLayout w:type="fixed"/>
        <w:tblLook w:val="0000" w:firstRow="0" w:lastRow="0" w:firstColumn="0" w:lastColumn="0" w:noHBand="0" w:noVBand="0"/>
      </w:tblPr>
      <w:tblGrid>
        <w:gridCol w:w="10195"/>
      </w:tblGrid>
      <w:tr w:rsidR="00FC1367" w14:paraId="4A5AA1BF" w14:textId="77777777" w:rsidTr="00B94F14">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355ECB5E" w14:textId="77777777" w:rsidR="00FC1367" w:rsidRDefault="00FC1367" w:rsidP="00B94F14">
            <w:pPr>
              <w:pStyle w:val="Standard"/>
              <w:spacing w:line="180" w:lineRule="exact"/>
              <w:jc w:val="center"/>
              <w:rPr>
                <w:b/>
                <w:bCs/>
                <w:color w:val="FFFFFF"/>
              </w:rPr>
            </w:pPr>
            <w:r>
              <w:rPr>
                <w:b/>
                <w:bCs/>
                <w:color w:val="FFFFFF"/>
              </w:rPr>
              <w:t>POSITIONNEMENT</w:t>
            </w:r>
          </w:p>
          <w:p w14:paraId="10ACA5A0" w14:textId="77777777" w:rsidR="00FC1367" w:rsidRDefault="00FC1367" w:rsidP="00B94F14">
            <w:pPr>
              <w:pStyle w:val="Standard"/>
              <w:spacing w:line="180" w:lineRule="exact"/>
              <w:jc w:val="center"/>
              <w:rPr>
                <w:b/>
                <w:bCs/>
                <w:color w:val="FFFFFF"/>
              </w:rPr>
            </w:pPr>
            <w:r w:rsidRPr="002806A5">
              <w:rPr>
                <w:b/>
                <w:bCs/>
                <w:color w:val="FFFFFF"/>
                <w:sz w:val="16"/>
              </w:rPr>
              <w:t xml:space="preserve">Identification du </w:t>
            </w:r>
            <w:proofErr w:type="spellStart"/>
            <w:r w:rsidRPr="002806A5">
              <w:rPr>
                <w:b/>
                <w:bCs/>
                <w:color w:val="FFFFFF"/>
                <w:sz w:val="16"/>
              </w:rPr>
              <w:t>namespace</w:t>
            </w:r>
            <w:proofErr w:type="spellEnd"/>
            <w:r w:rsidRPr="002806A5">
              <w:rPr>
                <w:b/>
                <w:bCs/>
                <w:color w:val="FFFFFF"/>
                <w:sz w:val="16"/>
              </w:rPr>
              <w:t xml:space="preserve"> </w:t>
            </w:r>
            <w:proofErr w:type="spellStart"/>
            <w:r w:rsidRPr="002806A5">
              <w:rPr>
                <w:b/>
                <w:bCs/>
                <w:color w:val="FFFFFF"/>
                <w:sz w:val="16"/>
              </w:rPr>
              <w:t>Kubernetes</w:t>
            </w:r>
            <w:proofErr w:type="spellEnd"/>
          </w:p>
        </w:tc>
      </w:tr>
      <w:tr w:rsidR="00FC1367" w:rsidRPr="00F85F68" w14:paraId="0C862533" w14:textId="77777777" w:rsidTr="00B94F14">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11FC0630" w14:textId="77777777" w:rsidR="00FC1367" w:rsidRPr="002806A5" w:rsidRDefault="00FC1367" w:rsidP="00B94F14">
            <w:pPr>
              <w:jc w:val="both"/>
            </w:pPr>
            <w:r>
              <w:rPr>
                <w:rFonts w:cstheme="minorHAnsi"/>
                <w:i/>
                <w:color w:val="8F8F8F" w:themeColor="background2" w:themeShade="BF"/>
              </w:rPr>
              <w:t xml:space="preserve">Pour un composant amené à être exécuté sous forme d’un conteneur dans un </w:t>
            </w:r>
            <w:proofErr w:type="spellStart"/>
            <w:r>
              <w:rPr>
                <w:rFonts w:cstheme="minorHAnsi"/>
                <w:i/>
                <w:color w:val="8F8F8F" w:themeColor="background2" w:themeShade="BF"/>
              </w:rPr>
              <w:t>pod</w:t>
            </w:r>
            <w:proofErr w:type="spellEnd"/>
            <w:r>
              <w:rPr>
                <w:rFonts w:cstheme="minorHAnsi"/>
                <w:i/>
                <w:color w:val="8F8F8F" w:themeColor="background2" w:themeShade="BF"/>
              </w:rPr>
              <w:t xml:space="preserv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il faut indiquer le </w:t>
            </w:r>
            <w:proofErr w:type="spellStart"/>
            <w:r>
              <w:rPr>
                <w:rFonts w:cstheme="minorHAnsi"/>
                <w:i/>
                <w:color w:val="8F8F8F" w:themeColor="background2" w:themeShade="BF"/>
              </w:rPr>
              <w:t>namespace</w:t>
            </w:r>
            <w:proofErr w:type="spellEnd"/>
            <w:r>
              <w:rPr>
                <w:rFonts w:cstheme="minorHAnsi"/>
                <w:i/>
                <w:color w:val="8F8F8F" w:themeColor="background2" w:themeShade="BF"/>
              </w:rPr>
              <w:t>.</w:t>
            </w:r>
          </w:p>
        </w:tc>
      </w:tr>
    </w:tbl>
    <w:p w14:paraId="114DCD21" w14:textId="77777777" w:rsidR="00FC1367" w:rsidRDefault="00FC1367" w:rsidP="00FC1367"/>
    <w:p w14:paraId="70C315EB" w14:textId="77777777" w:rsidR="00FC1367" w:rsidRDefault="00FC1367" w:rsidP="005E7D2F">
      <w:pPr>
        <w:pStyle w:val="Titre6"/>
      </w:pPr>
      <w:r>
        <w:t>Répartition de la charge</w:t>
      </w:r>
    </w:p>
    <w:p w14:paraId="072CDBA6" w14:textId="77777777" w:rsidR="00FC1367" w:rsidRDefault="00FC1367" w:rsidP="00FC1367">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5EF32BC5" w14:textId="5D7C2EBC" w:rsidR="00FC1367" w:rsidRDefault="00FC1367" w:rsidP="00FC1367">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F557D3" w:rsidRPr="00DD2E7C" w14:paraId="4E565114"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4027B4F7" w14:textId="77777777" w:rsidR="00F557D3" w:rsidRPr="00DD2E7C" w:rsidRDefault="00F557D3" w:rsidP="008E6FAD">
            <w:pPr>
              <w:rPr>
                <w:color w:val="FFFFFF" w:themeColor="background1"/>
              </w:rPr>
            </w:pPr>
            <w:r w:rsidRPr="00DD2E7C">
              <w:rPr>
                <w:color w:val="FFFFFF" w:themeColor="background1"/>
              </w:rPr>
              <w:t>REPARTITION DE CHARGE</w:t>
            </w:r>
          </w:p>
        </w:tc>
      </w:tr>
      <w:tr w:rsidR="00F557D3" w:rsidRPr="00DD2E7C" w14:paraId="4538BFAB"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607154F0" w14:textId="77777777" w:rsidR="00F557D3" w:rsidRPr="00DD2E7C" w:rsidRDefault="00F557D3" w:rsidP="008E6FAD">
            <w:pPr>
              <w:spacing w:line="180" w:lineRule="exact"/>
              <w:rPr>
                <w:bCs/>
                <w:caps w:val="0"/>
                <w:color w:val="FFFFFF"/>
                <w:sz w:val="18"/>
              </w:rPr>
            </w:pPr>
            <w:r w:rsidRPr="00DD2E7C">
              <w:rPr>
                <w:bCs/>
                <w:caps w:val="0"/>
                <w:color w:val="FFFFFF"/>
                <w:sz w:val="18"/>
              </w:rPr>
              <w:t xml:space="preserve">EQUIPEMENT </w:t>
            </w:r>
          </w:p>
          <w:p w14:paraId="76D471DF" w14:textId="77777777" w:rsidR="00F557D3" w:rsidRPr="00DD2E7C" w:rsidRDefault="00F557D3" w:rsidP="008E6FAD">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4F216D6C"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506FBA59"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694CDAAC"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446DD95E" w14:textId="77777777" w:rsidR="00F557D3" w:rsidRPr="00DD2E7C" w:rsidRDefault="00F557D3" w:rsidP="008E6FA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F557D3" w:rsidRPr="00CA19A6" w14:paraId="303070BE"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2D1DD8C4" w14:textId="77777777" w:rsidR="00F557D3" w:rsidRPr="00CA19A6" w:rsidRDefault="00F557D3" w:rsidP="008E6FAD">
            <w:pPr>
              <w:rPr>
                <w:sz w:val="18"/>
              </w:rPr>
            </w:pPr>
            <w:r w:rsidRPr="00CA19A6">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6D11A247"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834C8C">
              <w:rPr>
                <w:rFonts w:cs="Open Sans"/>
                <w:i/>
                <w:color w:val="808080"/>
                <w:sz w:val="18"/>
              </w:rPr>
              <w:t>VIP à mettre en œuvre</w:t>
            </w:r>
          </w:p>
        </w:tc>
        <w:tc>
          <w:tcPr>
            <w:tcW w:w="2223" w:type="dxa"/>
          </w:tcPr>
          <w:p w14:paraId="588B7E25" w14:textId="77777777" w:rsidR="00F557D3" w:rsidRPr="00CD36FA"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D36FA">
              <w:rPr>
                <w:rFonts w:cs="Open Sans"/>
                <w:i/>
                <w:color w:val="808080"/>
                <w:sz w:val="18"/>
              </w:rPr>
              <w:t>Round Robin, Actif / Passif, Least Connexion …</w:t>
            </w:r>
          </w:p>
        </w:tc>
        <w:tc>
          <w:tcPr>
            <w:tcW w:w="3307" w:type="dxa"/>
          </w:tcPr>
          <w:p w14:paraId="7A73311F"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Pr>
                <w:rFonts w:cs="Open Sans"/>
                <w:i/>
                <w:color w:val="808080"/>
                <w:sz w:val="18"/>
              </w:rPr>
              <w:t>Healthcheck</w:t>
            </w:r>
            <w:proofErr w:type="spellEnd"/>
            <w:r w:rsidRPr="00834C8C">
              <w:rPr>
                <w:rFonts w:cs="Open Sans"/>
                <w:i/>
                <w:color w:val="808080"/>
                <w:sz w:val="18"/>
              </w:rPr>
              <w:t xml:space="preserve"> à mettre en œuvre</w:t>
            </w:r>
          </w:p>
        </w:tc>
      </w:tr>
      <w:tr w:rsidR="00F557D3" w:rsidRPr="00CA19A6" w14:paraId="10F74E54" w14:textId="77777777" w:rsidTr="008E6FA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4D61F3E0" w14:textId="77777777" w:rsidR="00F557D3" w:rsidRPr="00CA19A6" w:rsidRDefault="00F557D3" w:rsidP="008E6FAD">
            <w:pPr>
              <w:rPr>
                <w:sz w:val="18"/>
              </w:rPr>
            </w:pPr>
          </w:p>
        </w:tc>
        <w:tc>
          <w:tcPr>
            <w:tcW w:w="2760" w:type="dxa"/>
            <w:tcBorders>
              <w:top w:val="dashed" w:sz="4" w:space="0" w:color="083575" w:themeColor="accent2"/>
            </w:tcBorders>
          </w:tcPr>
          <w:p w14:paraId="41D5C3D3"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40C63B43"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0FDC495E"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r>
    </w:tbl>
    <w:p w14:paraId="0019C894" w14:textId="660BCF3D" w:rsidR="00F557D3" w:rsidRDefault="00F557D3" w:rsidP="00F557D3"/>
    <w:p w14:paraId="013F31F2" w14:textId="77777777" w:rsidR="00FC1367" w:rsidRDefault="00FC1367" w:rsidP="00FC1367"/>
    <w:p w14:paraId="010B1068" w14:textId="77777777" w:rsidR="00FC1367" w:rsidRDefault="00FC1367" w:rsidP="00203A8B">
      <w:pPr>
        <w:sectPr w:rsidR="00FC1367" w:rsidSect="00645A39">
          <w:pgSz w:w="11906" w:h="16838" w:code="9"/>
          <w:pgMar w:top="1134" w:right="851" w:bottom="567" w:left="851" w:header="567" w:footer="567" w:gutter="0"/>
          <w:cols w:space="708"/>
          <w:titlePg/>
          <w:docGrid w:linePitch="360"/>
        </w:sectPr>
      </w:pPr>
    </w:p>
    <w:p w14:paraId="4A500818" w14:textId="77777777" w:rsidR="001969F6" w:rsidRDefault="001969F6" w:rsidP="005E7D2F">
      <w:pPr>
        <w:pStyle w:val="Titre4"/>
      </w:pPr>
      <w:bookmarkStart w:id="28" w:name="_Toc135732434"/>
      <w:r>
        <w:lastRenderedPageBreak/>
        <w:t>Couche Client</w:t>
      </w:r>
      <w:bookmarkEnd w:id="28"/>
    </w:p>
    <w:p w14:paraId="7B536FAF" w14:textId="77777777" w:rsidR="001969F6" w:rsidRDefault="001969F6" w:rsidP="001969F6">
      <w:pPr>
        <w:jc w:val="both"/>
      </w:pPr>
      <w:r>
        <w:rPr>
          <w:rFonts w:cstheme="minorHAnsi"/>
          <w:i/>
          <w:color w:val="8F8F8F" w:themeColor="background2" w:themeShade="BF"/>
        </w:rPr>
        <w:t>L’objectif est de décrire en détail chacun des composants const</w:t>
      </w:r>
      <w:r w:rsidR="00E410E8">
        <w:rPr>
          <w:rFonts w:cstheme="minorHAnsi"/>
          <w:i/>
          <w:color w:val="8F8F8F" w:themeColor="background2" w:themeShade="BF"/>
        </w:rPr>
        <w:t>ituant la couche correspondant au(x) poste(s) de travail des utilisateurs</w:t>
      </w:r>
      <w:r>
        <w:rPr>
          <w:rFonts w:cstheme="minorHAnsi"/>
          <w:i/>
          <w:color w:val="8F8F8F" w:themeColor="background2" w:themeShade="BF"/>
        </w:rPr>
        <w:t>. Le paragraphe suivant est à itérer autant de fois qu’il y a de composants différents au sein de la couche de présentation.</w:t>
      </w:r>
    </w:p>
    <w:p w14:paraId="4AF08D27" w14:textId="77777777" w:rsidR="001969F6" w:rsidRDefault="001969F6" w:rsidP="00203A8B"/>
    <w:p w14:paraId="0963DF52" w14:textId="2B38422A" w:rsidR="00DC2228" w:rsidRDefault="00DC2228" w:rsidP="006D4A89">
      <w:pPr>
        <w:pStyle w:val="Titre5"/>
      </w:pPr>
      <w:r>
        <w:t>Poste de travail (ordinateur fixe ou portable)</w:t>
      </w:r>
    </w:p>
    <w:p w14:paraId="05B1BBC5" w14:textId="3968AFD2" w:rsidR="00C06304" w:rsidRDefault="00C06304" w:rsidP="005E7D2F">
      <w:pPr>
        <w:pStyle w:val="Titre6"/>
      </w:pPr>
      <w:r>
        <w:t xml:space="preserve">Caractéristiques </w:t>
      </w:r>
      <w:r w:rsidR="00ED06A2">
        <w:t xml:space="preserve">techniques </w:t>
      </w:r>
      <w:r>
        <w:t>des postes supportés</w:t>
      </w:r>
    </w:p>
    <w:p w14:paraId="55DF1AEC" w14:textId="05FC9702" w:rsidR="00AF2F5A" w:rsidRPr="00801BC2" w:rsidRDefault="000139D4" w:rsidP="00AF2F5A">
      <w:pPr>
        <w:rPr>
          <w:rFonts w:cstheme="minorHAnsi"/>
          <w:b/>
          <w:i/>
          <w:color w:val="8F8F8F" w:themeColor="background2" w:themeShade="BF"/>
        </w:rPr>
      </w:pPr>
      <w:r w:rsidRPr="00801BC2">
        <w:rPr>
          <w:rFonts w:cstheme="minorHAnsi"/>
          <w:b/>
          <w:i/>
          <w:color w:val="8F8F8F" w:themeColor="background2" w:themeShade="BF"/>
        </w:rPr>
        <w:t>L</w:t>
      </w:r>
      <w:r w:rsidR="00AF2F5A" w:rsidRPr="00801BC2">
        <w:rPr>
          <w:rFonts w:cstheme="minorHAnsi"/>
          <w:b/>
          <w:i/>
          <w:color w:val="8F8F8F" w:themeColor="background2" w:themeShade="BF"/>
        </w:rPr>
        <w:t>e tableau suivant est à décliner selon les types de postes (et donc selon les types d’utilisation)</w:t>
      </w:r>
    </w:p>
    <w:p w14:paraId="2A00739E" w14:textId="77777777" w:rsidR="00AF2F5A" w:rsidRDefault="00AF2F5A" w:rsidP="00AF2F5A">
      <w:pPr>
        <w:rPr>
          <w:rFonts w:cstheme="minorHAnsi"/>
          <w:i/>
          <w:color w:val="8F8F8F" w:themeColor="background2" w:themeShade="BF"/>
        </w:rPr>
      </w:pPr>
    </w:p>
    <w:tbl>
      <w:tblPr>
        <w:tblStyle w:val="DATStandardLigne"/>
        <w:tblW w:w="10042" w:type="dxa"/>
        <w:tblLayout w:type="fixed"/>
        <w:tblLook w:val="04A0" w:firstRow="1" w:lastRow="0" w:firstColumn="1" w:lastColumn="0" w:noHBand="0" w:noVBand="1"/>
      </w:tblPr>
      <w:tblGrid>
        <w:gridCol w:w="2812"/>
        <w:gridCol w:w="567"/>
        <w:gridCol w:w="6663"/>
      </w:tblGrid>
      <w:tr w:rsidR="00AF2F5A" w:rsidRPr="001657E5" w14:paraId="62488CCB" w14:textId="77777777" w:rsidTr="0048585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3"/>
            <w:tcBorders>
              <w:bottom w:val="nil"/>
            </w:tcBorders>
          </w:tcPr>
          <w:p w14:paraId="7EED2292" w14:textId="44CB5AD3" w:rsidR="00AF2F5A" w:rsidRPr="00AF2F5A" w:rsidRDefault="00AF2F5A" w:rsidP="00AF2F5A">
            <w:pPr>
              <w:spacing w:line="180" w:lineRule="exact"/>
              <w:rPr>
                <w:color w:val="FFFFFF" w:themeColor="background1"/>
              </w:rPr>
            </w:pPr>
            <w:r>
              <w:rPr>
                <w:color w:val="FFFFFF" w:themeColor="background1"/>
              </w:rPr>
              <w:t>POSTE</w:t>
            </w:r>
            <w:r w:rsidR="0048585A">
              <w:rPr>
                <w:color w:val="FFFFFF" w:themeColor="background1"/>
              </w:rPr>
              <w:t>S</w:t>
            </w:r>
            <w:r>
              <w:rPr>
                <w:color w:val="FFFFFF" w:themeColor="background1"/>
              </w:rPr>
              <w:t xml:space="preserve"> DE TRAVAIL &lt;UTILISATEUR&gt;</w:t>
            </w:r>
          </w:p>
          <w:p w14:paraId="496FD4EE" w14:textId="3D2FB422" w:rsidR="00AF2F5A" w:rsidRPr="006801D4" w:rsidRDefault="00AF2F5A" w:rsidP="00AF2F5A">
            <w:pPr>
              <w:spacing w:line="180" w:lineRule="exact"/>
              <w:rPr>
                <w:caps w:val="0"/>
                <w:smallCaps/>
                <w:color w:val="auto"/>
                <w:sz w:val="18"/>
                <w:szCs w:val="18"/>
              </w:rPr>
            </w:pPr>
            <w:r w:rsidRPr="00AF2F5A">
              <w:rPr>
                <w:color w:val="FFFFFF" w:themeColor="background1"/>
                <w:sz w:val="16"/>
              </w:rPr>
              <w:t>&lt;a completer selon le type d’utilisation&gt;</w:t>
            </w:r>
            <w:r w:rsidRPr="00AF2F5A">
              <w:rPr>
                <w:rFonts w:asciiTheme="majorHAnsi" w:hAnsiTheme="majorHAnsi"/>
                <w:caps w:val="0"/>
                <w:smallCaps/>
                <w:color w:val="FFFFFF" w:themeColor="background1"/>
                <w:sz w:val="14"/>
                <w:szCs w:val="18"/>
              </w:rPr>
              <w:t xml:space="preserve"> </w:t>
            </w:r>
          </w:p>
        </w:tc>
      </w:tr>
      <w:tr w:rsidR="00AF2F5A" w:rsidRPr="00AF2F5A" w14:paraId="61E28CD5" w14:textId="77777777" w:rsidTr="00AF2F5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FFFFFF" w:themeColor="background1"/>
              <w:bottom w:val="dashed" w:sz="4" w:space="0" w:color="083575" w:themeColor="accent2"/>
              <w:right w:val="single" w:sz="18" w:space="0" w:color="083575" w:themeColor="accent2"/>
            </w:tcBorders>
            <w:shd w:val="clear" w:color="auto" w:fill="083575" w:themeFill="accent2"/>
          </w:tcPr>
          <w:p w14:paraId="7EA01738" w14:textId="47E935E4" w:rsidR="00AF2F5A" w:rsidRPr="007461F1" w:rsidRDefault="00AF2F5A" w:rsidP="007461F1">
            <w:pPr>
              <w:spacing w:line="240" w:lineRule="auto"/>
              <w:ind w:left="-92"/>
              <w:jc w:val="right"/>
              <w:rPr>
                <w:rFonts w:cstheme="minorHAnsi"/>
                <w:color w:val="FFFFFF"/>
                <w:sz w:val="18"/>
                <w:szCs w:val="18"/>
              </w:rPr>
            </w:pPr>
            <w:r w:rsidRPr="007461F1">
              <w:rPr>
                <w:rFonts w:cstheme="minorHAnsi"/>
                <w:color w:val="FFFFFF"/>
                <w:sz w:val="18"/>
                <w:szCs w:val="18"/>
              </w:rPr>
              <w:t>OS</w:t>
            </w:r>
          </w:p>
        </w:tc>
        <w:tc>
          <w:tcPr>
            <w:tcW w:w="7230" w:type="dxa"/>
            <w:gridSpan w:val="2"/>
            <w:tcBorders>
              <w:top w:val="single" w:sz="18" w:space="0" w:color="083575" w:themeColor="accent2"/>
              <w:left w:val="single" w:sz="18" w:space="0" w:color="083575" w:themeColor="accent2"/>
              <w:bottom w:val="dashed" w:sz="4" w:space="0" w:color="083575" w:themeColor="accent2"/>
            </w:tcBorders>
          </w:tcPr>
          <w:p w14:paraId="5EA7AE9C" w14:textId="2208EE90" w:rsidR="00AF2F5A" w:rsidRPr="00AF2F5A" w:rsidRDefault="00AF2F5A" w:rsidP="00AF2F5A">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sidRPr="006801D4">
              <w:rPr>
                <w:i/>
                <w:caps/>
                <w:smallCaps w:val="0"/>
                <w:color w:val="8F8F8F" w:themeColor="background2" w:themeShade="BF"/>
                <w:sz w:val="18"/>
              </w:rPr>
              <w:t>Indique les OS supportes</w:t>
            </w:r>
          </w:p>
        </w:tc>
      </w:tr>
      <w:tr w:rsidR="006801D4" w:rsidRPr="001657E5" w14:paraId="2309540A" w14:textId="77777777" w:rsidTr="00D255B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3884F109" w14:textId="6814F1BD" w:rsidR="006801D4" w:rsidRPr="007461F1" w:rsidRDefault="006801D4" w:rsidP="007461F1">
            <w:pPr>
              <w:spacing w:line="240" w:lineRule="auto"/>
              <w:ind w:left="-92"/>
              <w:jc w:val="right"/>
              <w:rPr>
                <w:rFonts w:cstheme="minorHAnsi"/>
                <w:color w:val="FFFFFF"/>
                <w:sz w:val="18"/>
                <w:szCs w:val="18"/>
              </w:rPr>
            </w:pPr>
            <w:r w:rsidRPr="007461F1">
              <w:rPr>
                <w:rFonts w:cstheme="minorHAnsi"/>
                <w:color w:val="FFFFFF"/>
                <w:sz w:val="18"/>
                <w:szCs w:val="18"/>
              </w:rPr>
              <w:t>CPU</w:t>
            </w:r>
          </w:p>
        </w:tc>
        <w:tc>
          <w:tcPr>
            <w:tcW w:w="7230" w:type="dxa"/>
            <w:gridSpan w:val="2"/>
            <w:tcBorders>
              <w:top w:val="dashed" w:sz="4" w:space="0" w:color="083575" w:themeColor="accent2"/>
              <w:left w:val="single" w:sz="18" w:space="0" w:color="083575" w:themeColor="accent2"/>
              <w:bottom w:val="dashed" w:sz="4" w:space="0" w:color="083575" w:themeColor="accent2"/>
            </w:tcBorders>
          </w:tcPr>
          <w:p w14:paraId="1C7A833C" w14:textId="0AB04671" w:rsidR="006801D4" w:rsidRPr="00C25B57" w:rsidRDefault="006801D4" w:rsidP="006801D4">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p>
        </w:tc>
      </w:tr>
      <w:tr w:rsidR="006801D4" w:rsidRPr="00AF2F5A" w14:paraId="5DAFEE57" w14:textId="77777777" w:rsidTr="00D255B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4A6A1A66" w14:textId="2C084F9F" w:rsidR="006801D4" w:rsidRPr="007461F1" w:rsidRDefault="006801D4" w:rsidP="007461F1">
            <w:pPr>
              <w:spacing w:line="240" w:lineRule="auto"/>
              <w:ind w:left="-92"/>
              <w:jc w:val="right"/>
              <w:rPr>
                <w:rFonts w:cstheme="minorHAnsi"/>
                <w:color w:val="FFFFFF"/>
                <w:sz w:val="18"/>
                <w:szCs w:val="18"/>
              </w:rPr>
            </w:pPr>
            <w:r w:rsidRPr="007461F1">
              <w:rPr>
                <w:rFonts w:cstheme="minorHAnsi"/>
                <w:color w:val="FFFFFF"/>
                <w:sz w:val="18"/>
                <w:szCs w:val="18"/>
              </w:rPr>
              <w:t>RAM</w:t>
            </w:r>
          </w:p>
        </w:tc>
        <w:tc>
          <w:tcPr>
            <w:tcW w:w="7230" w:type="dxa"/>
            <w:gridSpan w:val="2"/>
            <w:tcBorders>
              <w:top w:val="dashed" w:sz="4" w:space="0" w:color="083575" w:themeColor="accent2"/>
              <w:left w:val="single" w:sz="18" w:space="0" w:color="083575" w:themeColor="accent2"/>
              <w:bottom w:val="dashed" w:sz="4" w:space="0" w:color="083575" w:themeColor="accent2"/>
            </w:tcBorders>
          </w:tcPr>
          <w:p w14:paraId="4CC28688" w14:textId="5FD1A7C3" w:rsidR="006801D4" w:rsidRPr="00AF2F5A" w:rsidRDefault="002A2425" w:rsidP="002A242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r>
              <w:rPr>
                <w:rFonts w:cstheme="minorHAnsi"/>
                <w:color w:val="FFFFFF"/>
              </w:rPr>
              <w:t xml:space="preserve">&amp; </w:t>
            </w:r>
          </w:p>
        </w:tc>
      </w:tr>
      <w:tr w:rsidR="00F81DB2" w:rsidRPr="001657E5" w14:paraId="0118F813" w14:textId="77777777" w:rsidTr="00B3231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140FA2D6" w14:textId="0F509985" w:rsidR="00F81DB2" w:rsidRPr="007461F1" w:rsidRDefault="00F81DB2" w:rsidP="007461F1">
            <w:pPr>
              <w:spacing w:line="240" w:lineRule="auto"/>
              <w:ind w:left="-92"/>
              <w:jc w:val="right"/>
              <w:rPr>
                <w:rFonts w:cs="Open Sans"/>
                <w:color w:val="FFFFFF"/>
                <w:sz w:val="18"/>
                <w:szCs w:val="18"/>
              </w:rPr>
            </w:pPr>
            <w:r w:rsidRPr="007461F1">
              <w:rPr>
                <w:rFonts w:cs="Open Sans"/>
                <w:color w:val="FFFFFF"/>
                <w:sz w:val="18"/>
                <w:szCs w:val="18"/>
              </w:rPr>
              <w:t>DISQUE</w:t>
            </w:r>
          </w:p>
        </w:tc>
        <w:tc>
          <w:tcPr>
            <w:tcW w:w="7230" w:type="dxa"/>
            <w:gridSpan w:val="2"/>
            <w:tcBorders>
              <w:top w:val="dashed" w:sz="4" w:space="0" w:color="083575" w:themeColor="accent2"/>
              <w:left w:val="single" w:sz="18" w:space="0" w:color="083575" w:themeColor="accent2"/>
              <w:bottom w:val="dashed" w:sz="4" w:space="0" w:color="083575" w:themeColor="accent2"/>
            </w:tcBorders>
          </w:tcPr>
          <w:p w14:paraId="4B51182B" w14:textId="3A92111D" w:rsidR="00F81DB2" w:rsidRDefault="00F81DB2" w:rsidP="00F81DB2">
            <w:pPr>
              <w:spacing w:line="240" w:lineRule="auto"/>
              <w:cnfStyle w:val="000000010000" w:firstRow="0" w:lastRow="0" w:firstColumn="0" w:lastColumn="0" w:oddVBand="0" w:evenVBand="0" w:oddHBand="0" w:evenHBand="1" w:firstRowFirstColumn="0" w:firstRowLastColumn="0" w:lastRowFirstColumn="0" w:lastRowLastColumn="0"/>
              <w:rPr>
                <w:rFonts w:cs="Open Sans"/>
                <w:i/>
                <w:color w:val="808080"/>
                <w:sz w:val="18"/>
              </w:rPr>
            </w:pPr>
            <w:r>
              <w:rPr>
                <w:i/>
                <w:color w:val="8F8F8F" w:themeColor="background2" w:themeShade="BF"/>
              </w:rPr>
              <w:t>Indiquer les caractéristiques des disques et la volumétrie</w:t>
            </w:r>
          </w:p>
        </w:tc>
      </w:tr>
      <w:tr w:rsidR="006801D4" w:rsidRPr="001657E5" w14:paraId="55D6CE43" w14:textId="77777777" w:rsidTr="00B3231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0DA40873" w14:textId="4BF17D3E" w:rsidR="006801D4" w:rsidRPr="007461F1" w:rsidRDefault="006801D4" w:rsidP="007461F1">
            <w:pPr>
              <w:spacing w:line="240" w:lineRule="auto"/>
              <w:ind w:left="-92"/>
              <w:jc w:val="right"/>
              <w:rPr>
                <w:rFonts w:cs="Open Sans"/>
                <w:color w:val="FFFFFF"/>
                <w:sz w:val="18"/>
                <w:szCs w:val="18"/>
              </w:rPr>
            </w:pPr>
            <w:r w:rsidRPr="007461F1">
              <w:rPr>
                <w:rFonts w:cs="Open Sans"/>
                <w:color w:val="FFFFFF"/>
                <w:sz w:val="18"/>
                <w:szCs w:val="18"/>
              </w:rPr>
              <w:t>CARTE GRAPHIQUE</w:t>
            </w:r>
          </w:p>
        </w:tc>
        <w:tc>
          <w:tcPr>
            <w:tcW w:w="567" w:type="dxa"/>
            <w:tcBorders>
              <w:top w:val="dashed" w:sz="4" w:space="0" w:color="083575" w:themeColor="accent2"/>
              <w:left w:val="single" w:sz="18" w:space="0" w:color="083575" w:themeColor="accent2"/>
              <w:bottom w:val="dashed" w:sz="4" w:space="0" w:color="083575" w:themeColor="accent2"/>
              <w:right w:val="nil"/>
            </w:tcBorders>
          </w:tcPr>
          <w:p w14:paraId="68E4CEC9" w14:textId="6A52F83D" w:rsidR="006801D4" w:rsidRPr="00C25B57" w:rsidRDefault="00EE2FC7" w:rsidP="00E03BD4">
            <w:pPr>
              <w:spacing w:line="240" w:lineRule="auto"/>
              <w:ind w:left="23"/>
              <w:jc w:val="center"/>
              <w:cnfStyle w:val="000000100000" w:firstRow="0" w:lastRow="0" w:firstColumn="0" w:lastColumn="0" w:oddVBand="0" w:evenVBand="0" w:oddHBand="1" w:evenHBand="0" w:firstRowFirstColumn="0" w:firstRowLastColumn="0" w:lastRowFirstColumn="0" w:lastRowLastColumn="0"/>
              <w:rPr>
                <w:rFonts w:cs="Open Sans"/>
                <w:b/>
                <w:color w:val="auto"/>
                <w:sz w:val="18"/>
                <w:szCs w:val="18"/>
              </w:rPr>
            </w:pPr>
            <w:sdt>
              <w:sdtPr>
                <w:rPr>
                  <w:rFonts w:cs="Open Sans"/>
                  <w:szCs w:val="18"/>
                </w:rPr>
                <w:id w:val="-179888849"/>
                <w15:appearance w15:val="hidden"/>
                <w14:checkbox>
                  <w14:checked w14:val="0"/>
                  <w14:checkedState w14:val="00FE" w14:font="Wingdings"/>
                  <w14:uncheckedState w14:val="006F" w14:font="Wingdings"/>
                </w14:checkbox>
              </w:sdtPr>
              <w:sdtContent>
                <w:r w:rsidR="00F81DB2">
                  <w:rPr>
                    <w:rFonts w:cs="Open Sans"/>
                    <w:szCs w:val="18"/>
                  </w:rPr>
                  <w:sym w:font="Wingdings" w:char="F06F"/>
                </w:r>
              </w:sdtContent>
            </w:sdt>
          </w:p>
        </w:tc>
        <w:tc>
          <w:tcPr>
            <w:tcW w:w="6663" w:type="dxa"/>
            <w:tcBorders>
              <w:top w:val="dashed" w:sz="4" w:space="0" w:color="083575" w:themeColor="accent2"/>
              <w:left w:val="nil"/>
              <w:bottom w:val="dashed" w:sz="4" w:space="0" w:color="083575" w:themeColor="accent2"/>
            </w:tcBorders>
          </w:tcPr>
          <w:p w14:paraId="2CDDD8E7" w14:textId="1482B382" w:rsidR="006801D4" w:rsidRPr="00C25B57" w:rsidRDefault="00F81DB2" w:rsidP="006801D4">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Pr>
                <w:rFonts w:cs="Open Sans"/>
                <w:i/>
                <w:color w:val="808080"/>
                <w:sz w:val="18"/>
              </w:rPr>
              <w:t>Indiquer les caractéristiques de la carte graphique attendu</w:t>
            </w:r>
            <w:r w:rsidR="00D255BE">
              <w:rPr>
                <w:rFonts w:cs="Open Sans"/>
                <w:i/>
                <w:color w:val="808080"/>
                <w:sz w:val="18"/>
              </w:rPr>
              <w:t>e</w:t>
            </w:r>
          </w:p>
        </w:tc>
      </w:tr>
      <w:tr w:rsidR="00D255BE" w:rsidRPr="001657E5" w14:paraId="25AD0C24" w14:textId="77777777" w:rsidTr="00D255B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3B2915C2" w14:textId="77777777" w:rsidR="00D255BE" w:rsidRPr="007461F1" w:rsidRDefault="00D255BE" w:rsidP="007461F1">
            <w:pPr>
              <w:spacing w:line="240" w:lineRule="auto"/>
              <w:ind w:left="-92" w:hanging="160"/>
              <w:jc w:val="right"/>
              <w:rPr>
                <w:rFonts w:cstheme="minorHAnsi"/>
                <w:color w:val="FFFFFF"/>
                <w:sz w:val="18"/>
              </w:rPr>
            </w:pPr>
            <w:r w:rsidRPr="007461F1">
              <w:rPr>
                <w:rFonts w:cstheme="minorHAnsi"/>
                <w:color w:val="FFFFFF"/>
                <w:sz w:val="18"/>
              </w:rPr>
              <w:t>AUTRES</w:t>
            </w:r>
          </w:p>
          <w:p w14:paraId="2CB3D0F5" w14:textId="42A664EC" w:rsidR="00D255BE" w:rsidRPr="002133C5" w:rsidRDefault="007461F1" w:rsidP="007461F1">
            <w:pPr>
              <w:spacing w:line="240" w:lineRule="auto"/>
              <w:ind w:left="-92" w:hanging="160"/>
              <w:jc w:val="right"/>
              <w:rPr>
                <w:rFonts w:cstheme="minorHAnsi"/>
                <w:color w:val="FFFFFF"/>
              </w:rPr>
            </w:pPr>
            <w:r>
              <w:rPr>
                <w:rFonts w:cstheme="minorHAnsi"/>
                <w:color w:val="FFFFFF"/>
                <w:sz w:val="14"/>
              </w:rPr>
              <w:t>PERIPHERIQUE</w:t>
            </w:r>
            <w:r w:rsidR="00D255BE" w:rsidRPr="007461F1">
              <w:rPr>
                <w:rFonts w:cstheme="minorHAnsi"/>
                <w:color w:val="FFFFFF"/>
                <w:sz w:val="14"/>
              </w:rPr>
              <w:t>/CONNECTIQUE</w:t>
            </w:r>
          </w:p>
        </w:tc>
        <w:tc>
          <w:tcPr>
            <w:tcW w:w="7230" w:type="dxa"/>
            <w:gridSpan w:val="2"/>
            <w:tcBorders>
              <w:top w:val="dashed" w:sz="4" w:space="0" w:color="083575" w:themeColor="accent2"/>
              <w:left w:val="single" w:sz="18" w:space="0" w:color="083575" w:themeColor="accent2"/>
              <w:bottom w:val="single" w:sz="18" w:space="0" w:color="083575" w:themeColor="accent2"/>
            </w:tcBorders>
          </w:tcPr>
          <w:p w14:paraId="61556FC0" w14:textId="33569671" w:rsidR="00D255BE" w:rsidRPr="00C25B57" w:rsidRDefault="00D255BE" w:rsidP="00D255BE">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r>
              <w:rPr>
                <w:rFonts w:cs="Open Sans"/>
                <w:i/>
                <w:color w:val="808080"/>
                <w:sz w:val="18"/>
              </w:rPr>
              <w:t>Indiquer les caractéristiques de la carte graphique attendue</w:t>
            </w:r>
          </w:p>
        </w:tc>
      </w:tr>
    </w:tbl>
    <w:p w14:paraId="466F3BE0" w14:textId="5009E3C4" w:rsidR="006801D4" w:rsidRDefault="006801D4" w:rsidP="00ED06A2"/>
    <w:p w14:paraId="73D52EF9" w14:textId="77777777" w:rsidR="00A61076" w:rsidRDefault="00A61076" w:rsidP="005E7D2F">
      <w:pPr>
        <w:pStyle w:val="Titre6"/>
      </w:pPr>
      <w:r>
        <w:t>Matériel</w:t>
      </w:r>
    </w:p>
    <w:p w14:paraId="5477EF81" w14:textId="77777777" w:rsidR="00A61076" w:rsidRDefault="00A61076" w:rsidP="00A61076">
      <w:pPr>
        <w:jc w:val="both"/>
      </w:pPr>
      <w:r>
        <w:rPr>
          <w:rFonts w:cstheme="minorHAnsi"/>
          <w:i/>
          <w:color w:val="8F8F8F" w:themeColor="background2" w:themeShade="BF"/>
        </w:rPr>
        <w:t>Si plusieurs composants sont raccordés directement au poste de travail (imprimantes, scanner, douchette, lecteur de carte, matériel médical …), ils doivent être décrit dans ce paragraphe.</w:t>
      </w:r>
    </w:p>
    <w:p w14:paraId="1D3776CC" w14:textId="77777777" w:rsidR="00A61076" w:rsidRDefault="00A61076" w:rsidP="0048585A"/>
    <w:p w14:paraId="12B42220" w14:textId="447D7D29" w:rsidR="001969F6" w:rsidRDefault="00C06304" w:rsidP="005E7D2F">
      <w:pPr>
        <w:pStyle w:val="Titre6"/>
      </w:pPr>
      <w:r>
        <w:lastRenderedPageBreak/>
        <w:t>Caractéristiques techniques</w:t>
      </w:r>
      <w:r w:rsidR="00ED06A2">
        <w:t xml:space="preserve"> des logiciels installés</w:t>
      </w:r>
    </w:p>
    <w:p w14:paraId="238DD236" w14:textId="77777777" w:rsidR="00C06304" w:rsidRDefault="00C06304" w:rsidP="00C06304">
      <w:pPr>
        <w:jc w:val="both"/>
        <w:rPr>
          <w:rFonts w:cstheme="minorHAnsi"/>
          <w:i/>
          <w:color w:val="8F8F8F" w:themeColor="background2" w:themeShade="BF"/>
        </w:rPr>
      </w:pPr>
      <w:r>
        <w:rPr>
          <w:rFonts w:cstheme="minorHAnsi"/>
          <w:i/>
          <w:color w:val="8F8F8F" w:themeColor="background2" w:themeShade="BF"/>
        </w:rPr>
        <w:t>L’objectif est de présenter l’ensemble des solutions logicielles installées (hors système d’exploitation) sur ce composant</w:t>
      </w:r>
      <w:r w:rsidR="00ED06A2">
        <w:rPr>
          <w:rFonts w:cstheme="minorHAnsi"/>
          <w:i/>
          <w:color w:val="8F8F8F" w:themeColor="background2" w:themeShade="BF"/>
        </w:rPr>
        <w:t>. Le tableau est à décliner si plusieurs types de postes (OS) sont concernés.</w:t>
      </w:r>
    </w:p>
    <w:p w14:paraId="12C61805" w14:textId="72B9D97B" w:rsidR="00C06304" w:rsidRDefault="00C06304" w:rsidP="00C06304"/>
    <w:tbl>
      <w:tblPr>
        <w:tblStyle w:val="DATStandardLigne"/>
        <w:tblW w:w="10195" w:type="dxa"/>
        <w:tblLook w:val="00A0" w:firstRow="1" w:lastRow="0" w:firstColumn="1" w:lastColumn="0" w:noHBand="0" w:noVBand="0"/>
      </w:tblPr>
      <w:tblGrid>
        <w:gridCol w:w="2548"/>
        <w:gridCol w:w="2267"/>
        <w:gridCol w:w="1701"/>
        <w:gridCol w:w="3679"/>
      </w:tblGrid>
      <w:tr w:rsidR="000F4939" w:rsidRPr="000C31C5" w14:paraId="452AEA70" w14:textId="77777777" w:rsidTr="00B94F14">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2F58C285" w14:textId="77777777" w:rsidR="000F4939" w:rsidRPr="000C31C5" w:rsidRDefault="000F4939" w:rsidP="00B94F14">
            <w:pPr>
              <w:rPr>
                <w:color w:val="FFFFFF" w:themeColor="background1"/>
              </w:rPr>
            </w:pPr>
            <w:r w:rsidRPr="000C31C5">
              <w:rPr>
                <w:color w:val="FFFFFF" w:themeColor="background1"/>
              </w:rPr>
              <w:t>LOGICIEL</w:t>
            </w:r>
          </w:p>
        </w:tc>
        <w:tc>
          <w:tcPr>
            <w:tcW w:w="2267" w:type="dxa"/>
          </w:tcPr>
          <w:p w14:paraId="7B2B2B73" w14:textId="77777777" w:rsidR="000F4939" w:rsidRPr="000C31C5" w:rsidRDefault="000F4939"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422ED164" w14:textId="77777777" w:rsidR="000F4939" w:rsidRDefault="000F4939"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1923B17D" w14:textId="77777777" w:rsidR="000F4939" w:rsidRPr="000C31C5" w:rsidRDefault="000F4939" w:rsidP="00B94F14">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095CB8D1" w14:textId="77777777" w:rsidR="000F4939" w:rsidRPr="000C31C5" w:rsidRDefault="000F4939" w:rsidP="00B94F14">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0F4939" w:rsidRPr="00D2765E" w14:paraId="392BCAD3" w14:textId="77777777" w:rsidTr="00B94F14">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1A70B397" w14:textId="77777777" w:rsidR="000F4939" w:rsidRPr="00D2765E" w:rsidRDefault="000F4939" w:rsidP="00B94F14">
            <w:pPr>
              <w:rPr>
                <w:sz w:val="18"/>
                <w:szCs w:val="18"/>
              </w:rPr>
            </w:pPr>
          </w:p>
        </w:tc>
        <w:tc>
          <w:tcPr>
            <w:tcW w:w="2267" w:type="dxa"/>
          </w:tcPr>
          <w:p w14:paraId="70A666B8" w14:textId="77777777" w:rsidR="000F4939" w:rsidRPr="00D2765E" w:rsidRDefault="000F4939" w:rsidP="00B94F14">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3ABF89E5" w14:textId="77777777" w:rsidR="000F4939" w:rsidRPr="00D2765E" w:rsidRDefault="000F4939" w:rsidP="00B94F14">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6119E324" w14:textId="77777777" w:rsidR="000F4939" w:rsidRPr="00D2765E" w:rsidRDefault="000F4939" w:rsidP="00B94F14">
            <w:pPr>
              <w:cnfStyle w:val="000000100000" w:firstRow="0" w:lastRow="0" w:firstColumn="0" w:lastColumn="0" w:oddVBand="0" w:evenVBand="0" w:oddHBand="1" w:evenHBand="0" w:firstRowFirstColumn="0" w:firstRowLastColumn="0" w:lastRowFirstColumn="0" w:lastRowLastColumn="0"/>
              <w:rPr>
                <w:sz w:val="18"/>
                <w:szCs w:val="18"/>
              </w:rPr>
            </w:pPr>
          </w:p>
        </w:tc>
      </w:tr>
    </w:tbl>
    <w:p w14:paraId="39A94F6C" w14:textId="5381AFAE" w:rsidR="000F4939" w:rsidRDefault="000F4939" w:rsidP="00C06304"/>
    <w:p w14:paraId="347167A1" w14:textId="77777777" w:rsidR="00A6273A" w:rsidRDefault="00A6273A" w:rsidP="005E7D2F">
      <w:pPr>
        <w:pStyle w:val="Titre6"/>
      </w:pPr>
      <w:r w:rsidRPr="00A6273A">
        <w:t>Flux</w:t>
      </w:r>
    </w:p>
    <w:p w14:paraId="6D88AE0E" w14:textId="7E682FD4" w:rsidR="00D255BE" w:rsidRDefault="00D255BE" w:rsidP="00D255BE">
      <w:pPr>
        <w:jc w:val="both"/>
        <w:rPr>
          <w:rFonts w:cstheme="minorHAnsi"/>
          <w:i/>
          <w:color w:val="8F8F8F" w:themeColor="background2" w:themeShade="BF"/>
        </w:rPr>
      </w:pPr>
      <w:r>
        <w:rPr>
          <w:rFonts w:cstheme="minorHAnsi"/>
          <w:i/>
          <w:color w:val="8F8F8F" w:themeColor="background2" w:themeShade="BF"/>
        </w:rPr>
        <w:t>L’objectif est de décrire l’ensemble des flux initiés et/ou reçus par le poste de travail avec</w:t>
      </w:r>
      <w:r w:rsidR="00F272EB">
        <w:rPr>
          <w:rFonts w:cstheme="minorHAnsi"/>
          <w:i/>
          <w:color w:val="8F8F8F" w:themeColor="background2" w:themeShade="BF"/>
        </w:rPr>
        <w:t xml:space="preserve"> </w:t>
      </w:r>
      <w:r w:rsidR="006B791F">
        <w:rPr>
          <w:rFonts w:cstheme="minorHAnsi"/>
          <w:i/>
          <w:color w:val="8F8F8F" w:themeColor="background2" w:themeShade="BF"/>
        </w:rPr>
        <w:t>les composants</w:t>
      </w:r>
      <w:r>
        <w:rPr>
          <w:rFonts w:cstheme="minorHAnsi"/>
          <w:i/>
          <w:color w:val="8F8F8F" w:themeColor="background2" w:themeShade="BF"/>
        </w:rPr>
        <w:t xml:space="preserve"> faisant partie de la solution et services externes à la solution.</w:t>
      </w:r>
    </w:p>
    <w:p w14:paraId="480A8194" w14:textId="77777777" w:rsidR="00B91ED7" w:rsidRDefault="00B91ED7" w:rsidP="00B91ED7">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B91ED7" w:rsidRPr="00DD2E7C" w14:paraId="6F0A5FEC"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619F370" w14:textId="77777777" w:rsidR="00B91ED7" w:rsidRPr="00DD2E7C" w:rsidRDefault="00B91ED7" w:rsidP="00B91ED7">
            <w:pPr>
              <w:spacing w:line="180" w:lineRule="exact"/>
              <w:rPr>
                <w:color w:val="FFFFFF" w:themeColor="background1"/>
              </w:rPr>
            </w:pPr>
            <w:r w:rsidRPr="00DD2E7C">
              <w:rPr>
                <w:color w:val="FFFFFF" w:themeColor="background1"/>
              </w:rPr>
              <w:t>FLUX TECHNIQUES</w:t>
            </w:r>
          </w:p>
          <w:p w14:paraId="3C9D0660" w14:textId="77777777" w:rsidR="00B91ED7" w:rsidRPr="00DD2E7C" w:rsidRDefault="00B91ED7" w:rsidP="00B91ED7">
            <w:pPr>
              <w:spacing w:line="180" w:lineRule="exact"/>
              <w:rPr>
                <w:color w:val="FFFFFF" w:themeColor="background1"/>
                <w:sz w:val="24"/>
              </w:rPr>
            </w:pPr>
            <w:r w:rsidRPr="00DD2E7C">
              <w:rPr>
                <w:color w:val="FFFFFF" w:themeColor="background1"/>
                <w:sz w:val="16"/>
              </w:rPr>
              <w:t>ENTRANTS</w:t>
            </w:r>
          </w:p>
        </w:tc>
      </w:tr>
      <w:tr w:rsidR="00B91ED7" w:rsidRPr="00DD2E7C" w14:paraId="48D633BC"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7C0ED2C6"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5FB8E173"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52ADEBCB" w14:textId="77777777" w:rsidR="00B91ED7" w:rsidRPr="00DD2E7C" w:rsidRDefault="00B91ED7" w:rsidP="00B91ED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753B9D9D"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0B1A8C32"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4A47360C" wp14:editId="28F13657">
                  <wp:extent cx="143999" cy="183885"/>
                  <wp:effectExtent l="0" t="0" r="8401" b="6615"/>
                  <wp:docPr id="34"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14810CE5"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35D85F8B"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3FB720BE"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5C8B7DC6"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6E6503E5"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345368C5"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EE71BB7"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031F26A2" w14:textId="77777777" w:rsidR="00B91ED7"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593547956"/>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5D19BEBC"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7F8D01EA"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6F6FFFD3" w14:textId="77777777" w:rsidR="00B91ED7" w:rsidRPr="005E7D2F" w:rsidRDefault="00B91ED7" w:rsidP="00B91ED7">
            <w:pPr>
              <w:jc w:val="both"/>
              <w:rPr>
                <w:sz w:val="18"/>
              </w:rPr>
            </w:pPr>
          </w:p>
        </w:tc>
        <w:tc>
          <w:tcPr>
            <w:tcW w:w="2120" w:type="dxa"/>
            <w:tcBorders>
              <w:top w:val="dashed" w:sz="4" w:space="0" w:color="083575" w:themeColor="accent2"/>
            </w:tcBorders>
          </w:tcPr>
          <w:p w14:paraId="36B62396"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047FF48F"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3BD5B4DE"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108874DB" w14:textId="77777777" w:rsidR="00B91ED7"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8725665"/>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5DF79E9E"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5F8F6B23" w14:textId="77777777" w:rsidR="00B91ED7" w:rsidRDefault="00B91ED7" w:rsidP="00B91ED7">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B91ED7" w:rsidRPr="00DD2E7C" w14:paraId="75EA8E1F"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1C0E04BE"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rPr>
              <w:t>FLUX TECHNIQUES</w:t>
            </w:r>
          </w:p>
          <w:p w14:paraId="60D8BD7F" w14:textId="77777777" w:rsidR="00B91ED7" w:rsidRPr="00DD2E7C" w:rsidRDefault="00B91ED7" w:rsidP="00B91ED7">
            <w:pPr>
              <w:pStyle w:val="Standard"/>
              <w:spacing w:line="180" w:lineRule="exact"/>
              <w:jc w:val="center"/>
              <w:rPr>
                <w:bCs/>
                <w:caps w:val="0"/>
                <w:smallCaps/>
                <w:color w:val="FFFFFF"/>
              </w:rPr>
            </w:pPr>
            <w:r w:rsidRPr="00DD2E7C">
              <w:rPr>
                <w:bCs/>
                <w:caps w:val="0"/>
                <w:smallCaps/>
                <w:color w:val="FFFFFF"/>
                <w:sz w:val="16"/>
              </w:rPr>
              <w:t>SORTANTS</w:t>
            </w:r>
          </w:p>
        </w:tc>
      </w:tr>
      <w:tr w:rsidR="00B91ED7" w:rsidRPr="00DD2E7C" w14:paraId="11F6CF2A"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425B2510" w14:textId="77777777" w:rsidR="00B91ED7" w:rsidRPr="00DD2E7C" w:rsidRDefault="00B91ED7" w:rsidP="00B91ED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3DA99C92"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2EE86B00" w14:textId="77777777" w:rsidR="00B91ED7" w:rsidRPr="00DD2E7C" w:rsidRDefault="00B91ED7" w:rsidP="00B91ED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55DB04D"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16413086"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48BE6220" wp14:editId="4AC73A25">
                  <wp:extent cx="143999" cy="183885"/>
                  <wp:effectExtent l="0" t="0" r="8401" b="6615"/>
                  <wp:docPr id="35"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5DEF4125"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3EA318AF" w14:textId="77777777" w:rsidR="00B91ED7" w:rsidRPr="00DD2E7C" w:rsidRDefault="00B91ED7"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B91ED7" w14:paraId="54045941"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44762CB7" w14:textId="77777777" w:rsidR="00B91ED7" w:rsidRPr="005E7D2F" w:rsidRDefault="00B91ED7" w:rsidP="00B91ED7">
            <w:pPr>
              <w:jc w:val="both"/>
              <w:rPr>
                <w:sz w:val="18"/>
              </w:rPr>
            </w:pPr>
          </w:p>
        </w:tc>
        <w:tc>
          <w:tcPr>
            <w:tcW w:w="2120" w:type="dxa"/>
            <w:tcBorders>
              <w:top w:val="single" w:sz="18" w:space="0" w:color="083575" w:themeColor="accent2"/>
              <w:bottom w:val="dashed" w:sz="4" w:space="0" w:color="083575" w:themeColor="accent2"/>
            </w:tcBorders>
          </w:tcPr>
          <w:p w14:paraId="049E33A3"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442FAECF"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45216AF"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0C3D2F77" w14:textId="77777777" w:rsidR="00B91ED7" w:rsidRPr="004A1743" w:rsidRDefault="00EE2FC7" w:rsidP="00B91ED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977210217"/>
                <w15:appearance w15:val="hidden"/>
                <w14:checkbox>
                  <w14:checked w14:val="0"/>
                  <w14:checkedState w14:val="00FE" w14:font="Wingdings"/>
                  <w14:uncheckedState w14:val="006F" w14:font="Wingdings"/>
                </w14:checkbox>
              </w:sdtPr>
              <w:sdtContent>
                <w:r w:rsidR="00B91ED7">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22528D52" w14:textId="77777777" w:rsidR="00B91ED7" w:rsidRPr="005E7D2F" w:rsidRDefault="00B91ED7" w:rsidP="00B91ED7">
            <w:pPr>
              <w:jc w:val="both"/>
              <w:cnfStyle w:val="000000100000" w:firstRow="0" w:lastRow="0" w:firstColumn="0" w:lastColumn="0" w:oddVBand="0" w:evenVBand="0" w:oddHBand="1" w:evenHBand="0" w:firstRowFirstColumn="0" w:firstRowLastColumn="0" w:lastRowFirstColumn="0" w:lastRowLastColumn="0"/>
              <w:rPr>
                <w:sz w:val="18"/>
              </w:rPr>
            </w:pPr>
          </w:p>
        </w:tc>
      </w:tr>
      <w:tr w:rsidR="00B91ED7" w14:paraId="7EA01012"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45E103FB" w14:textId="77777777" w:rsidR="00B91ED7" w:rsidRPr="005E7D2F" w:rsidRDefault="00B91ED7" w:rsidP="00B91ED7">
            <w:pPr>
              <w:jc w:val="both"/>
              <w:rPr>
                <w:sz w:val="18"/>
              </w:rPr>
            </w:pPr>
          </w:p>
        </w:tc>
        <w:tc>
          <w:tcPr>
            <w:tcW w:w="2120" w:type="dxa"/>
            <w:tcBorders>
              <w:top w:val="dashed" w:sz="4" w:space="0" w:color="083575" w:themeColor="accent2"/>
            </w:tcBorders>
          </w:tcPr>
          <w:p w14:paraId="64628734"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32E9B99F"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4B82D989"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75E02F43" w14:textId="77777777" w:rsidR="00B91ED7" w:rsidRPr="004A1743" w:rsidRDefault="00EE2FC7" w:rsidP="00B91ED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095356400"/>
                <w15:appearance w15:val="hidden"/>
                <w14:checkbox>
                  <w14:checked w14:val="0"/>
                  <w14:checkedState w14:val="00FE" w14:font="Wingdings"/>
                  <w14:uncheckedState w14:val="006F" w14:font="Wingdings"/>
                </w14:checkbox>
              </w:sdtPr>
              <w:sdtContent>
                <w:r w:rsidR="00B91ED7" w:rsidRPr="004A1743">
                  <w:rPr>
                    <w:rFonts w:cs="Open Sans"/>
                    <w:szCs w:val="18"/>
                  </w:rPr>
                  <w:sym w:font="Wingdings" w:char="F06F"/>
                </w:r>
              </w:sdtContent>
            </w:sdt>
          </w:p>
        </w:tc>
        <w:tc>
          <w:tcPr>
            <w:tcW w:w="2693" w:type="dxa"/>
            <w:tcBorders>
              <w:top w:val="dashed" w:sz="4" w:space="0" w:color="083575" w:themeColor="accent2"/>
            </w:tcBorders>
          </w:tcPr>
          <w:p w14:paraId="34821D05" w14:textId="77777777" w:rsidR="00B91ED7" w:rsidRPr="005E7D2F" w:rsidRDefault="00B91ED7" w:rsidP="00B91ED7">
            <w:pPr>
              <w:jc w:val="both"/>
              <w:cnfStyle w:val="000000010000" w:firstRow="0" w:lastRow="0" w:firstColumn="0" w:lastColumn="0" w:oddVBand="0" w:evenVBand="0" w:oddHBand="0" w:evenHBand="1" w:firstRowFirstColumn="0" w:firstRowLastColumn="0" w:lastRowFirstColumn="0" w:lastRowLastColumn="0"/>
              <w:rPr>
                <w:sz w:val="18"/>
              </w:rPr>
            </w:pPr>
          </w:p>
        </w:tc>
      </w:tr>
    </w:tbl>
    <w:p w14:paraId="5D9578C6" w14:textId="1801B9A3" w:rsidR="00B91ED7" w:rsidRDefault="00B91ED7" w:rsidP="00B91ED7">
      <w:pPr>
        <w:jc w:val="both"/>
      </w:pPr>
    </w:p>
    <w:p w14:paraId="1F4DDFCA" w14:textId="6B90C9DC" w:rsidR="00DC2228" w:rsidRDefault="00DC2228" w:rsidP="006D4A89">
      <w:pPr>
        <w:pStyle w:val="Titre5"/>
      </w:pPr>
      <w:r>
        <w:lastRenderedPageBreak/>
        <w:t>Smartphone</w:t>
      </w:r>
    </w:p>
    <w:p w14:paraId="098F0BAC" w14:textId="77777777" w:rsidR="00DC2228" w:rsidRDefault="004E1E10" w:rsidP="005E7D2F">
      <w:pPr>
        <w:pStyle w:val="Titre6"/>
      </w:pPr>
      <w:r>
        <w:t>Caractéristiques techniques des matériels supportés</w:t>
      </w:r>
    </w:p>
    <w:p w14:paraId="180BB8B1" w14:textId="18B096A0" w:rsidR="0048585A" w:rsidRPr="00801BC2" w:rsidRDefault="000139D4" w:rsidP="0048585A">
      <w:pPr>
        <w:rPr>
          <w:rFonts w:cstheme="minorHAnsi"/>
          <w:b/>
          <w:i/>
          <w:color w:val="8F8F8F" w:themeColor="background2" w:themeShade="BF"/>
        </w:rPr>
      </w:pPr>
      <w:r w:rsidRPr="00801BC2">
        <w:rPr>
          <w:rFonts w:cstheme="minorHAnsi"/>
          <w:b/>
          <w:i/>
          <w:color w:val="8F8F8F" w:themeColor="background2" w:themeShade="BF"/>
        </w:rPr>
        <w:t>L</w:t>
      </w:r>
      <w:r w:rsidR="0048585A" w:rsidRPr="00801BC2">
        <w:rPr>
          <w:rFonts w:cstheme="minorHAnsi"/>
          <w:b/>
          <w:i/>
          <w:color w:val="8F8F8F" w:themeColor="background2" w:themeShade="BF"/>
        </w:rPr>
        <w:t xml:space="preserve">e tableau suivant est à décliner selon les types de </w:t>
      </w:r>
      <w:r w:rsidR="00572C51" w:rsidRPr="00801BC2">
        <w:rPr>
          <w:rFonts w:cstheme="minorHAnsi"/>
          <w:b/>
          <w:i/>
          <w:color w:val="8F8F8F" w:themeColor="background2" w:themeShade="BF"/>
        </w:rPr>
        <w:t>smartphones</w:t>
      </w:r>
      <w:r w:rsidR="0048585A" w:rsidRPr="00801BC2">
        <w:rPr>
          <w:rFonts w:cstheme="minorHAnsi"/>
          <w:b/>
          <w:i/>
          <w:color w:val="8F8F8F" w:themeColor="background2" w:themeShade="BF"/>
        </w:rPr>
        <w:t xml:space="preserve"> (et donc selon les types d’utilisation)</w:t>
      </w:r>
    </w:p>
    <w:p w14:paraId="14B916A6" w14:textId="77777777" w:rsidR="0048585A" w:rsidRDefault="0048585A" w:rsidP="0048585A">
      <w:pPr>
        <w:rPr>
          <w:rFonts w:cstheme="minorHAnsi"/>
          <w:i/>
          <w:color w:val="8F8F8F" w:themeColor="background2" w:themeShade="BF"/>
        </w:rPr>
      </w:pPr>
    </w:p>
    <w:tbl>
      <w:tblPr>
        <w:tblStyle w:val="DATStandardLigne"/>
        <w:tblW w:w="10042" w:type="dxa"/>
        <w:tblLayout w:type="fixed"/>
        <w:tblLook w:val="04A0" w:firstRow="1" w:lastRow="0" w:firstColumn="1" w:lastColumn="0" w:noHBand="0" w:noVBand="1"/>
      </w:tblPr>
      <w:tblGrid>
        <w:gridCol w:w="2812"/>
        <w:gridCol w:w="7230"/>
      </w:tblGrid>
      <w:tr w:rsidR="0048585A" w:rsidRPr="001657E5" w14:paraId="251369AB"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2"/>
            <w:tcBorders>
              <w:bottom w:val="nil"/>
            </w:tcBorders>
          </w:tcPr>
          <w:p w14:paraId="1BA6A890" w14:textId="541856EB" w:rsidR="0048585A" w:rsidRPr="00AF2F5A" w:rsidRDefault="0048585A" w:rsidP="00E23D8E">
            <w:pPr>
              <w:spacing w:line="180" w:lineRule="exact"/>
              <w:rPr>
                <w:color w:val="FFFFFF" w:themeColor="background1"/>
              </w:rPr>
            </w:pPr>
            <w:r>
              <w:rPr>
                <w:color w:val="FFFFFF" w:themeColor="background1"/>
              </w:rPr>
              <w:t>SMARTPHONES &lt;UTILISATEUR&gt;</w:t>
            </w:r>
          </w:p>
          <w:p w14:paraId="639D5003" w14:textId="77777777" w:rsidR="0048585A" w:rsidRPr="006801D4" w:rsidRDefault="0048585A" w:rsidP="00E23D8E">
            <w:pPr>
              <w:spacing w:line="180" w:lineRule="exact"/>
              <w:rPr>
                <w:caps w:val="0"/>
                <w:smallCaps/>
                <w:color w:val="auto"/>
                <w:sz w:val="18"/>
                <w:szCs w:val="18"/>
              </w:rPr>
            </w:pPr>
            <w:r w:rsidRPr="00AF2F5A">
              <w:rPr>
                <w:color w:val="FFFFFF" w:themeColor="background1"/>
                <w:sz w:val="16"/>
              </w:rPr>
              <w:t>&lt;a completer selon le type d’utilisation&gt;</w:t>
            </w:r>
            <w:r w:rsidRPr="00AF2F5A">
              <w:rPr>
                <w:rFonts w:asciiTheme="majorHAnsi" w:hAnsiTheme="majorHAnsi"/>
                <w:caps w:val="0"/>
                <w:smallCaps/>
                <w:color w:val="FFFFFF" w:themeColor="background1"/>
                <w:sz w:val="14"/>
                <w:szCs w:val="18"/>
              </w:rPr>
              <w:t xml:space="preserve"> </w:t>
            </w:r>
          </w:p>
        </w:tc>
      </w:tr>
      <w:tr w:rsidR="0048585A" w:rsidRPr="00AF2F5A" w14:paraId="20FF3ECC"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FFFFFF" w:themeColor="background1"/>
              <w:bottom w:val="dashed" w:sz="4" w:space="0" w:color="083575" w:themeColor="accent2"/>
              <w:right w:val="single" w:sz="18" w:space="0" w:color="083575" w:themeColor="accent2"/>
            </w:tcBorders>
            <w:shd w:val="clear" w:color="auto" w:fill="083575" w:themeFill="accent2"/>
          </w:tcPr>
          <w:p w14:paraId="74C99225" w14:textId="77777777" w:rsidR="0048585A" w:rsidRPr="000E05B5" w:rsidRDefault="0048585A" w:rsidP="00E23D8E">
            <w:pPr>
              <w:spacing w:line="240" w:lineRule="auto"/>
              <w:jc w:val="right"/>
              <w:rPr>
                <w:rFonts w:cstheme="minorHAnsi"/>
                <w:color w:val="FFFFFF"/>
                <w:sz w:val="18"/>
                <w:szCs w:val="18"/>
              </w:rPr>
            </w:pPr>
            <w:r w:rsidRPr="000E05B5">
              <w:rPr>
                <w:rFonts w:cstheme="minorHAnsi"/>
                <w:color w:val="FFFFFF"/>
                <w:sz w:val="18"/>
                <w:szCs w:val="18"/>
              </w:rPr>
              <w:t>OS</w:t>
            </w:r>
          </w:p>
        </w:tc>
        <w:tc>
          <w:tcPr>
            <w:tcW w:w="7230" w:type="dxa"/>
            <w:tcBorders>
              <w:top w:val="single" w:sz="18" w:space="0" w:color="083575" w:themeColor="accent2"/>
              <w:left w:val="single" w:sz="18" w:space="0" w:color="083575" w:themeColor="accent2"/>
              <w:bottom w:val="dashed" w:sz="4" w:space="0" w:color="083575" w:themeColor="accent2"/>
            </w:tcBorders>
          </w:tcPr>
          <w:p w14:paraId="73F88B27" w14:textId="77777777" w:rsidR="0048585A" w:rsidRPr="00AF2F5A" w:rsidRDefault="0048585A" w:rsidP="00E23D8E">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sidRPr="006801D4">
              <w:rPr>
                <w:i/>
                <w:caps/>
                <w:smallCaps w:val="0"/>
                <w:color w:val="8F8F8F" w:themeColor="background2" w:themeShade="BF"/>
                <w:sz w:val="18"/>
              </w:rPr>
              <w:t>Indique les OS supportes</w:t>
            </w:r>
          </w:p>
        </w:tc>
      </w:tr>
      <w:tr w:rsidR="0048585A" w:rsidRPr="001657E5" w14:paraId="2338CFF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7B18D3AD" w14:textId="77777777" w:rsidR="0048585A" w:rsidRPr="000E05B5" w:rsidRDefault="0048585A" w:rsidP="00E23D8E">
            <w:pPr>
              <w:spacing w:line="240" w:lineRule="auto"/>
              <w:jc w:val="right"/>
              <w:rPr>
                <w:rFonts w:cstheme="minorHAnsi"/>
                <w:color w:val="FFFFFF"/>
                <w:sz w:val="18"/>
                <w:szCs w:val="18"/>
              </w:rPr>
            </w:pPr>
            <w:r w:rsidRPr="000E05B5">
              <w:rPr>
                <w:rFonts w:cstheme="minorHAnsi"/>
                <w:color w:val="FFFFFF"/>
                <w:sz w:val="18"/>
                <w:szCs w:val="18"/>
              </w:rPr>
              <w:t>CPU</w:t>
            </w:r>
          </w:p>
        </w:tc>
        <w:tc>
          <w:tcPr>
            <w:tcW w:w="7230" w:type="dxa"/>
            <w:tcBorders>
              <w:top w:val="dashed" w:sz="4" w:space="0" w:color="083575" w:themeColor="accent2"/>
              <w:left w:val="single" w:sz="18" w:space="0" w:color="083575" w:themeColor="accent2"/>
              <w:bottom w:val="dashed" w:sz="4" w:space="0" w:color="083575" w:themeColor="accent2"/>
            </w:tcBorders>
          </w:tcPr>
          <w:p w14:paraId="027D7D33" w14:textId="77777777" w:rsidR="0048585A" w:rsidRPr="00C25B57" w:rsidRDefault="0048585A" w:rsidP="00E23D8E">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p>
        </w:tc>
      </w:tr>
      <w:tr w:rsidR="0048585A" w:rsidRPr="00AF2F5A" w14:paraId="13F5E97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558FFB2C" w14:textId="77777777" w:rsidR="0048585A" w:rsidRPr="000E05B5" w:rsidRDefault="0048585A" w:rsidP="00E23D8E">
            <w:pPr>
              <w:spacing w:line="240" w:lineRule="auto"/>
              <w:jc w:val="right"/>
              <w:rPr>
                <w:rFonts w:cstheme="minorHAnsi"/>
                <w:color w:val="FFFFFF"/>
                <w:sz w:val="18"/>
                <w:szCs w:val="18"/>
              </w:rPr>
            </w:pPr>
            <w:r w:rsidRPr="000E05B5">
              <w:rPr>
                <w:rFonts w:cstheme="minorHAnsi"/>
                <w:color w:val="FFFFFF"/>
                <w:sz w:val="18"/>
                <w:szCs w:val="18"/>
              </w:rPr>
              <w:t>RAM</w:t>
            </w:r>
          </w:p>
        </w:tc>
        <w:tc>
          <w:tcPr>
            <w:tcW w:w="7230" w:type="dxa"/>
            <w:tcBorders>
              <w:top w:val="dashed" w:sz="4" w:space="0" w:color="083575" w:themeColor="accent2"/>
              <w:left w:val="single" w:sz="18" w:space="0" w:color="083575" w:themeColor="accent2"/>
              <w:bottom w:val="dashed" w:sz="4" w:space="0" w:color="083575" w:themeColor="accent2"/>
            </w:tcBorders>
          </w:tcPr>
          <w:p w14:paraId="0FA3A4CC" w14:textId="0E0B6CDF" w:rsidR="0048585A" w:rsidRPr="00AF2F5A" w:rsidRDefault="002A2425" w:rsidP="002A242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p>
        </w:tc>
      </w:tr>
      <w:tr w:rsidR="0048585A" w:rsidRPr="001657E5" w14:paraId="65CC1684"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5C0A85BF" w14:textId="0852DFE3" w:rsidR="0048585A" w:rsidRPr="000E05B5" w:rsidRDefault="0048585A" w:rsidP="00E23D8E">
            <w:pPr>
              <w:spacing w:line="240" w:lineRule="auto"/>
              <w:jc w:val="right"/>
              <w:rPr>
                <w:rFonts w:cs="Open Sans"/>
                <w:color w:val="FFFFFF"/>
                <w:sz w:val="18"/>
                <w:szCs w:val="18"/>
              </w:rPr>
            </w:pPr>
            <w:r w:rsidRPr="000E05B5">
              <w:rPr>
                <w:rFonts w:cs="Open Sans"/>
                <w:color w:val="FFFFFF"/>
                <w:sz w:val="18"/>
                <w:szCs w:val="18"/>
              </w:rPr>
              <w:t>STOCKAGE</w:t>
            </w:r>
          </w:p>
        </w:tc>
        <w:tc>
          <w:tcPr>
            <w:tcW w:w="7230" w:type="dxa"/>
            <w:tcBorders>
              <w:top w:val="dashed" w:sz="4" w:space="0" w:color="083575" w:themeColor="accent2"/>
              <w:left w:val="single" w:sz="18" w:space="0" w:color="083575" w:themeColor="accent2"/>
              <w:bottom w:val="dashed" w:sz="4" w:space="0" w:color="083575" w:themeColor="accent2"/>
            </w:tcBorders>
          </w:tcPr>
          <w:p w14:paraId="1AB9D278" w14:textId="6E63ADAD" w:rsidR="0048585A" w:rsidRDefault="0048585A" w:rsidP="0048585A">
            <w:pPr>
              <w:spacing w:line="240" w:lineRule="auto"/>
              <w:cnfStyle w:val="000000010000" w:firstRow="0" w:lastRow="0" w:firstColumn="0" w:lastColumn="0" w:oddVBand="0" w:evenVBand="0" w:oddHBand="0" w:evenHBand="1" w:firstRowFirstColumn="0" w:firstRowLastColumn="0" w:lastRowFirstColumn="0" w:lastRowLastColumn="0"/>
              <w:rPr>
                <w:rFonts w:cs="Open Sans"/>
                <w:i/>
                <w:color w:val="808080"/>
                <w:sz w:val="18"/>
              </w:rPr>
            </w:pPr>
            <w:r>
              <w:rPr>
                <w:i/>
                <w:color w:val="8F8F8F" w:themeColor="background2" w:themeShade="BF"/>
              </w:rPr>
              <w:t>Indiquer la volumétrie</w:t>
            </w:r>
          </w:p>
        </w:tc>
      </w:tr>
      <w:tr w:rsidR="0048585A" w:rsidRPr="001657E5" w14:paraId="39585F4B"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0851F7B5" w14:textId="269E25CA" w:rsidR="0048585A" w:rsidRPr="000E05B5" w:rsidRDefault="0048585A" w:rsidP="0048585A">
            <w:pPr>
              <w:spacing w:line="240" w:lineRule="auto"/>
              <w:ind w:left="160" w:hanging="160"/>
              <w:jc w:val="right"/>
              <w:rPr>
                <w:rFonts w:cstheme="minorHAnsi"/>
                <w:color w:val="FFFFFF"/>
                <w:sz w:val="18"/>
                <w:szCs w:val="18"/>
              </w:rPr>
            </w:pPr>
            <w:r w:rsidRPr="000E05B5">
              <w:rPr>
                <w:rFonts w:cstheme="minorHAnsi"/>
                <w:color w:val="FFFFFF"/>
                <w:sz w:val="18"/>
                <w:szCs w:val="18"/>
              </w:rPr>
              <w:t>COMPLEMENTS</w:t>
            </w:r>
          </w:p>
        </w:tc>
        <w:tc>
          <w:tcPr>
            <w:tcW w:w="7230" w:type="dxa"/>
            <w:tcBorders>
              <w:top w:val="dashed" w:sz="4" w:space="0" w:color="083575" w:themeColor="accent2"/>
              <w:left w:val="single" w:sz="18" w:space="0" w:color="083575" w:themeColor="accent2"/>
              <w:bottom w:val="single" w:sz="18" w:space="0" w:color="083575" w:themeColor="accent2"/>
            </w:tcBorders>
          </w:tcPr>
          <w:p w14:paraId="4B98A0A9" w14:textId="77777777" w:rsidR="0048585A" w:rsidRPr="00C25B57" w:rsidRDefault="0048585A" w:rsidP="00E23D8E">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Pr>
                <w:rFonts w:cs="Open Sans"/>
                <w:i/>
                <w:color w:val="808080"/>
                <w:sz w:val="18"/>
              </w:rPr>
              <w:t>Indiquer les caractéristiques de la carte graphique attendue</w:t>
            </w:r>
          </w:p>
        </w:tc>
      </w:tr>
    </w:tbl>
    <w:p w14:paraId="0E4C894E" w14:textId="77777777" w:rsidR="0048585A" w:rsidRDefault="0048585A" w:rsidP="0048585A"/>
    <w:p w14:paraId="23F7681E" w14:textId="77777777" w:rsidR="004E1E10" w:rsidRDefault="00AF6312" w:rsidP="005E7D2F">
      <w:pPr>
        <w:pStyle w:val="Titre6"/>
      </w:pPr>
      <w:r>
        <w:t>Caractéristiques techniques des Apps installées</w:t>
      </w:r>
    </w:p>
    <w:p w14:paraId="656219B1" w14:textId="1E4C87A7" w:rsidR="00DF2506" w:rsidRDefault="00DF2506" w:rsidP="00DF2506">
      <w:pPr>
        <w:jc w:val="both"/>
        <w:rPr>
          <w:rFonts w:cstheme="minorHAnsi"/>
          <w:i/>
          <w:color w:val="8F8F8F" w:themeColor="background2" w:themeShade="BF"/>
        </w:rPr>
      </w:pPr>
      <w:r>
        <w:rPr>
          <w:rFonts w:cstheme="minorHAnsi"/>
          <w:i/>
          <w:color w:val="8F8F8F" w:themeColor="background2" w:themeShade="BF"/>
        </w:rPr>
        <w:t>L’objectif est de présenter l’ensemble des Apps installées (hors système d’exploitation) sur ce composant. Le tableau est à décliner si plusieurs types de postes (OS) sont concernés.</w:t>
      </w:r>
    </w:p>
    <w:p w14:paraId="78FCCECE" w14:textId="1596BD6F" w:rsidR="0048585A" w:rsidRDefault="0048585A" w:rsidP="00DF2506">
      <w:pPr>
        <w:jc w:val="both"/>
        <w:rPr>
          <w:rFonts w:cstheme="minorHAnsi"/>
          <w:i/>
          <w:color w:val="8F8F8F" w:themeColor="background2" w:themeShade="BF"/>
        </w:rPr>
      </w:pPr>
    </w:p>
    <w:tbl>
      <w:tblPr>
        <w:tblStyle w:val="DATStandardLigne"/>
        <w:tblW w:w="10195" w:type="dxa"/>
        <w:tblLook w:val="00A0" w:firstRow="1" w:lastRow="0" w:firstColumn="1" w:lastColumn="0" w:noHBand="0" w:noVBand="0"/>
      </w:tblPr>
      <w:tblGrid>
        <w:gridCol w:w="2548"/>
        <w:gridCol w:w="2267"/>
        <w:gridCol w:w="1701"/>
        <w:gridCol w:w="3679"/>
      </w:tblGrid>
      <w:tr w:rsidR="0048585A" w:rsidRPr="000C31C5" w14:paraId="121B84C5" w14:textId="77777777" w:rsidTr="00E23D8E">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1018475B" w14:textId="07B073C7" w:rsidR="0048585A" w:rsidRPr="000C31C5" w:rsidRDefault="0048585A" w:rsidP="00E23D8E">
            <w:pPr>
              <w:rPr>
                <w:color w:val="FFFFFF" w:themeColor="background1"/>
              </w:rPr>
            </w:pPr>
            <w:r>
              <w:rPr>
                <w:color w:val="FFFFFF" w:themeColor="background1"/>
              </w:rPr>
              <w:t>APPS</w:t>
            </w:r>
          </w:p>
        </w:tc>
        <w:tc>
          <w:tcPr>
            <w:tcW w:w="2267" w:type="dxa"/>
          </w:tcPr>
          <w:p w14:paraId="0E761566" w14:textId="77777777" w:rsidR="0048585A" w:rsidRPr="000C31C5" w:rsidRDefault="0048585A"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631FAB64" w14:textId="77777777" w:rsidR="0048585A" w:rsidRDefault="0048585A"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50FF0427" w14:textId="77777777" w:rsidR="0048585A" w:rsidRPr="000C31C5" w:rsidRDefault="0048585A"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624F2A6D" w14:textId="77777777" w:rsidR="0048585A" w:rsidRPr="000C31C5" w:rsidRDefault="0048585A"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48585A" w:rsidRPr="00D2765E" w14:paraId="4941A78E" w14:textId="77777777" w:rsidTr="00E23D8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44C145FE" w14:textId="77777777" w:rsidR="0048585A" w:rsidRPr="00D2765E" w:rsidRDefault="0048585A" w:rsidP="00E23D8E">
            <w:pPr>
              <w:rPr>
                <w:sz w:val="18"/>
                <w:szCs w:val="18"/>
              </w:rPr>
            </w:pPr>
          </w:p>
        </w:tc>
        <w:tc>
          <w:tcPr>
            <w:tcW w:w="2267" w:type="dxa"/>
          </w:tcPr>
          <w:p w14:paraId="45A7059A" w14:textId="77777777" w:rsidR="0048585A" w:rsidRPr="00D2765E" w:rsidRDefault="0048585A"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338EC71A" w14:textId="77777777" w:rsidR="0048585A" w:rsidRPr="00D2765E" w:rsidRDefault="0048585A"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07790857" w14:textId="77777777" w:rsidR="0048585A" w:rsidRPr="00D2765E" w:rsidRDefault="0048585A" w:rsidP="00E23D8E">
            <w:pPr>
              <w:cnfStyle w:val="000000100000" w:firstRow="0" w:lastRow="0" w:firstColumn="0" w:lastColumn="0" w:oddVBand="0" w:evenVBand="0" w:oddHBand="1" w:evenHBand="0" w:firstRowFirstColumn="0" w:firstRowLastColumn="0" w:lastRowFirstColumn="0" w:lastRowLastColumn="0"/>
              <w:rPr>
                <w:sz w:val="18"/>
                <w:szCs w:val="18"/>
              </w:rPr>
            </w:pPr>
          </w:p>
        </w:tc>
      </w:tr>
    </w:tbl>
    <w:p w14:paraId="52EE03E5" w14:textId="6D3580CA" w:rsidR="0048585A" w:rsidRDefault="0048585A" w:rsidP="00DF2506">
      <w:pPr>
        <w:jc w:val="both"/>
        <w:rPr>
          <w:rFonts w:cstheme="minorHAnsi"/>
          <w:i/>
          <w:color w:val="8F8F8F" w:themeColor="background2" w:themeShade="BF"/>
        </w:rPr>
      </w:pPr>
    </w:p>
    <w:p w14:paraId="08B59483" w14:textId="77777777" w:rsidR="00DF2506" w:rsidRDefault="00DF2506" w:rsidP="005E7D2F">
      <w:pPr>
        <w:pStyle w:val="Titre6"/>
      </w:pPr>
      <w:r>
        <w:t>Mise à disposition des Apps</w:t>
      </w:r>
    </w:p>
    <w:p w14:paraId="390F28A7" w14:textId="77777777" w:rsidR="00DF2506" w:rsidRDefault="00DF2506" w:rsidP="00DF2506">
      <w:pPr>
        <w:jc w:val="both"/>
        <w:rPr>
          <w:rFonts w:cstheme="minorHAnsi"/>
          <w:i/>
          <w:color w:val="8F8F8F" w:themeColor="background2" w:themeShade="BF"/>
        </w:rPr>
      </w:pPr>
      <w:r>
        <w:rPr>
          <w:rFonts w:cstheme="minorHAnsi"/>
          <w:i/>
          <w:color w:val="8F8F8F" w:themeColor="background2" w:themeShade="BF"/>
        </w:rPr>
        <w:t>L’objectif est de décrire la solution mise en œuvre pour récupérer et mettre en œuvre les Apps : Store, MDM …</w:t>
      </w:r>
    </w:p>
    <w:p w14:paraId="159757F3" w14:textId="0C466C81" w:rsidR="00DF2506" w:rsidRDefault="00DF2506" w:rsidP="00203A8B"/>
    <w:p w14:paraId="6A15D17A" w14:textId="77777777" w:rsidR="00643D41" w:rsidRDefault="00643D41" w:rsidP="005E7D2F">
      <w:pPr>
        <w:pStyle w:val="Titre6"/>
      </w:pPr>
      <w:r>
        <w:lastRenderedPageBreak/>
        <w:t>Réseau</w:t>
      </w:r>
    </w:p>
    <w:p w14:paraId="62122B1B" w14:textId="77777777" w:rsidR="00643D41" w:rsidRDefault="00643D41" w:rsidP="00643D41">
      <w:pPr>
        <w:jc w:val="both"/>
      </w:pPr>
      <w:r>
        <w:rPr>
          <w:rFonts w:cstheme="minorHAnsi"/>
          <w:i/>
          <w:color w:val="8F8F8F" w:themeColor="background2" w:themeShade="BF"/>
        </w:rPr>
        <w:t>L’objectif est de décrire l’interconnexion des smartphones au</w:t>
      </w:r>
      <w:r w:rsidR="00B55239">
        <w:rPr>
          <w:rFonts w:cstheme="minorHAnsi"/>
          <w:i/>
          <w:color w:val="8F8F8F" w:themeColor="background2" w:themeShade="BF"/>
        </w:rPr>
        <w:t>x différents</w:t>
      </w:r>
      <w:r>
        <w:rPr>
          <w:rFonts w:cstheme="minorHAnsi"/>
          <w:i/>
          <w:color w:val="8F8F8F" w:themeColor="background2" w:themeShade="BF"/>
        </w:rPr>
        <w:t xml:space="preserve"> réseau</w:t>
      </w:r>
      <w:r w:rsidR="00B55239">
        <w:rPr>
          <w:rFonts w:cstheme="minorHAnsi"/>
          <w:i/>
          <w:color w:val="8F8F8F" w:themeColor="background2" w:themeShade="BF"/>
        </w:rPr>
        <w:t>x et par quels moyens</w:t>
      </w:r>
    </w:p>
    <w:p w14:paraId="6E0C9953" w14:textId="3C0EBCF1" w:rsidR="00643D41" w:rsidRDefault="00643D41" w:rsidP="00203A8B"/>
    <w:p w14:paraId="74630248" w14:textId="77777777" w:rsidR="00DF2506" w:rsidRDefault="007C31CB" w:rsidP="005E7D2F">
      <w:pPr>
        <w:pStyle w:val="Titre6"/>
      </w:pPr>
      <w:r>
        <w:t>Flux</w:t>
      </w:r>
    </w:p>
    <w:p w14:paraId="155B6B30" w14:textId="77777777" w:rsidR="007C31CB" w:rsidRDefault="007C31CB" w:rsidP="007C31CB">
      <w:pPr>
        <w:jc w:val="both"/>
        <w:rPr>
          <w:rFonts w:cstheme="minorHAnsi"/>
          <w:i/>
          <w:color w:val="8F8F8F" w:themeColor="background2" w:themeShade="BF"/>
        </w:rPr>
      </w:pPr>
      <w:r>
        <w:rPr>
          <w:rFonts w:cstheme="minorHAnsi"/>
          <w:i/>
          <w:color w:val="8F8F8F" w:themeColor="background2" w:themeShade="BF"/>
        </w:rPr>
        <w:t>L’objectif est de décrire l’ensemble des flux i</w:t>
      </w:r>
      <w:r w:rsidR="00C31CD7">
        <w:rPr>
          <w:rFonts w:cstheme="minorHAnsi"/>
          <w:i/>
          <w:color w:val="8F8F8F" w:themeColor="background2" w:themeShade="BF"/>
        </w:rPr>
        <w:t>nitiés et reçus par les smartphones</w:t>
      </w:r>
      <w:r>
        <w:rPr>
          <w:rFonts w:cstheme="minorHAnsi"/>
          <w:i/>
          <w:color w:val="8F8F8F" w:themeColor="background2" w:themeShade="BF"/>
        </w:rPr>
        <w:t xml:space="preserve"> avec l’ensemble des composants utilisés par la solution (composants faisant partie de la solution et services externes à la solution)</w:t>
      </w:r>
    </w:p>
    <w:p w14:paraId="14D8B742" w14:textId="77777777" w:rsidR="00167468" w:rsidRDefault="00167468" w:rsidP="00167468">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167468" w:rsidRPr="00DD2E7C" w14:paraId="23C9408D"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8FB18E5" w14:textId="77777777" w:rsidR="00167468" w:rsidRPr="00DD2E7C" w:rsidRDefault="00167468" w:rsidP="00B44747">
            <w:pPr>
              <w:spacing w:line="180" w:lineRule="exact"/>
              <w:rPr>
                <w:color w:val="FFFFFF" w:themeColor="background1"/>
              </w:rPr>
            </w:pPr>
            <w:r w:rsidRPr="00DD2E7C">
              <w:rPr>
                <w:color w:val="FFFFFF" w:themeColor="background1"/>
              </w:rPr>
              <w:t>FLUX TECHNIQUES</w:t>
            </w:r>
          </w:p>
          <w:p w14:paraId="33F6F2B1" w14:textId="77777777" w:rsidR="00167468" w:rsidRPr="00DD2E7C" w:rsidRDefault="00167468" w:rsidP="00B44747">
            <w:pPr>
              <w:spacing w:line="180" w:lineRule="exact"/>
              <w:rPr>
                <w:color w:val="FFFFFF" w:themeColor="background1"/>
                <w:sz w:val="24"/>
              </w:rPr>
            </w:pPr>
            <w:r w:rsidRPr="00DD2E7C">
              <w:rPr>
                <w:color w:val="FFFFFF" w:themeColor="background1"/>
                <w:sz w:val="16"/>
              </w:rPr>
              <w:t>ENTRANTS</w:t>
            </w:r>
          </w:p>
        </w:tc>
      </w:tr>
      <w:tr w:rsidR="00167468" w:rsidRPr="00DD2E7C" w14:paraId="0C95496D"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7ABE294D" w14:textId="77777777" w:rsidR="00167468" w:rsidRPr="00DD2E7C" w:rsidRDefault="00167468"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6C436522"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708BB46C" w14:textId="77777777" w:rsidR="00167468" w:rsidRPr="00DD2E7C" w:rsidRDefault="00167468" w:rsidP="00B4474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3A9582CE"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14C7DE26"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21166A9A" wp14:editId="740450E9">
                  <wp:extent cx="143999" cy="183885"/>
                  <wp:effectExtent l="0" t="0" r="8401" b="6615"/>
                  <wp:docPr id="44"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52A20BF4"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2DB179AA"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167468" w14:paraId="7AC5A70E"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562E85D5" w14:textId="77777777" w:rsidR="00167468" w:rsidRPr="005E7D2F" w:rsidRDefault="00167468" w:rsidP="00B44747">
            <w:pPr>
              <w:jc w:val="both"/>
              <w:rPr>
                <w:sz w:val="18"/>
              </w:rPr>
            </w:pPr>
          </w:p>
        </w:tc>
        <w:tc>
          <w:tcPr>
            <w:tcW w:w="2120" w:type="dxa"/>
            <w:tcBorders>
              <w:top w:val="single" w:sz="18" w:space="0" w:color="083575" w:themeColor="accent2"/>
              <w:bottom w:val="dashed" w:sz="4" w:space="0" w:color="083575" w:themeColor="accent2"/>
            </w:tcBorders>
          </w:tcPr>
          <w:p w14:paraId="51D10ECD"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5C31A0D1"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6F363AA"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7243669E" w14:textId="77777777" w:rsidR="00167468"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379196890"/>
                <w15:appearance w15:val="hidden"/>
                <w14:checkbox>
                  <w14:checked w14:val="0"/>
                  <w14:checkedState w14:val="00FE" w14:font="Wingdings"/>
                  <w14:uncheckedState w14:val="006F" w14:font="Wingdings"/>
                </w14:checkbox>
              </w:sdtPr>
              <w:sdtContent>
                <w:r w:rsidR="00167468"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1EC4B0F7"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167468" w14:paraId="5A674FCC"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0BA6AE30" w14:textId="77777777" w:rsidR="00167468" w:rsidRPr="005E7D2F" w:rsidRDefault="00167468" w:rsidP="00B44747">
            <w:pPr>
              <w:jc w:val="both"/>
              <w:rPr>
                <w:sz w:val="18"/>
              </w:rPr>
            </w:pPr>
          </w:p>
        </w:tc>
        <w:tc>
          <w:tcPr>
            <w:tcW w:w="2120" w:type="dxa"/>
            <w:tcBorders>
              <w:top w:val="dashed" w:sz="4" w:space="0" w:color="083575" w:themeColor="accent2"/>
            </w:tcBorders>
          </w:tcPr>
          <w:p w14:paraId="147522B5"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6CC1473A"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4DD6753B"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375C2755" w14:textId="77777777" w:rsidR="00167468"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281852688"/>
                <w15:appearance w15:val="hidden"/>
                <w14:checkbox>
                  <w14:checked w14:val="0"/>
                  <w14:checkedState w14:val="00FE" w14:font="Wingdings"/>
                  <w14:uncheckedState w14:val="006F" w14:font="Wingdings"/>
                </w14:checkbox>
              </w:sdtPr>
              <w:sdtContent>
                <w:r w:rsidR="00167468" w:rsidRPr="004A1743">
                  <w:rPr>
                    <w:rFonts w:cs="Open Sans"/>
                    <w:szCs w:val="18"/>
                  </w:rPr>
                  <w:sym w:font="Wingdings" w:char="F06F"/>
                </w:r>
              </w:sdtContent>
            </w:sdt>
          </w:p>
        </w:tc>
        <w:tc>
          <w:tcPr>
            <w:tcW w:w="2693" w:type="dxa"/>
            <w:tcBorders>
              <w:top w:val="dashed" w:sz="4" w:space="0" w:color="083575" w:themeColor="accent2"/>
            </w:tcBorders>
          </w:tcPr>
          <w:p w14:paraId="655DCBFB"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486D295D" w14:textId="77777777" w:rsidR="00167468" w:rsidRDefault="00167468" w:rsidP="00167468">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167468" w:rsidRPr="00DD2E7C" w14:paraId="31353A88"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1ED8AFFA" w14:textId="77777777" w:rsidR="00167468" w:rsidRPr="00DD2E7C" w:rsidRDefault="00167468" w:rsidP="00B44747">
            <w:pPr>
              <w:pStyle w:val="Standard"/>
              <w:spacing w:line="180" w:lineRule="exact"/>
              <w:jc w:val="center"/>
              <w:rPr>
                <w:bCs/>
                <w:caps w:val="0"/>
                <w:smallCaps/>
                <w:color w:val="FFFFFF"/>
              </w:rPr>
            </w:pPr>
            <w:r w:rsidRPr="00DD2E7C">
              <w:rPr>
                <w:bCs/>
                <w:caps w:val="0"/>
                <w:smallCaps/>
                <w:color w:val="FFFFFF"/>
              </w:rPr>
              <w:t>FLUX TECHNIQUES</w:t>
            </w:r>
          </w:p>
          <w:p w14:paraId="79E3BF77" w14:textId="77777777" w:rsidR="00167468" w:rsidRPr="00DD2E7C" w:rsidRDefault="00167468" w:rsidP="00B44747">
            <w:pPr>
              <w:pStyle w:val="Standard"/>
              <w:spacing w:line="180" w:lineRule="exact"/>
              <w:jc w:val="center"/>
              <w:rPr>
                <w:bCs/>
                <w:caps w:val="0"/>
                <w:smallCaps/>
                <w:color w:val="FFFFFF"/>
              </w:rPr>
            </w:pPr>
            <w:r w:rsidRPr="00DD2E7C">
              <w:rPr>
                <w:bCs/>
                <w:caps w:val="0"/>
                <w:smallCaps/>
                <w:color w:val="FFFFFF"/>
                <w:sz w:val="16"/>
              </w:rPr>
              <w:t>SORTANTS</w:t>
            </w:r>
          </w:p>
        </w:tc>
      </w:tr>
      <w:tr w:rsidR="00167468" w:rsidRPr="00DD2E7C" w14:paraId="4CF6793C"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62134873" w14:textId="77777777" w:rsidR="00167468" w:rsidRPr="00DD2E7C" w:rsidRDefault="00167468"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18CF43D7"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626A3D56" w14:textId="77777777" w:rsidR="00167468" w:rsidRPr="00DD2E7C" w:rsidRDefault="00167468" w:rsidP="00B4474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0BFE8DB"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D54E083"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64A0F8F9" wp14:editId="0E7C4BE4">
                  <wp:extent cx="143999" cy="183885"/>
                  <wp:effectExtent l="0" t="0" r="8401" b="6615"/>
                  <wp:docPr id="46"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3C360251"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7F03B9A9" w14:textId="77777777" w:rsidR="00167468" w:rsidRPr="00DD2E7C" w:rsidRDefault="00167468"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167468" w14:paraId="666CA02D"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2695E1EB" w14:textId="77777777" w:rsidR="00167468" w:rsidRPr="005E7D2F" w:rsidRDefault="00167468" w:rsidP="00B44747">
            <w:pPr>
              <w:jc w:val="both"/>
              <w:rPr>
                <w:sz w:val="18"/>
              </w:rPr>
            </w:pPr>
          </w:p>
        </w:tc>
        <w:tc>
          <w:tcPr>
            <w:tcW w:w="2120" w:type="dxa"/>
            <w:tcBorders>
              <w:top w:val="single" w:sz="18" w:space="0" w:color="083575" w:themeColor="accent2"/>
              <w:bottom w:val="dashed" w:sz="4" w:space="0" w:color="083575" w:themeColor="accent2"/>
            </w:tcBorders>
          </w:tcPr>
          <w:p w14:paraId="5F08B628"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6C4108CD"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15FB8C5F"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6E44E190" w14:textId="77777777" w:rsidR="00167468" w:rsidRPr="004A1743"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405134713"/>
                <w15:appearance w15:val="hidden"/>
                <w14:checkbox>
                  <w14:checked w14:val="0"/>
                  <w14:checkedState w14:val="00FE" w14:font="Wingdings"/>
                  <w14:uncheckedState w14:val="006F" w14:font="Wingdings"/>
                </w14:checkbox>
              </w:sdtPr>
              <w:sdtContent>
                <w:r w:rsidR="00167468">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638E5556" w14:textId="77777777" w:rsidR="00167468" w:rsidRPr="005E7D2F" w:rsidRDefault="00167468"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167468" w14:paraId="697C4136"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7049D9AD" w14:textId="77777777" w:rsidR="00167468" w:rsidRPr="005E7D2F" w:rsidRDefault="00167468" w:rsidP="00B44747">
            <w:pPr>
              <w:jc w:val="both"/>
              <w:rPr>
                <w:sz w:val="18"/>
              </w:rPr>
            </w:pPr>
          </w:p>
        </w:tc>
        <w:tc>
          <w:tcPr>
            <w:tcW w:w="2120" w:type="dxa"/>
            <w:tcBorders>
              <w:top w:val="dashed" w:sz="4" w:space="0" w:color="083575" w:themeColor="accent2"/>
            </w:tcBorders>
          </w:tcPr>
          <w:p w14:paraId="5C30C14D"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55747FC3"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71563F0B"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14BD75B8" w14:textId="77777777" w:rsidR="00167468" w:rsidRPr="004A1743"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791582537"/>
                <w15:appearance w15:val="hidden"/>
                <w14:checkbox>
                  <w14:checked w14:val="0"/>
                  <w14:checkedState w14:val="00FE" w14:font="Wingdings"/>
                  <w14:uncheckedState w14:val="006F" w14:font="Wingdings"/>
                </w14:checkbox>
              </w:sdtPr>
              <w:sdtContent>
                <w:r w:rsidR="00167468" w:rsidRPr="004A1743">
                  <w:rPr>
                    <w:rFonts w:cs="Open Sans"/>
                    <w:szCs w:val="18"/>
                  </w:rPr>
                  <w:sym w:font="Wingdings" w:char="F06F"/>
                </w:r>
              </w:sdtContent>
            </w:sdt>
          </w:p>
        </w:tc>
        <w:tc>
          <w:tcPr>
            <w:tcW w:w="2693" w:type="dxa"/>
            <w:tcBorders>
              <w:top w:val="dashed" w:sz="4" w:space="0" w:color="083575" w:themeColor="accent2"/>
            </w:tcBorders>
          </w:tcPr>
          <w:p w14:paraId="4359DCE6" w14:textId="77777777" w:rsidR="00167468" w:rsidRPr="005E7D2F" w:rsidRDefault="00167468"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5EDEB6C4" w14:textId="77777777" w:rsidR="00167468" w:rsidRDefault="00167468" w:rsidP="00167468">
      <w:pPr>
        <w:jc w:val="both"/>
      </w:pPr>
    </w:p>
    <w:p w14:paraId="01E974AD" w14:textId="77777777" w:rsidR="00B417D4" w:rsidRDefault="00B417D4" w:rsidP="00203A8B"/>
    <w:p w14:paraId="742DD16F" w14:textId="77777777" w:rsidR="00DC2228" w:rsidRDefault="00DC2228" w:rsidP="006D4A89">
      <w:pPr>
        <w:pStyle w:val="Titre5"/>
      </w:pPr>
      <w:r>
        <w:t>Tablette</w:t>
      </w:r>
    </w:p>
    <w:p w14:paraId="1CC87F32" w14:textId="77777777" w:rsidR="00C31CD7" w:rsidRDefault="00C31CD7" w:rsidP="005E7D2F">
      <w:pPr>
        <w:pStyle w:val="Titre6"/>
      </w:pPr>
      <w:r>
        <w:t>Caractéristiques techniques des matériels supportés</w:t>
      </w:r>
    </w:p>
    <w:p w14:paraId="055DEC1C" w14:textId="7D1926CE" w:rsidR="00572C51" w:rsidRDefault="00572C51" w:rsidP="00572C51">
      <w:pPr>
        <w:rPr>
          <w:rFonts w:cstheme="minorHAnsi"/>
          <w:i/>
          <w:color w:val="8F8F8F" w:themeColor="background2" w:themeShade="BF"/>
        </w:rPr>
      </w:pPr>
      <w:r>
        <w:rPr>
          <w:rFonts w:cstheme="minorHAnsi"/>
          <w:i/>
          <w:color w:val="8F8F8F" w:themeColor="background2" w:themeShade="BF"/>
        </w:rPr>
        <w:t>Le tableau suivant est à décliner selon les types de tablettes (et donc selon les types d’utilisation)</w:t>
      </w:r>
    </w:p>
    <w:p w14:paraId="7F37A7DD" w14:textId="77777777" w:rsidR="00572C51" w:rsidRDefault="00572C51" w:rsidP="00572C51">
      <w:pPr>
        <w:rPr>
          <w:rFonts w:cstheme="minorHAnsi"/>
          <w:i/>
          <w:color w:val="8F8F8F" w:themeColor="background2" w:themeShade="BF"/>
        </w:rPr>
      </w:pPr>
    </w:p>
    <w:tbl>
      <w:tblPr>
        <w:tblStyle w:val="DATStandardLigne"/>
        <w:tblW w:w="10042" w:type="dxa"/>
        <w:tblLayout w:type="fixed"/>
        <w:tblLook w:val="04A0" w:firstRow="1" w:lastRow="0" w:firstColumn="1" w:lastColumn="0" w:noHBand="0" w:noVBand="1"/>
      </w:tblPr>
      <w:tblGrid>
        <w:gridCol w:w="2812"/>
        <w:gridCol w:w="7230"/>
      </w:tblGrid>
      <w:tr w:rsidR="00572C51" w:rsidRPr="001657E5" w14:paraId="5E1FF48B"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2"/>
            <w:tcBorders>
              <w:bottom w:val="nil"/>
            </w:tcBorders>
          </w:tcPr>
          <w:p w14:paraId="152FC43F" w14:textId="77777777" w:rsidR="00572C51" w:rsidRPr="00AF2F5A" w:rsidRDefault="00572C51" w:rsidP="00E23D8E">
            <w:pPr>
              <w:spacing w:line="180" w:lineRule="exact"/>
              <w:rPr>
                <w:color w:val="FFFFFF" w:themeColor="background1"/>
              </w:rPr>
            </w:pPr>
            <w:r>
              <w:rPr>
                <w:color w:val="FFFFFF" w:themeColor="background1"/>
              </w:rPr>
              <w:lastRenderedPageBreak/>
              <w:t>SMARTPHONES &lt;UTILISATEUR&gt;</w:t>
            </w:r>
          </w:p>
          <w:p w14:paraId="64885B35" w14:textId="77777777" w:rsidR="00572C51" w:rsidRPr="006801D4" w:rsidRDefault="00572C51" w:rsidP="00E23D8E">
            <w:pPr>
              <w:spacing w:line="180" w:lineRule="exact"/>
              <w:rPr>
                <w:caps w:val="0"/>
                <w:smallCaps/>
                <w:color w:val="auto"/>
                <w:sz w:val="18"/>
                <w:szCs w:val="18"/>
              </w:rPr>
            </w:pPr>
            <w:r w:rsidRPr="00AF2F5A">
              <w:rPr>
                <w:color w:val="FFFFFF" w:themeColor="background1"/>
                <w:sz w:val="16"/>
              </w:rPr>
              <w:t>&lt;a completer selon le type d’utilisation&gt;</w:t>
            </w:r>
            <w:r w:rsidRPr="00AF2F5A">
              <w:rPr>
                <w:rFonts w:asciiTheme="majorHAnsi" w:hAnsiTheme="majorHAnsi"/>
                <w:caps w:val="0"/>
                <w:smallCaps/>
                <w:color w:val="FFFFFF" w:themeColor="background1"/>
                <w:sz w:val="14"/>
                <w:szCs w:val="18"/>
              </w:rPr>
              <w:t xml:space="preserve"> </w:t>
            </w:r>
          </w:p>
        </w:tc>
      </w:tr>
      <w:tr w:rsidR="00572C51" w:rsidRPr="00AF2F5A" w14:paraId="7D31D5A4"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FFFFFF" w:themeColor="background1"/>
              <w:bottom w:val="dashed" w:sz="4" w:space="0" w:color="083575" w:themeColor="accent2"/>
              <w:right w:val="single" w:sz="18" w:space="0" w:color="083575" w:themeColor="accent2"/>
            </w:tcBorders>
            <w:shd w:val="clear" w:color="auto" w:fill="083575" w:themeFill="accent2"/>
          </w:tcPr>
          <w:p w14:paraId="0AF54EBE" w14:textId="77777777" w:rsidR="00572C51" w:rsidRPr="00DF0EBF" w:rsidRDefault="00572C51" w:rsidP="00E23D8E">
            <w:pPr>
              <w:spacing w:line="240" w:lineRule="auto"/>
              <w:jc w:val="right"/>
              <w:rPr>
                <w:rFonts w:cstheme="minorHAnsi"/>
                <w:color w:val="FFFFFF"/>
                <w:sz w:val="18"/>
                <w:szCs w:val="18"/>
              </w:rPr>
            </w:pPr>
            <w:r w:rsidRPr="00DF0EBF">
              <w:rPr>
                <w:rFonts w:cstheme="minorHAnsi"/>
                <w:color w:val="FFFFFF"/>
                <w:sz w:val="18"/>
                <w:szCs w:val="18"/>
              </w:rPr>
              <w:t>OS</w:t>
            </w:r>
          </w:p>
        </w:tc>
        <w:tc>
          <w:tcPr>
            <w:tcW w:w="7230" w:type="dxa"/>
            <w:tcBorders>
              <w:top w:val="single" w:sz="18" w:space="0" w:color="083575" w:themeColor="accent2"/>
              <w:left w:val="single" w:sz="18" w:space="0" w:color="083575" w:themeColor="accent2"/>
              <w:bottom w:val="dashed" w:sz="4" w:space="0" w:color="083575" w:themeColor="accent2"/>
            </w:tcBorders>
          </w:tcPr>
          <w:p w14:paraId="7FDA851E" w14:textId="77777777" w:rsidR="00572C51" w:rsidRPr="00AF2F5A" w:rsidRDefault="00572C51" w:rsidP="00E23D8E">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sidRPr="006801D4">
              <w:rPr>
                <w:i/>
                <w:caps/>
                <w:smallCaps w:val="0"/>
                <w:color w:val="8F8F8F" w:themeColor="background2" w:themeShade="BF"/>
                <w:sz w:val="18"/>
              </w:rPr>
              <w:t>Indique les OS supportes</w:t>
            </w:r>
          </w:p>
        </w:tc>
      </w:tr>
      <w:tr w:rsidR="00572C51" w:rsidRPr="001657E5" w14:paraId="528114F3"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7BDDFD9E" w14:textId="77777777" w:rsidR="00572C51" w:rsidRPr="00DF0EBF" w:rsidRDefault="00572C51" w:rsidP="00E23D8E">
            <w:pPr>
              <w:spacing w:line="240" w:lineRule="auto"/>
              <w:jc w:val="right"/>
              <w:rPr>
                <w:rFonts w:cstheme="minorHAnsi"/>
                <w:color w:val="FFFFFF"/>
                <w:sz w:val="18"/>
                <w:szCs w:val="18"/>
              </w:rPr>
            </w:pPr>
            <w:r w:rsidRPr="00DF0EBF">
              <w:rPr>
                <w:rFonts w:cstheme="minorHAnsi"/>
                <w:color w:val="FFFFFF"/>
                <w:sz w:val="18"/>
                <w:szCs w:val="18"/>
              </w:rPr>
              <w:t>CPU</w:t>
            </w:r>
          </w:p>
        </w:tc>
        <w:tc>
          <w:tcPr>
            <w:tcW w:w="7230" w:type="dxa"/>
            <w:tcBorders>
              <w:top w:val="dashed" w:sz="4" w:space="0" w:color="083575" w:themeColor="accent2"/>
              <w:left w:val="single" w:sz="18" w:space="0" w:color="083575" w:themeColor="accent2"/>
              <w:bottom w:val="dashed" w:sz="4" w:space="0" w:color="083575" w:themeColor="accent2"/>
            </w:tcBorders>
          </w:tcPr>
          <w:p w14:paraId="0E579F25" w14:textId="77777777" w:rsidR="00572C51" w:rsidRPr="00C25B57" w:rsidRDefault="00572C51" w:rsidP="00E23D8E">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p>
        </w:tc>
      </w:tr>
      <w:tr w:rsidR="00572C51" w:rsidRPr="00AF2F5A" w14:paraId="1A9A70B2"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3D0D8532" w14:textId="77777777" w:rsidR="00572C51" w:rsidRPr="00DF0EBF" w:rsidRDefault="00572C51" w:rsidP="00E23D8E">
            <w:pPr>
              <w:spacing w:line="240" w:lineRule="auto"/>
              <w:jc w:val="right"/>
              <w:rPr>
                <w:rFonts w:cstheme="minorHAnsi"/>
                <w:color w:val="FFFFFF"/>
                <w:sz w:val="18"/>
                <w:szCs w:val="18"/>
              </w:rPr>
            </w:pPr>
            <w:r w:rsidRPr="00DF0EBF">
              <w:rPr>
                <w:rFonts w:cstheme="minorHAnsi"/>
                <w:color w:val="FFFFFF"/>
                <w:sz w:val="18"/>
                <w:szCs w:val="18"/>
              </w:rPr>
              <w:t>RAM</w:t>
            </w:r>
          </w:p>
        </w:tc>
        <w:tc>
          <w:tcPr>
            <w:tcW w:w="7230" w:type="dxa"/>
            <w:tcBorders>
              <w:top w:val="dashed" w:sz="4" w:space="0" w:color="083575" w:themeColor="accent2"/>
              <w:left w:val="single" w:sz="18" w:space="0" w:color="083575" w:themeColor="accent2"/>
              <w:bottom w:val="dashed" w:sz="4" w:space="0" w:color="083575" w:themeColor="accent2"/>
            </w:tcBorders>
          </w:tcPr>
          <w:p w14:paraId="4ABB9D9D" w14:textId="606F37E5" w:rsidR="00572C51" w:rsidRPr="00AF2F5A" w:rsidRDefault="002A2425" w:rsidP="002A2425">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FFFFFF"/>
              </w:rPr>
            </w:pPr>
            <w:r>
              <w:rPr>
                <w:i/>
                <w:color w:val="8F8F8F" w:themeColor="background2" w:themeShade="BF"/>
              </w:rPr>
              <w:t xml:space="preserve">Indiquer les caractéristiques </w:t>
            </w:r>
            <w:r w:rsidRPr="006801D4">
              <w:rPr>
                <w:i/>
                <w:color w:val="8F8F8F" w:themeColor="background2" w:themeShade="BF"/>
              </w:rPr>
              <w:t>minimal</w:t>
            </w:r>
            <w:r>
              <w:rPr>
                <w:i/>
                <w:color w:val="8F8F8F" w:themeColor="background2" w:themeShade="BF"/>
              </w:rPr>
              <w:t>es</w:t>
            </w:r>
            <w:r w:rsidRPr="006801D4">
              <w:rPr>
                <w:i/>
                <w:color w:val="8F8F8F" w:themeColor="background2" w:themeShade="BF"/>
              </w:rPr>
              <w:t xml:space="preserve"> &amp; recommandé</w:t>
            </w:r>
            <w:r>
              <w:rPr>
                <w:i/>
                <w:color w:val="8F8F8F" w:themeColor="background2" w:themeShade="BF"/>
              </w:rPr>
              <w:t>es</w:t>
            </w:r>
          </w:p>
        </w:tc>
      </w:tr>
      <w:tr w:rsidR="00572C51" w:rsidRPr="001657E5" w14:paraId="6DA8CF6D"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31E21C48" w14:textId="77777777" w:rsidR="00572C51" w:rsidRPr="00DF0EBF" w:rsidRDefault="00572C51" w:rsidP="00E23D8E">
            <w:pPr>
              <w:spacing w:line="240" w:lineRule="auto"/>
              <w:jc w:val="right"/>
              <w:rPr>
                <w:rFonts w:cs="Open Sans"/>
                <w:color w:val="FFFFFF"/>
                <w:sz w:val="18"/>
                <w:szCs w:val="18"/>
              </w:rPr>
            </w:pPr>
            <w:r w:rsidRPr="00DF0EBF">
              <w:rPr>
                <w:rFonts w:cs="Open Sans"/>
                <w:color w:val="FFFFFF"/>
                <w:sz w:val="18"/>
                <w:szCs w:val="18"/>
              </w:rPr>
              <w:t>STOCKAGE</w:t>
            </w:r>
          </w:p>
        </w:tc>
        <w:tc>
          <w:tcPr>
            <w:tcW w:w="7230" w:type="dxa"/>
            <w:tcBorders>
              <w:top w:val="dashed" w:sz="4" w:space="0" w:color="083575" w:themeColor="accent2"/>
              <w:left w:val="single" w:sz="18" w:space="0" w:color="083575" w:themeColor="accent2"/>
              <w:bottom w:val="dashed" w:sz="4" w:space="0" w:color="083575" w:themeColor="accent2"/>
            </w:tcBorders>
          </w:tcPr>
          <w:p w14:paraId="4A63B1CD" w14:textId="77777777" w:rsidR="00572C51" w:rsidRDefault="00572C51" w:rsidP="00E23D8E">
            <w:pPr>
              <w:spacing w:line="240" w:lineRule="auto"/>
              <w:cnfStyle w:val="000000010000" w:firstRow="0" w:lastRow="0" w:firstColumn="0" w:lastColumn="0" w:oddVBand="0" w:evenVBand="0" w:oddHBand="0" w:evenHBand="1" w:firstRowFirstColumn="0" w:firstRowLastColumn="0" w:lastRowFirstColumn="0" w:lastRowLastColumn="0"/>
              <w:rPr>
                <w:rFonts w:cs="Open Sans"/>
                <w:i/>
                <w:color w:val="808080"/>
                <w:sz w:val="18"/>
              </w:rPr>
            </w:pPr>
            <w:r>
              <w:rPr>
                <w:i/>
                <w:color w:val="8F8F8F" w:themeColor="background2" w:themeShade="BF"/>
              </w:rPr>
              <w:t>Indiquer la volumétrie</w:t>
            </w:r>
          </w:p>
        </w:tc>
      </w:tr>
      <w:tr w:rsidR="00572C51" w:rsidRPr="001657E5" w14:paraId="7CB36CEA"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002A6D28" w14:textId="77777777" w:rsidR="00572C51" w:rsidRPr="00DF0EBF" w:rsidRDefault="00572C51" w:rsidP="00E23D8E">
            <w:pPr>
              <w:spacing w:line="240" w:lineRule="auto"/>
              <w:ind w:left="160" w:hanging="160"/>
              <w:jc w:val="right"/>
              <w:rPr>
                <w:rFonts w:cstheme="minorHAnsi"/>
                <w:color w:val="FFFFFF"/>
                <w:sz w:val="18"/>
                <w:szCs w:val="18"/>
              </w:rPr>
            </w:pPr>
            <w:r w:rsidRPr="00DF0EBF">
              <w:rPr>
                <w:rFonts w:cstheme="minorHAnsi"/>
                <w:color w:val="FFFFFF"/>
                <w:sz w:val="18"/>
                <w:szCs w:val="18"/>
              </w:rPr>
              <w:t>COMPLEMENTS</w:t>
            </w:r>
          </w:p>
        </w:tc>
        <w:tc>
          <w:tcPr>
            <w:tcW w:w="7230" w:type="dxa"/>
            <w:tcBorders>
              <w:top w:val="dashed" w:sz="4" w:space="0" w:color="083575" w:themeColor="accent2"/>
              <w:left w:val="single" w:sz="18" w:space="0" w:color="083575" w:themeColor="accent2"/>
              <w:bottom w:val="single" w:sz="18" w:space="0" w:color="083575" w:themeColor="accent2"/>
            </w:tcBorders>
          </w:tcPr>
          <w:p w14:paraId="76AA4203" w14:textId="77777777" w:rsidR="00572C51" w:rsidRPr="00C25B57" w:rsidRDefault="00572C51" w:rsidP="00E23D8E">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Pr>
                <w:rFonts w:cs="Open Sans"/>
                <w:i/>
                <w:color w:val="808080"/>
                <w:sz w:val="18"/>
              </w:rPr>
              <w:t>Indiquer les caractéristiques de la carte graphique attendue</w:t>
            </w:r>
          </w:p>
        </w:tc>
      </w:tr>
    </w:tbl>
    <w:p w14:paraId="0A6656F4" w14:textId="77777777" w:rsidR="00572C51" w:rsidRDefault="00572C51" w:rsidP="00572C51"/>
    <w:p w14:paraId="35A3D755" w14:textId="77777777" w:rsidR="00C31CD7" w:rsidRDefault="00C31CD7" w:rsidP="00C31CD7"/>
    <w:p w14:paraId="69889757" w14:textId="77777777" w:rsidR="00C31CD7" w:rsidRDefault="00C31CD7" w:rsidP="005E7D2F">
      <w:pPr>
        <w:pStyle w:val="Titre6"/>
      </w:pPr>
      <w:r>
        <w:t>Caractéristiques techniques des Apps installées</w:t>
      </w:r>
    </w:p>
    <w:p w14:paraId="3822DF0A" w14:textId="77777777" w:rsidR="00C31CD7" w:rsidRDefault="00C31CD7" w:rsidP="00C31CD7">
      <w:pPr>
        <w:jc w:val="both"/>
        <w:rPr>
          <w:rFonts w:cstheme="minorHAnsi"/>
          <w:i/>
          <w:color w:val="8F8F8F" w:themeColor="background2" w:themeShade="BF"/>
        </w:rPr>
      </w:pPr>
      <w:r>
        <w:rPr>
          <w:rFonts w:cstheme="minorHAnsi"/>
          <w:i/>
          <w:color w:val="8F8F8F" w:themeColor="background2" w:themeShade="BF"/>
        </w:rPr>
        <w:t>L’objectif est de présenter l’ensemble des Apps installées (hors système d’exploitation) sur ce composant. Le tableau est à décliner si plusieurs types de postes (OS) sont concernés.</w:t>
      </w:r>
    </w:p>
    <w:p w14:paraId="74F3DA18" w14:textId="77777777" w:rsidR="00572C51" w:rsidRDefault="00572C51" w:rsidP="00572C51">
      <w:pPr>
        <w:jc w:val="both"/>
        <w:rPr>
          <w:rFonts w:cstheme="minorHAnsi"/>
          <w:i/>
          <w:color w:val="8F8F8F" w:themeColor="background2" w:themeShade="BF"/>
        </w:rPr>
      </w:pPr>
    </w:p>
    <w:tbl>
      <w:tblPr>
        <w:tblStyle w:val="DATStandardLigne"/>
        <w:tblW w:w="10195" w:type="dxa"/>
        <w:tblLook w:val="00A0" w:firstRow="1" w:lastRow="0" w:firstColumn="1" w:lastColumn="0" w:noHBand="0" w:noVBand="0"/>
      </w:tblPr>
      <w:tblGrid>
        <w:gridCol w:w="2548"/>
        <w:gridCol w:w="2267"/>
        <w:gridCol w:w="1701"/>
        <w:gridCol w:w="3679"/>
      </w:tblGrid>
      <w:tr w:rsidR="00572C51" w:rsidRPr="000C31C5" w14:paraId="26C18130" w14:textId="77777777" w:rsidTr="00E23D8E">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4A02D290" w14:textId="77777777" w:rsidR="00572C51" w:rsidRPr="000C31C5" w:rsidRDefault="00572C51" w:rsidP="00E23D8E">
            <w:pPr>
              <w:rPr>
                <w:color w:val="FFFFFF" w:themeColor="background1"/>
              </w:rPr>
            </w:pPr>
            <w:r>
              <w:rPr>
                <w:color w:val="FFFFFF" w:themeColor="background1"/>
              </w:rPr>
              <w:t>APPS</w:t>
            </w:r>
          </w:p>
        </w:tc>
        <w:tc>
          <w:tcPr>
            <w:tcW w:w="2267" w:type="dxa"/>
          </w:tcPr>
          <w:p w14:paraId="6954C44A" w14:textId="77777777" w:rsidR="00572C51" w:rsidRPr="000C31C5" w:rsidRDefault="00572C51"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73FB2CE3" w14:textId="77777777" w:rsidR="00572C51" w:rsidRDefault="00572C51"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05F5F0C9" w14:textId="77777777" w:rsidR="00572C51" w:rsidRPr="000C31C5" w:rsidRDefault="00572C51"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47230D49" w14:textId="77777777" w:rsidR="00572C51" w:rsidRPr="000C31C5" w:rsidRDefault="00572C51"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572C51" w:rsidRPr="00D2765E" w14:paraId="4BEF6CD6" w14:textId="77777777" w:rsidTr="00E23D8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6885D5D8" w14:textId="77777777" w:rsidR="00572C51" w:rsidRPr="00D2765E" w:rsidRDefault="00572C51" w:rsidP="00E23D8E">
            <w:pPr>
              <w:rPr>
                <w:sz w:val="18"/>
                <w:szCs w:val="18"/>
              </w:rPr>
            </w:pPr>
          </w:p>
        </w:tc>
        <w:tc>
          <w:tcPr>
            <w:tcW w:w="2267" w:type="dxa"/>
          </w:tcPr>
          <w:p w14:paraId="71699D47" w14:textId="77777777" w:rsidR="00572C51" w:rsidRPr="00D2765E" w:rsidRDefault="00572C51"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7BC39683" w14:textId="77777777" w:rsidR="00572C51" w:rsidRPr="00D2765E" w:rsidRDefault="00572C51"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19722B2F" w14:textId="77777777" w:rsidR="00572C51" w:rsidRPr="00D2765E" w:rsidRDefault="00572C51" w:rsidP="00E23D8E">
            <w:pPr>
              <w:cnfStyle w:val="000000100000" w:firstRow="0" w:lastRow="0" w:firstColumn="0" w:lastColumn="0" w:oddVBand="0" w:evenVBand="0" w:oddHBand="1" w:evenHBand="0" w:firstRowFirstColumn="0" w:firstRowLastColumn="0" w:lastRowFirstColumn="0" w:lastRowLastColumn="0"/>
              <w:rPr>
                <w:sz w:val="18"/>
                <w:szCs w:val="18"/>
              </w:rPr>
            </w:pPr>
          </w:p>
        </w:tc>
      </w:tr>
    </w:tbl>
    <w:p w14:paraId="3B2F2183" w14:textId="77777777" w:rsidR="00572C51" w:rsidRDefault="00572C51" w:rsidP="00572C51">
      <w:pPr>
        <w:jc w:val="both"/>
        <w:rPr>
          <w:rFonts w:cstheme="minorHAnsi"/>
          <w:i/>
          <w:color w:val="8F8F8F" w:themeColor="background2" w:themeShade="BF"/>
        </w:rPr>
      </w:pPr>
    </w:p>
    <w:p w14:paraId="319D0C8F" w14:textId="77777777" w:rsidR="00C31CD7" w:rsidRDefault="00C31CD7" w:rsidP="005E7D2F">
      <w:pPr>
        <w:pStyle w:val="Titre6"/>
      </w:pPr>
      <w:r>
        <w:t>Mise à disposition des Apps</w:t>
      </w:r>
    </w:p>
    <w:p w14:paraId="70F78F55" w14:textId="77777777" w:rsidR="00C31CD7" w:rsidRDefault="00C31CD7" w:rsidP="00C31CD7">
      <w:pPr>
        <w:jc w:val="both"/>
        <w:rPr>
          <w:rFonts w:cstheme="minorHAnsi"/>
          <w:i/>
          <w:color w:val="8F8F8F" w:themeColor="background2" w:themeShade="BF"/>
        </w:rPr>
      </w:pPr>
      <w:r>
        <w:rPr>
          <w:rFonts w:cstheme="minorHAnsi"/>
          <w:i/>
          <w:color w:val="8F8F8F" w:themeColor="background2" w:themeShade="BF"/>
        </w:rPr>
        <w:t>L’objectif est de décrire la solution mise en œuvre pour récupérer et mettre en œuvre les Apps : Store, MDM …</w:t>
      </w:r>
    </w:p>
    <w:p w14:paraId="6442915C" w14:textId="77777777" w:rsidR="00C31CD7" w:rsidRDefault="00C31CD7" w:rsidP="00C31CD7"/>
    <w:p w14:paraId="68CF5C66" w14:textId="77777777" w:rsidR="00C31CD7" w:rsidRDefault="00C31CD7" w:rsidP="005E7D2F">
      <w:pPr>
        <w:pStyle w:val="Titre6"/>
      </w:pPr>
      <w:r>
        <w:t>Réseau</w:t>
      </w:r>
    </w:p>
    <w:p w14:paraId="7618970F" w14:textId="77777777" w:rsidR="00C31CD7" w:rsidRDefault="00C31CD7" w:rsidP="00C31CD7">
      <w:pPr>
        <w:jc w:val="both"/>
      </w:pPr>
      <w:r>
        <w:rPr>
          <w:rFonts w:cstheme="minorHAnsi"/>
          <w:i/>
          <w:color w:val="8F8F8F" w:themeColor="background2" w:themeShade="BF"/>
        </w:rPr>
        <w:t>L’objectif est de décrire l’interconnexion des tablettes aux différents réseaux et par quels moyens</w:t>
      </w:r>
    </w:p>
    <w:p w14:paraId="28680AC5" w14:textId="77777777" w:rsidR="00C31CD7" w:rsidRDefault="00C31CD7" w:rsidP="00C31CD7"/>
    <w:p w14:paraId="3A71E5D5" w14:textId="77777777" w:rsidR="00C31CD7" w:rsidRDefault="00C31CD7" w:rsidP="005E7D2F">
      <w:pPr>
        <w:pStyle w:val="Titre6"/>
      </w:pPr>
      <w:r>
        <w:lastRenderedPageBreak/>
        <w:t>Flux</w:t>
      </w:r>
    </w:p>
    <w:p w14:paraId="3E8AF40C" w14:textId="77777777" w:rsidR="00C31CD7" w:rsidRDefault="00C31CD7" w:rsidP="00C31CD7">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les tablettes avec l’ensemble des composants utilisés par la solution (composants faisant partie de la solution et services externes à la solution)</w:t>
      </w:r>
    </w:p>
    <w:p w14:paraId="73C137C3" w14:textId="7A2E7EAC" w:rsidR="00C31CD7" w:rsidRDefault="00C31CD7" w:rsidP="00C31CD7">
      <w:pPr>
        <w:jc w:val="both"/>
      </w:pPr>
    </w:p>
    <w:p w14:paraId="51BF8B9D" w14:textId="77777777" w:rsidR="00053F45" w:rsidRDefault="00053F45" w:rsidP="00053F45">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053F45" w:rsidRPr="00DD2E7C" w14:paraId="19374E70"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3C5BF814" w14:textId="77777777" w:rsidR="00053F45" w:rsidRPr="00DD2E7C" w:rsidRDefault="00053F45" w:rsidP="00B44747">
            <w:pPr>
              <w:spacing w:line="180" w:lineRule="exact"/>
              <w:rPr>
                <w:color w:val="FFFFFF" w:themeColor="background1"/>
              </w:rPr>
            </w:pPr>
            <w:r w:rsidRPr="00DD2E7C">
              <w:rPr>
                <w:color w:val="FFFFFF" w:themeColor="background1"/>
              </w:rPr>
              <w:t>FLUX TECHNIQUES</w:t>
            </w:r>
          </w:p>
          <w:p w14:paraId="2F48DC47" w14:textId="77777777" w:rsidR="00053F45" w:rsidRPr="00DD2E7C" w:rsidRDefault="00053F45" w:rsidP="00B44747">
            <w:pPr>
              <w:spacing w:line="180" w:lineRule="exact"/>
              <w:rPr>
                <w:color w:val="FFFFFF" w:themeColor="background1"/>
                <w:sz w:val="24"/>
              </w:rPr>
            </w:pPr>
            <w:r w:rsidRPr="00DD2E7C">
              <w:rPr>
                <w:color w:val="FFFFFF" w:themeColor="background1"/>
                <w:sz w:val="16"/>
              </w:rPr>
              <w:t>ENTRANTS</w:t>
            </w:r>
          </w:p>
        </w:tc>
      </w:tr>
      <w:tr w:rsidR="00053F45" w:rsidRPr="00DD2E7C" w14:paraId="67699082"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79C8CC77"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2758F0C3"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1A192250" w14:textId="77777777" w:rsidR="00053F45" w:rsidRPr="00DD2E7C" w:rsidRDefault="00053F45" w:rsidP="00B4474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514616C0"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08E3ACBA"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3FE6E6BA" wp14:editId="182E397A">
                  <wp:extent cx="143999" cy="183885"/>
                  <wp:effectExtent l="0" t="0" r="8401" b="6615"/>
                  <wp:docPr id="36"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21662168"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661C5158"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01C17E04"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57D9A883"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542288E6"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4BEABB31"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71C2643"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5DF49B8D" w14:textId="77777777" w:rsidR="00053F45"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997991734"/>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C004771"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630287A0"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770C0943" w14:textId="77777777" w:rsidR="00053F45" w:rsidRPr="005E7D2F" w:rsidRDefault="00053F45" w:rsidP="00B44747">
            <w:pPr>
              <w:jc w:val="both"/>
              <w:rPr>
                <w:sz w:val="18"/>
              </w:rPr>
            </w:pPr>
          </w:p>
        </w:tc>
        <w:tc>
          <w:tcPr>
            <w:tcW w:w="2120" w:type="dxa"/>
            <w:tcBorders>
              <w:top w:val="dashed" w:sz="4" w:space="0" w:color="083575" w:themeColor="accent2"/>
            </w:tcBorders>
          </w:tcPr>
          <w:p w14:paraId="23CC36D2"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6C5FDAD9"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345B9864"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38F1FAFC" w14:textId="77777777" w:rsidR="00053F45"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737360942"/>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36367A67"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7319E687" w14:textId="77777777" w:rsidR="00053F45" w:rsidRDefault="00053F45" w:rsidP="00053F45">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053F45" w:rsidRPr="00DD2E7C" w14:paraId="729312C6"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43ADCE57"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rPr>
              <w:t>FLUX TECHNIQUES</w:t>
            </w:r>
          </w:p>
          <w:p w14:paraId="7DD1BED6"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sz w:val="16"/>
              </w:rPr>
              <w:t>SORTANTS</w:t>
            </w:r>
          </w:p>
        </w:tc>
      </w:tr>
      <w:tr w:rsidR="00053F45" w:rsidRPr="00DD2E7C" w14:paraId="3A0D2D92"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0F4419AA"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4299393E"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0B35D8FE" w14:textId="77777777" w:rsidR="00053F45" w:rsidRPr="00DD2E7C" w:rsidRDefault="00053F45" w:rsidP="00B4474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BD2371B"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3A98CE71"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405FB0DF" wp14:editId="321133A7">
                  <wp:extent cx="143999" cy="183885"/>
                  <wp:effectExtent l="0" t="0" r="8401" b="6615"/>
                  <wp:docPr id="37"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13349168"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62BAF9C7"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6005E493"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269A118F"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7FA0546A"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44D372EC"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7EECB0DB"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5949BBB1" w14:textId="77777777" w:rsidR="00053F45" w:rsidRPr="004A1743"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350531333"/>
                <w15:appearance w15:val="hidden"/>
                <w14:checkbox>
                  <w14:checked w14:val="0"/>
                  <w14:checkedState w14:val="00FE" w14:font="Wingdings"/>
                  <w14:uncheckedState w14:val="006F" w14:font="Wingdings"/>
                </w14:checkbox>
              </w:sdtPr>
              <w:sdtContent>
                <w:r w:rsidR="00053F45">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CB25222"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2F974EB9"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5D1ECFEA" w14:textId="77777777" w:rsidR="00053F45" w:rsidRPr="005E7D2F" w:rsidRDefault="00053F45" w:rsidP="00B44747">
            <w:pPr>
              <w:jc w:val="both"/>
              <w:rPr>
                <w:sz w:val="18"/>
              </w:rPr>
            </w:pPr>
          </w:p>
        </w:tc>
        <w:tc>
          <w:tcPr>
            <w:tcW w:w="2120" w:type="dxa"/>
            <w:tcBorders>
              <w:top w:val="dashed" w:sz="4" w:space="0" w:color="083575" w:themeColor="accent2"/>
            </w:tcBorders>
          </w:tcPr>
          <w:p w14:paraId="021B2F29"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67ECE1A1"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0598BE01"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4FBDCEAE" w14:textId="77777777" w:rsidR="00053F45" w:rsidRPr="004A1743"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301582480"/>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3FAECA65"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5AB3D45D" w14:textId="77777777" w:rsidR="00053F45" w:rsidRDefault="00053F45" w:rsidP="00053F45">
      <w:pPr>
        <w:jc w:val="both"/>
      </w:pPr>
    </w:p>
    <w:p w14:paraId="1E881FC8" w14:textId="77777777" w:rsidR="00572C51" w:rsidRDefault="00572C51">
      <w:pPr>
        <w:spacing w:after="160" w:line="259" w:lineRule="auto"/>
      </w:pPr>
    </w:p>
    <w:p w14:paraId="3453C81E" w14:textId="77777777" w:rsidR="00572C51" w:rsidRDefault="00572C51">
      <w:pPr>
        <w:spacing w:after="160" w:line="259" w:lineRule="auto"/>
        <w:sectPr w:rsidR="00572C51" w:rsidSect="00645A39">
          <w:pgSz w:w="11906" w:h="16838" w:code="9"/>
          <w:pgMar w:top="1134" w:right="851" w:bottom="567" w:left="851" w:header="567" w:footer="567" w:gutter="0"/>
          <w:cols w:space="708"/>
          <w:titlePg/>
          <w:docGrid w:linePitch="360"/>
        </w:sectPr>
      </w:pPr>
    </w:p>
    <w:p w14:paraId="7C03E192" w14:textId="7C2104BE" w:rsidR="00443CFD" w:rsidRDefault="00443CFD" w:rsidP="005E7D2F">
      <w:pPr>
        <w:pStyle w:val="Titre4"/>
      </w:pPr>
      <w:bookmarkStart w:id="29" w:name="_Toc135732435"/>
      <w:r>
        <w:lastRenderedPageBreak/>
        <w:t xml:space="preserve">Zone des composants </w:t>
      </w:r>
      <w:r w:rsidR="00D33434">
        <w:t>compl</w:t>
      </w:r>
      <w:r w:rsidR="00D33434" w:rsidRPr="00203A8B">
        <w:rPr>
          <w:sz w:val="22"/>
        </w:rPr>
        <w:t>é</w:t>
      </w:r>
      <w:r w:rsidR="00D33434">
        <w:t>mentaires</w:t>
      </w:r>
      <w:bookmarkEnd w:id="29"/>
    </w:p>
    <w:p w14:paraId="3BF18750" w14:textId="77777777" w:rsidR="00443CFD" w:rsidRDefault="00443CFD" w:rsidP="00443CFD">
      <w:pPr>
        <w:jc w:val="both"/>
        <w:rPr>
          <w:rFonts w:cstheme="minorHAnsi"/>
          <w:i/>
          <w:color w:val="8F8F8F" w:themeColor="background2" w:themeShade="BF"/>
        </w:rPr>
      </w:pPr>
      <w:r>
        <w:rPr>
          <w:rFonts w:cstheme="minorHAnsi"/>
          <w:i/>
          <w:color w:val="8F8F8F" w:themeColor="background2" w:themeShade="BF"/>
        </w:rPr>
        <w:t>La zone complémentaire rassemble des composants faisant partie de la solution mais pouvant être considérés comme des services techniques nécessaires à son bon fonctionnement (exemple : gestionnaire des licences, gestionnaire des mises à jour applicatives, supervision applicatives …)</w:t>
      </w:r>
    </w:p>
    <w:p w14:paraId="31571600" w14:textId="77777777" w:rsidR="00D33434" w:rsidRDefault="00EF3F29" w:rsidP="00EF3F29">
      <w:pPr>
        <w:jc w:val="both"/>
        <w:rPr>
          <w:rFonts w:cstheme="minorHAnsi"/>
          <w:i/>
          <w:color w:val="8F8F8F" w:themeColor="background2" w:themeShade="BF"/>
        </w:rPr>
      </w:pPr>
      <w:r>
        <w:rPr>
          <w:rFonts w:cstheme="minorHAnsi"/>
          <w:i/>
          <w:color w:val="8F8F8F" w:themeColor="background2" w:themeShade="BF"/>
        </w:rPr>
        <w:t xml:space="preserve">L’objectif est de décrire en détail chacun des composants constituant cette zone. </w:t>
      </w:r>
    </w:p>
    <w:p w14:paraId="74F3BB83" w14:textId="01E5294D" w:rsidR="00D33434" w:rsidRDefault="00D33434" w:rsidP="00D33434">
      <w:pPr>
        <w:pStyle w:val="Textedesaisie"/>
        <w:jc w:val="both"/>
        <w:rPr>
          <w:rFonts w:cstheme="minorHAnsi"/>
          <w:b/>
          <w:i/>
          <w:color w:val="8F8F8F" w:themeColor="background2" w:themeShade="BF"/>
          <w:u w:val="single"/>
        </w:rPr>
      </w:pPr>
      <w:r w:rsidRPr="00A51385">
        <w:rPr>
          <w:rFonts w:cstheme="minorHAnsi"/>
          <w:i/>
          <w:color w:val="8F8F8F" w:themeColor="background2" w:themeShade="BF"/>
        </w:rPr>
        <w:t>Un schéma peut être utilisé.</w:t>
      </w:r>
      <w:r w:rsidRPr="00A51385">
        <w:rPr>
          <w:rFonts w:cstheme="minorHAnsi"/>
          <w:color w:val="8F8F8F" w:themeColor="background2" w:themeShade="BF"/>
        </w:rPr>
        <w:t xml:space="preserve"> </w:t>
      </w:r>
      <w:r>
        <w:rPr>
          <w:rFonts w:cstheme="minorHAnsi"/>
          <w:b/>
          <w:i/>
          <w:color w:val="8F8F8F" w:themeColor="background2" w:themeShade="BF"/>
          <w:u w:val="single"/>
        </w:rPr>
        <w:t xml:space="preserve">Si le schéma est une copie d’écran, </w:t>
      </w:r>
      <w:r w:rsidRPr="00AA64BF">
        <w:rPr>
          <w:rFonts w:cstheme="minorHAnsi"/>
          <w:b/>
          <w:i/>
          <w:color w:val="8F8F8F" w:themeColor="background2" w:themeShade="BF"/>
          <w:u w:val="single"/>
        </w:rPr>
        <w:t>le document source doit être fourni afin que celui-ci puisse faire l’objet de modification en fonction des évolutions de la solution décrite.</w:t>
      </w:r>
    </w:p>
    <w:p w14:paraId="3BE0E9D8" w14:textId="7FC7DC30" w:rsidR="00EF3F29" w:rsidRDefault="00EF3F29" w:rsidP="00EF3F29">
      <w:pPr>
        <w:jc w:val="both"/>
      </w:pPr>
      <w:r>
        <w:rPr>
          <w:rFonts w:cstheme="minorHAnsi"/>
          <w:i/>
          <w:color w:val="8F8F8F" w:themeColor="background2" w:themeShade="BF"/>
        </w:rPr>
        <w:t>Le paragraphe suivant est à itérer autant de fois qu’il y a de composants différents au sein de la zone.</w:t>
      </w:r>
    </w:p>
    <w:p w14:paraId="40419020" w14:textId="77777777" w:rsidR="00D33434" w:rsidRPr="007E3AE8" w:rsidRDefault="00D33434" w:rsidP="006D4A89">
      <w:pPr>
        <w:pStyle w:val="Titre5"/>
      </w:pPr>
      <w:r w:rsidRPr="007E3AE8">
        <w:t xml:space="preserve">Composant n°1 </w:t>
      </w:r>
    </w:p>
    <w:p w14:paraId="2E43043A" w14:textId="77777777" w:rsidR="00D33434" w:rsidRPr="00DD7ED8" w:rsidRDefault="00D33434" w:rsidP="005E7D2F">
      <w:pPr>
        <w:pStyle w:val="Titre6"/>
      </w:pPr>
      <w:r w:rsidRPr="00DD7ED8">
        <w:t>Rôle</w:t>
      </w:r>
    </w:p>
    <w:p w14:paraId="5C05EE6C" w14:textId="77777777" w:rsidR="00D33434" w:rsidRDefault="00D33434" w:rsidP="00D33434">
      <w:r>
        <w:rPr>
          <w:rFonts w:cstheme="minorHAnsi"/>
          <w:i/>
          <w:color w:val="8F8F8F" w:themeColor="background2" w:themeShade="BF"/>
        </w:rPr>
        <w:t>L’objectif est de décrire ce que fait le composant</w:t>
      </w:r>
    </w:p>
    <w:p w14:paraId="6A989EC4" w14:textId="77777777" w:rsidR="00D33434" w:rsidRDefault="00D33434" w:rsidP="00D33434"/>
    <w:p w14:paraId="7C0FB6DE" w14:textId="77777777" w:rsidR="00D33434" w:rsidRDefault="00D33434" w:rsidP="005E7D2F">
      <w:pPr>
        <w:pStyle w:val="Titre6"/>
      </w:pPr>
      <w:r>
        <w:t>Caractéristiques techniques</w:t>
      </w:r>
    </w:p>
    <w:p w14:paraId="01E7518C" w14:textId="77777777" w:rsidR="00D33434" w:rsidRDefault="00D33434" w:rsidP="00D33434">
      <w:pPr>
        <w:jc w:val="both"/>
        <w:rPr>
          <w:rFonts w:cstheme="minorHAnsi"/>
          <w:i/>
          <w:color w:val="8F8F8F" w:themeColor="background2" w:themeShade="BF"/>
        </w:rPr>
      </w:pPr>
      <w:r>
        <w:rPr>
          <w:rFonts w:cstheme="minorHAnsi"/>
          <w:i/>
          <w:color w:val="8F8F8F" w:themeColor="background2" w:themeShade="BF"/>
        </w:rPr>
        <w:t>L’objectif de ce tableau est de présenter l’ensemble des solutions logicielles installées (hors système d’exploitation) sur ce composant</w:t>
      </w:r>
    </w:p>
    <w:p w14:paraId="223014BE" w14:textId="77777777" w:rsidR="00D33434" w:rsidRDefault="00D33434" w:rsidP="00D33434"/>
    <w:tbl>
      <w:tblPr>
        <w:tblStyle w:val="DATStandardLigne"/>
        <w:tblW w:w="10195" w:type="dxa"/>
        <w:tblLook w:val="00A0" w:firstRow="1" w:lastRow="0" w:firstColumn="1" w:lastColumn="0" w:noHBand="0" w:noVBand="0"/>
      </w:tblPr>
      <w:tblGrid>
        <w:gridCol w:w="2548"/>
        <w:gridCol w:w="2267"/>
        <w:gridCol w:w="1701"/>
        <w:gridCol w:w="3679"/>
      </w:tblGrid>
      <w:tr w:rsidR="00D33434" w:rsidRPr="000C31C5" w14:paraId="7829CC55" w14:textId="77777777" w:rsidTr="00E23D8E">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2548" w:type="dxa"/>
          </w:tcPr>
          <w:p w14:paraId="29988F4C" w14:textId="77777777" w:rsidR="00D33434" w:rsidRPr="000C31C5" w:rsidRDefault="00D33434" w:rsidP="00E23D8E">
            <w:pPr>
              <w:rPr>
                <w:color w:val="FFFFFF" w:themeColor="background1"/>
              </w:rPr>
            </w:pPr>
            <w:r w:rsidRPr="000C31C5">
              <w:rPr>
                <w:color w:val="FFFFFF" w:themeColor="background1"/>
              </w:rPr>
              <w:t>LOGICIEL</w:t>
            </w:r>
          </w:p>
        </w:tc>
        <w:tc>
          <w:tcPr>
            <w:tcW w:w="2267" w:type="dxa"/>
          </w:tcPr>
          <w:p w14:paraId="5CBE3205" w14:textId="77777777" w:rsidR="00D33434" w:rsidRPr="000C31C5" w:rsidRDefault="00D33434"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0791DABD" w14:textId="77777777" w:rsidR="00D33434" w:rsidRDefault="00D33434"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01812DE0" w14:textId="77777777" w:rsidR="00D33434" w:rsidRPr="000C31C5" w:rsidRDefault="00D33434"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53C99A1A" w14:textId="77777777" w:rsidR="00D33434" w:rsidRPr="000C31C5" w:rsidRDefault="00D33434"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D33434" w:rsidRPr="00D2765E" w14:paraId="3F602C29" w14:textId="77777777" w:rsidTr="00E23D8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548" w:type="dxa"/>
          </w:tcPr>
          <w:p w14:paraId="7690CBF7" w14:textId="77777777" w:rsidR="00D33434" w:rsidRPr="00D2765E" w:rsidRDefault="00D33434" w:rsidP="00E23D8E">
            <w:pPr>
              <w:rPr>
                <w:sz w:val="18"/>
                <w:szCs w:val="18"/>
              </w:rPr>
            </w:pPr>
          </w:p>
        </w:tc>
        <w:tc>
          <w:tcPr>
            <w:tcW w:w="2267" w:type="dxa"/>
          </w:tcPr>
          <w:p w14:paraId="2BEDC2EF" w14:textId="77777777" w:rsidR="00D33434" w:rsidRPr="00D2765E" w:rsidRDefault="00D33434"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5B5C1C92" w14:textId="77777777" w:rsidR="00D33434" w:rsidRPr="00D2765E" w:rsidRDefault="00D33434"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77C0ED65" w14:textId="77777777" w:rsidR="00D33434" w:rsidRPr="00D2765E" w:rsidRDefault="00D33434" w:rsidP="00E23D8E">
            <w:pPr>
              <w:cnfStyle w:val="000000100000" w:firstRow="0" w:lastRow="0" w:firstColumn="0" w:lastColumn="0" w:oddVBand="0" w:evenVBand="0" w:oddHBand="1" w:evenHBand="0" w:firstRowFirstColumn="0" w:firstRowLastColumn="0" w:lastRowFirstColumn="0" w:lastRowLastColumn="0"/>
              <w:rPr>
                <w:sz w:val="18"/>
                <w:szCs w:val="18"/>
              </w:rPr>
            </w:pPr>
          </w:p>
        </w:tc>
      </w:tr>
    </w:tbl>
    <w:p w14:paraId="678AED18" w14:textId="4FCE88AD" w:rsidR="00D33434" w:rsidRDefault="00D33434" w:rsidP="00D33434"/>
    <w:tbl>
      <w:tblPr>
        <w:tblStyle w:val="DATStandardLigne"/>
        <w:tblW w:w="10185" w:type="dxa"/>
        <w:tblLook w:val="00A0" w:firstRow="1" w:lastRow="0" w:firstColumn="1" w:lastColumn="0" w:noHBand="0" w:noVBand="0"/>
      </w:tblPr>
      <w:tblGrid>
        <w:gridCol w:w="3238"/>
        <w:gridCol w:w="2835"/>
        <w:gridCol w:w="385"/>
        <w:gridCol w:w="3727"/>
      </w:tblGrid>
      <w:tr w:rsidR="006E0E7A" w:rsidRPr="00B80376" w14:paraId="5A131A2E"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59876CFC" w14:textId="77777777" w:rsidR="006E0E7A" w:rsidRDefault="006E0E7A" w:rsidP="00B91ED7">
            <w:pPr>
              <w:spacing w:line="180" w:lineRule="exact"/>
              <w:rPr>
                <w:color w:val="FFFFFF" w:themeColor="background1"/>
              </w:rPr>
            </w:pPr>
            <w:r>
              <w:rPr>
                <w:color w:val="FFFFFF" w:themeColor="background1"/>
              </w:rPr>
              <w:t>INFRASTRUCTURE</w:t>
            </w:r>
          </w:p>
          <w:p w14:paraId="3B6CDACF" w14:textId="77777777" w:rsidR="006E0E7A" w:rsidRPr="00B80376" w:rsidRDefault="006E0E7A" w:rsidP="00B91ED7">
            <w:pPr>
              <w:spacing w:line="180" w:lineRule="exact"/>
              <w:rPr>
                <w:color w:val="FFFFFF" w:themeColor="background1"/>
              </w:rPr>
            </w:pPr>
            <w:r w:rsidRPr="00DD2E7C">
              <w:rPr>
                <w:bCs/>
                <w:smallCaps/>
                <w:color w:val="FFFFFF"/>
                <w:sz w:val="16"/>
              </w:rPr>
              <w:t>PORTEUSE DU COMPOSANT</w:t>
            </w:r>
          </w:p>
        </w:tc>
      </w:tr>
      <w:tr w:rsidR="006E0E7A" w:rsidRPr="002810DA" w14:paraId="610DF5D9"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238" w:type="dxa"/>
            <w:tcBorders>
              <w:top w:val="single" w:sz="12" w:space="0" w:color="FFFFFF" w:themeColor="background1"/>
            </w:tcBorders>
          </w:tcPr>
          <w:p w14:paraId="29E02E87" w14:textId="77777777" w:rsidR="006E0E7A" w:rsidRPr="002810DA" w:rsidRDefault="006E0E7A" w:rsidP="00B91ED7">
            <w:pPr>
              <w:rPr>
                <w:color w:val="FFFFFF" w:themeColor="background1"/>
                <w:sz w:val="18"/>
              </w:rPr>
            </w:pPr>
            <w:r w:rsidRPr="002810DA">
              <w:rPr>
                <w:bCs/>
                <w:caps w:val="0"/>
                <w:color w:val="FFFFFF"/>
                <w:sz w:val="18"/>
              </w:rPr>
              <w:t>PHYSIQUE</w:t>
            </w:r>
          </w:p>
        </w:tc>
        <w:tc>
          <w:tcPr>
            <w:tcW w:w="2835" w:type="dxa"/>
            <w:tcBorders>
              <w:top w:val="single" w:sz="12" w:space="0" w:color="FFFFFF" w:themeColor="background1"/>
            </w:tcBorders>
          </w:tcPr>
          <w:p w14:paraId="1865C664" w14:textId="77777777" w:rsidR="006E0E7A" w:rsidRPr="002810DA" w:rsidRDefault="006E0E7A"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VIRTUEL</w:t>
            </w:r>
          </w:p>
        </w:tc>
        <w:tc>
          <w:tcPr>
            <w:tcW w:w="4112" w:type="dxa"/>
            <w:gridSpan w:val="2"/>
            <w:tcBorders>
              <w:top w:val="single" w:sz="12" w:space="0" w:color="FFFFFF" w:themeColor="background1"/>
            </w:tcBorders>
          </w:tcPr>
          <w:p w14:paraId="13789989"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bCs/>
                <w:caps w:val="0"/>
                <w:color w:val="FFFFFF"/>
                <w:sz w:val="18"/>
              </w:rPr>
            </w:pPr>
            <w:r>
              <w:rPr>
                <w:bCs/>
                <w:caps w:val="0"/>
                <w:color w:val="FFFFFF"/>
                <w:sz w:val="18"/>
              </w:rPr>
              <w:t xml:space="preserve">HAUTE-DISPONIBILITE / </w:t>
            </w:r>
            <w:r w:rsidRPr="002810DA">
              <w:rPr>
                <w:bCs/>
                <w:caps w:val="0"/>
                <w:color w:val="FFFFFF"/>
                <w:sz w:val="18"/>
              </w:rPr>
              <w:t>RESILIENCE</w:t>
            </w:r>
          </w:p>
          <w:p w14:paraId="14A6E0E2"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6"/>
              </w:rPr>
              <w:t>DU COMPOSANT</w:t>
            </w:r>
          </w:p>
        </w:tc>
      </w:tr>
      <w:tr w:rsidR="006E0E7A" w:rsidRPr="00CA19A6" w14:paraId="5A9348E8"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8" w:type="dxa"/>
            <w:tcBorders>
              <w:top w:val="single" w:sz="18" w:space="0" w:color="083575" w:themeColor="accent2"/>
            </w:tcBorders>
          </w:tcPr>
          <w:p w14:paraId="6F9D6510" w14:textId="77777777" w:rsidR="006E0E7A" w:rsidRPr="000674DF" w:rsidRDefault="00EE2FC7" w:rsidP="00B91ED7">
            <w:pPr>
              <w:jc w:val="center"/>
              <w:rPr>
                <w:b w:val="0"/>
                <w:sz w:val="18"/>
              </w:rPr>
            </w:pPr>
            <w:sdt>
              <w:sdtPr>
                <w:rPr>
                  <w:rFonts w:cs="Open Sans"/>
                  <w:szCs w:val="18"/>
                </w:rPr>
                <w:id w:val="923456724"/>
                <w15:appearance w15:val="hidden"/>
                <w14:checkbox>
                  <w14:checked w14:val="0"/>
                  <w14:checkedState w14:val="00FE" w14:font="Wingdings"/>
                  <w14:uncheckedState w14:val="006F" w14:font="Wingdings"/>
                </w14:checkbox>
              </w:sdtPr>
              <w:sdtContent>
                <w:r w:rsidR="006E0E7A">
                  <w:rPr>
                    <w:rFonts w:cs="Open Sans"/>
                    <w:b w:val="0"/>
                    <w:szCs w:val="18"/>
                  </w:rPr>
                  <w:sym w:font="Wingdings" w:char="F06F"/>
                </w:r>
              </w:sdtContent>
            </w:sdt>
          </w:p>
        </w:tc>
        <w:tc>
          <w:tcPr>
            <w:tcW w:w="2835" w:type="dxa"/>
            <w:tcBorders>
              <w:top w:val="single" w:sz="18" w:space="0" w:color="083575" w:themeColor="accent2"/>
            </w:tcBorders>
          </w:tcPr>
          <w:p w14:paraId="043B11D9" w14:textId="77777777" w:rsidR="006E0E7A" w:rsidRDefault="00EE2FC7" w:rsidP="00B91ED7">
            <w:pPr>
              <w:ind w:left="566"/>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776377836"/>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Virtuel Machine</w:t>
            </w:r>
          </w:p>
          <w:p w14:paraId="69286F32" w14:textId="77777777" w:rsidR="006E0E7A" w:rsidRPr="00CA19A6" w:rsidRDefault="00EE2FC7" w:rsidP="00B91ED7">
            <w:pPr>
              <w:ind w:left="566"/>
              <w:cnfStyle w:val="000000100000" w:firstRow="0" w:lastRow="0" w:firstColumn="0" w:lastColumn="0" w:oddVBand="0" w:evenVBand="0" w:oddHBand="1" w:evenHBand="0" w:firstRowFirstColumn="0" w:firstRowLastColumn="0" w:lastRowFirstColumn="0" w:lastRowLastColumn="0"/>
              <w:rPr>
                <w:sz w:val="18"/>
              </w:rPr>
            </w:pPr>
            <w:sdt>
              <w:sdtPr>
                <w:rPr>
                  <w:rFonts w:cs="Open Sans"/>
                  <w:szCs w:val="18"/>
                </w:rPr>
                <w:id w:val="-287358113"/>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Conteneur</w:t>
            </w:r>
          </w:p>
        </w:tc>
        <w:tc>
          <w:tcPr>
            <w:tcW w:w="385" w:type="dxa"/>
            <w:tcBorders>
              <w:top w:val="single" w:sz="18" w:space="0" w:color="083575" w:themeColor="accent2"/>
              <w:bottom w:val="single" w:sz="18" w:space="0" w:color="083575" w:themeColor="accent2"/>
              <w:right w:val="nil"/>
            </w:tcBorders>
          </w:tcPr>
          <w:p w14:paraId="4F3EC84D" w14:textId="77777777" w:rsidR="006E0E7A" w:rsidRDefault="00EE2FC7" w:rsidP="00B91ED7">
            <w:pPr>
              <w:ind w:left="-106" w:right="-122"/>
              <w:jc w:val="center"/>
              <w:cnfStyle w:val="000000100000" w:firstRow="0" w:lastRow="0" w:firstColumn="0" w:lastColumn="0" w:oddVBand="0" w:evenVBand="0" w:oddHBand="1" w:evenHBand="0" w:firstRowFirstColumn="0" w:firstRowLastColumn="0" w:lastRowFirstColumn="0" w:lastRowLastColumn="0"/>
              <w:rPr>
                <w:rFonts w:cs="Open Sans"/>
                <w:smallCaps w:val="0"/>
                <w:sz w:val="18"/>
                <w:szCs w:val="18"/>
              </w:rPr>
            </w:pPr>
            <w:sdt>
              <w:sdtPr>
                <w:rPr>
                  <w:rFonts w:cs="Open Sans"/>
                  <w:szCs w:val="18"/>
                </w:rPr>
                <w:id w:val="-190380122"/>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p>
        </w:tc>
        <w:tc>
          <w:tcPr>
            <w:tcW w:w="3727" w:type="dxa"/>
            <w:tcBorders>
              <w:top w:val="single" w:sz="18" w:space="0" w:color="083575" w:themeColor="accent2"/>
              <w:left w:val="nil"/>
              <w:bottom w:val="single" w:sz="18" w:space="0" w:color="083575" w:themeColor="accent2"/>
            </w:tcBorders>
          </w:tcPr>
          <w:p w14:paraId="36970478" w14:textId="77777777" w:rsidR="006E0E7A" w:rsidRPr="00CA19A6" w:rsidRDefault="006E0E7A" w:rsidP="00B91ED7">
            <w:pPr>
              <w:jc w:val="both"/>
              <w:cnfStyle w:val="000000100000" w:firstRow="0" w:lastRow="0" w:firstColumn="0" w:lastColumn="0" w:oddVBand="0" w:evenVBand="0" w:oddHBand="1" w:evenHBand="0" w:firstRowFirstColumn="0" w:firstRowLastColumn="0" w:lastRowFirstColumn="0" w:lastRowLastColumn="0"/>
              <w:rPr>
                <w:sz w:val="18"/>
              </w:rPr>
            </w:pPr>
            <w:r w:rsidRPr="00FC0258">
              <w:rPr>
                <w:rFonts w:cs="Open Sans"/>
                <w:b/>
                <w:sz w:val="18"/>
                <w:szCs w:val="18"/>
              </w:rPr>
              <w:t>SI COCHER</w:t>
            </w:r>
            <w:r>
              <w:rPr>
                <w:rFonts w:cs="Open Sans"/>
                <w:sz w:val="18"/>
                <w:szCs w:val="18"/>
              </w:rPr>
              <w:t xml:space="preserve"> ! </w:t>
            </w:r>
            <w:r w:rsidRPr="009E5C06">
              <w:rPr>
                <w:rFonts w:cs="Open Sans"/>
                <w:sz w:val="18"/>
                <w:szCs w:val="18"/>
              </w:rPr>
              <w:t>Ajouter un détail au niveau du</w:t>
            </w:r>
            <w:r>
              <w:rPr>
                <w:rFonts w:cs="Open Sans"/>
                <w:sz w:val="18"/>
                <w:szCs w:val="18"/>
              </w:rPr>
              <w:t xml:space="preserve"> chapitre</w:t>
            </w:r>
            <w:r w:rsidRPr="009E5C06">
              <w:rPr>
                <w:rFonts w:cs="Open Sans"/>
                <w:sz w:val="18"/>
                <w:szCs w:val="18"/>
              </w:rPr>
              <w:t xml:space="preserve"> §</w:t>
            </w:r>
            <w:r w:rsidRPr="009E5C06">
              <w:rPr>
                <w:rFonts w:cs="Open Sans"/>
                <w:sz w:val="18"/>
                <w:szCs w:val="18"/>
              </w:rPr>
              <w:fldChar w:fldCharType="begin"/>
            </w:r>
            <w:r w:rsidRPr="009E5C06">
              <w:rPr>
                <w:rFonts w:cs="Open Sans"/>
                <w:sz w:val="18"/>
                <w:szCs w:val="18"/>
              </w:rPr>
              <w:instrText xml:space="preserve"> REF _Ref130204791 \h </w:instrText>
            </w:r>
            <w:r>
              <w:rPr>
                <w:rFonts w:cs="Open Sans"/>
                <w:sz w:val="18"/>
                <w:szCs w:val="18"/>
              </w:rPr>
              <w:instrText xml:space="preserve"> \* MERGEFORMAT </w:instrText>
            </w:r>
            <w:r w:rsidRPr="009E5C06">
              <w:rPr>
                <w:rFonts w:cs="Open Sans"/>
                <w:sz w:val="18"/>
                <w:szCs w:val="18"/>
              </w:rPr>
            </w:r>
            <w:r w:rsidRPr="009E5C06">
              <w:rPr>
                <w:rFonts w:cs="Open Sans"/>
                <w:sz w:val="18"/>
                <w:szCs w:val="18"/>
              </w:rPr>
              <w:fldChar w:fldCharType="separate"/>
            </w:r>
            <w:r w:rsidRPr="009E5C06">
              <w:rPr>
                <w:rFonts w:cs="Open Sans"/>
                <w:sz w:val="18"/>
                <w:szCs w:val="18"/>
              </w:rPr>
              <w:t>Haute-disponibilité</w:t>
            </w:r>
            <w:r w:rsidRPr="009E5C06">
              <w:rPr>
                <w:rFonts w:cs="Open Sans"/>
                <w:sz w:val="18"/>
                <w:szCs w:val="18"/>
              </w:rPr>
              <w:fldChar w:fldCharType="end"/>
            </w:r>
            <w:r w:rsidRPr="009E5C06">
              <w:rPr>
                <w:rFonts w:cs="Open Sans"/>
                <w:sz w:val="18"/>
                <w:szCs w:val="18"/>
              </w:rPr>
              <w:t>.</w:t>
            </w:r>
          </w:p>
        </w:tc>
      </w:tr>
    </w:tbl>
    <w:p w14:paraId="415E241F" w14:textId="539C99D8" w:rsidR="006E0E7A" w:rsidRDefault="006E0E7A" w:rsidP="00D33434"/>
    <w:p w14:paraId="39C6D27B" w14:textId="77777777" w:rsidR="006E0E7A" w:rsidRDefault="006E0E7A" w:rsidP="00D33434"/>
    <w:p w14:paraId="754D2767" w14:textId="4C8A1762" w:rsidR="00D33434" w:rsidRDefault="00D33434" w:rsidP="005E7D2F">
      <w:pPr>
        <w:pStyle w:val="Titre6"/>
      </w:pPr>
      <w:r>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5E7D2F" w:rsidRPr="00B80376" w14:paraId="3B2A6F92"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1D0A9CB4" w14:textId="77777777" w:rsidR="005E7D2F" w:rsidRPr="00B80376" w:rsidRDefault="005E7D2F" w:rsidP="00B91ED7">
            <w:pPr>
              <w:rPr>
                <w:color w:val="FFFFFF" w:themeColor="background1"/>
              </w:rPr>
            </w:pPr>
            <w:r w:rsidRPr="00B80376">
              <w:rPr>
                <w:color w:val="FFFFFF" w:themeColor="background1"/>
              </w:rPr>
              <w:t>DONNées Métier</w:t>
            </w:r>
          </w:p>
        </w:tc>
      </w:tr>
      <w:tr w:rsidR="005E7D2F" w:rsidRPr="002A01DF" w14:paraId="7BC9F4C8"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66070722" w14:textId="77777777" w:rsidR="005E7D2F" w:rsidRPr="002A01DF" w:rsidRDefault="005E7D2F" w:rsidP="00B91ED7">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36A98E0D"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21BB5560"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2AC716BF"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32C0732E"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1C0F84BA" w14:textId="77777777" w:rsidR="005E7D2F" w:rsidRPr="002810DA" w:rsidRDefault="005E7D2F"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1A63A552" w14:textId="77777777" w:rsidR="005E7D2F" w:rsidRPr="002810DA" w:rsidRDefault="005E7D2F"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5E7D2F" w:rsidRPr="00CA19A6" w14:paraId="22C1BC34"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0DC08D21" w14:textId="77777777" w:rsidR="005E7D2F" w:rsidRPr="00CA19A6" w:rsidRDefault="005E7D2F" w:rsidP="00B91ED7">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2EF2D0D4" w14:textId="77777777" w:rsidR="005E7D2F" w:rsidRPr="00CA19A6" w:rsidRDefault="005E7D2F"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34422471"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687CCB34" w14:textId="77777777" w:rsidR="005E7D2F" w:rsidRPr="00CA19A6" w:rsidRDefault="005E7D2F"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168C8706" w14:textId="77777777" w:rsidR="005E7D2F" w:rsidRPr="004742E6" w:rsidRDefault="005E7D2F"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2824B1B2" w14:textId="77777777" w:rsidR="005E7D2F" w:rsidRPr="00CA19A6" w:rsidRDefault="005E7D2F"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5E7D2F" w:rsidRPr="00CA19A6" w14:paraId="3B01B037"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7D5DD5C1" w14:textId="77777777" w:rsidR="005E7D2F" w:rsidRPr="00CA19A6" w:rsidRDefault="005E7D2F" w:rsidP="00B91ED7">
            <w:pPr>
              <w:rPr>
                <w:sz w:val="18"/>
              </w:rPr>
            </w:pPr>
          </w:p>
        </w:tc>
        <w:tc>
          <w:tcPr>
            <w:tcW w:w="1198" w:type="dxa"/>
            <w:tcBorders>
              <w:top w:val="dashed" w:sz="4" w:space="0" w:color="083575" w:themeColor="accent2"/>
            </w:tcBorders>
          </w:tcPr>
          <w:p w14:paraId="13DE362A"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4ED0B635" w14:textId="77777777" w:rsidR="005E7D2F" w:rsidRPr="00CA19A6" w:rsidRDefault="005E7D2F"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37EAFE00" w14:textId="77777777" w:rsidR="005E7D2F" w:rsidRPr="004742E6" w:rsidRDefault="005E7D2F"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4D1F0B4F" w14:textId="77777777" w:rsidR="005E7D2F" w:rsidRPr="00CA19A6" w:rsidRDefault="005E7D2F"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68AFF73F" w14:textId="41AD1443" w:rsidR="005E7D2F" w:rsidRDefault="005E7D2F" w:rsidP="005E7D2F"/>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5D375A7C"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707F42EC" w14:textId="77777777" w:rsidR="0074488C" w:rsidRPr="00B80376" w:rsidRDefault="0074488C" w:rsidP="00B91ED7">
            <w:pPr>
              <w:rPr>
                <w:color w:val="FFFFFF" w:themeColor="background1"/>
              </w:rPr>
            </w:pPr>
            <w:r w:rsidRPr="00B80376">
              <w:rPr>
                <w:color w:val="FFFFFF" w:themeColor="background1"/>
              </w:rPr>
              <w:t>DONNées techniques</w:t>
            </w:r>
          </w:p>
        </w:tc>
      </w:tr>
      <w:tr w:rsidR="0074488C" w:rsidRPr="002810DA" w14:paraId="707A64D0"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2F971F8A" w14:textId="77777777" w:rsidR="0074488C" w:rsidRPr="002810DA" w:rsidRDefault="0074488C" w:rsidP="00B91ED7">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53A1B877"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7E2E8412"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598D9462"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27825888"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4E8B2695"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4B53FF6A"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45F9FAAA"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227A8191" w14:textId="77777777" w:rsidR="0074488C" w:rsidRPr="00CA19A6" w:rsidRDefault="0074488C" w:rsidP="00B91ED7">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50C950D8" w14:textId="77777777" w:rsidR="0074488C" w:rsidRPr="00CA19A6" w:rsidRDefault="0074488C" w:rsidP="00B91ED7">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562F5F03"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725CC92F"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6C9EFAC5"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2A074A95"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74C50912"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74488C" w:rsidRPr="00CA19A6" w14:paraId="093265A4"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221220CE" w14:textId="77777777" w:rsidR="0074488C" w:rsidRPr="00CA19A6" w:rsidRDefault="0074488C" w:rsidP="00B91ED7">
            <w:pPr>
              <w:rPr>
                <w:sz w:val="18"/>
              </w:rPr>
            </w:pPr>
          </w:p>
        </w:tc>
        <w:tc>
          <w:tcPr>
            <w:tcW w:w="1198" w:type="dxa"/>
            <w:tcBorders>
              <w:top w:val="dashed" w:sz="4" w:space="0" w:color="083575" w:themeColor="accent2"/>
            </w:tcBorders>
          </w:tcPr>
          <w:p w14:paraId="2C813888"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74628DFF"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03EE729E"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6DAFB7FD"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27EF2928" w14:textId="77777777" w:rsidR="005E7D2F" w:rsidRPr="005E7D2F" w:rsidRDefault="005E7D2F" w:rsidP="005E7D2F"/>
    <w:p w14:paraId="3DFB4008" w14:textId="77777777" w:rsidR="00D33434" w:rsidRDefault="00D33434" w:rsidP="005E7D2F">
      <w:pPr>
        <w:pStyle w:val="Titre6"/>
      </w:pPr>
      <w:r>
        <w:t>Flux</w:t>
      </w:r>
    </w:p>
    <w:p w14:paraId="6AD44FBD" w14:textId="77777777" w:rsidR="00D33434" w:rsidRDefault="00D33434" w:rsidP="00D33434">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 composant avec l’ensemble des composants utilisés par la solution (composants faisant partie de la solution et services externes à la solution)</w:t>
      </w:r>
    </w:p>
    <w:p w14:paraId="6E0407E2" w14:textId="4E1D7598" w:rsidR="00D33434" w:rsidRDefault="00D33434" w:rsidP="00D33434">
      <w:pPr>
        <w:jc w:val="both"/>
      </w:pPr>
    </w:p>
    <w:p w14:paraId="69D9429C" w14:textId="77777777" w:rsidR="00053F45" w:rsidRDefault="00053F45" w:rsidP="00053F45">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053F45" w:rsidRPr="00DD2E7C" w14:paraId="163629B3"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4EDD4F42" w14:textId="77777777" w:rsidR="00053F45" w:rsidRPr="00DD2E7C" w:rsidRDefault="00053F45" w:rsidP="00B44747">
            <w:pPr>
              <w:spacing w:line="180" w:lineRule="exact"/>
              <w:rPr>
                <w:color w:val="FFFFFF" w:themeColor="background1"/>
              </w:rPr>
            </w:pPr>
            <w:r w:rsidRPr="00DD2E7C">
              <w:rPr>
                <w:color w:val="FFFFFF" w:themeColor="background1"/>
              </w:rPr>
              <w:lastRenderedPageBreak/>
              <w:t>FLUX TECHNIQUES</w:t>
            </w:r>
          </w:p>
          <w:p w14:paraId="1B368918" w14:textId="77777777" w:rsidR="00053F45" w:rsidRPr="00DD2E7C" w:rsidRDefault="00053F45" w:rsidP="00B44747">
            <w:pPr>
              <w:spacing w:line="180" w:lineRule="exact"/>
              <w:rPr>
                <w:color w:val="FFFFFF" w:themeColor="background1"/>
                <w:sz w:val="24"/>
              </w:rPr>
            </w:pPr>
            <w:r w:rsidRPr="00DD2E7C">
              <w:rPr>
                <w:color w:val="FFFFFF" w:themeColor="background1"/>
                <w:sz w:val="16"/>
              </w:rPr>
              <w:t>ENTRANTS</w:t>
            </w:r>
          </w:p>
        </w:tc>
      </w:tr>
      <w:tr w:rsidR="00053F45" w:rsidRPr="00DD2E7C" w14:paraId="2B994CC3"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36EA728C"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5B393961"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3D5B13E2" w14:textId="77777777" w:rsidR="00053F45" w:rsidRPr="00DD2E7C" w:rsidRDefault="00053F45" w:rsidP="00B4474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6A16902D"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EA60EB2"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6E32A4C2" wp14:editId="27E7A8A1">
                  <wp:extent cx="143999" cy="183885"/>
                  <wp:effectExtent l="0" t="0" r="8401" b="6615"/>
                  <wp:docPr id="39"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438EC8A3"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57B3E65C"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2BB0AB8E"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3322998D"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51697F5A"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57478453"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6DAC3BD1"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037FAEB3" w14:textId="77777777" w:rsidR="00053F45"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152952700"/>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545DC08C"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5F7F8281"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33B22142" w14:textId="77777777" w:rsidR="00053F45" w:rsidRPr="005E7D2F" w:rsidRDefault="00053F45" w:rsidP="00B44747">
            <w:pPr>
              <w:jc w:val="both"/>
              <w:rPr>
                <w:sz w:val="18"/>
              </w:rPr>
            </w:pPr>
          </w:p>
        </w:tc>
        <w:tc>
          <w:tcPr>
            <w:tcW w:w="2120" w:type="dxa"/>
            <w:tcBorders>
              <w:top w:val="dashed" w:sz="4" w:space="0" w:color="083575" w:themeColor="accent2"/>
            </w:tcBorders>
          </w:tcPr>
          <w:p w14:paraId="53B29D11"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064088F2"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74D25160"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4388C92F" w14:textId="77777777" w:rsidR="00053F45"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243305014"/>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719AECE8"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39BE8361" w14:textId="77777777" w:rsidR="00053F45" w:rsidRDefault="00053F45" w:rsidP="00053F45">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053F45" w:rsidRPr="00DD2E7C" w14:paraId="0B2D6F4E"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5CC2E505"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rPr>
              <w:t>FLUX TECHNIQUES</w:t>
            </w:r>
          </w:p>
          <w:p w14:paraId="3BD8E747"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sz w:val="16"/>
              </w:rPr>
              <w:t>SORTANTS</w:t>
            </w:r>
          </w:p>
        </w:tc>
      </w:tr>
      <w:tr w:rsidR="00053F45" w:rsidRPr="00DD2E7C" w14:paraId="7AF4029D"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6913B503"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34141E57"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02DCB8D1" w14:textId="77777777" w:rsidR="00053F45" w:rsidRPr="00DD2E7C" w:rsidRDefault="00053F45" w:rsidP="00B4474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68AAC8CB"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7AE60DA7"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7D3CEF98" wp14:editId="25C08285">
                  <wp:extent cx="143999" cy="183885"/>
                  <wp:effectExtent l="0" t="0" r="8401" b="6615"/>
                  <wp:docPr id="40"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66A6C4D0"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26D9573A"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425A3B04"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7E154A3A"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11CD8364"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14365199"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2E50BE4"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2805CAE0" w14:textId="77777777" w:rsidR="00053F45" w:rsidRPr="004A1743"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92005590"/>
                <w15:appearance w15:val="hidden"/>
                <w14:checkbox>
                  <w14:checked w14:val="0"/>
                  <w14:checkedState w14:val="00FE" w14:font="Wingdings"/>
                  <w14:uncheckedState w14:val="006F" w14:font="Wingdings"/>
                </w14:checkbox>
              </w:sdtPr>
              <w:sdtContent>
                <w:r w:rsidR="00053F45">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144AAD4"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62EF92E3"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1A96E48B" w14:textId="77777777" w:rsidR="00053F45" w:rsidRPr="005E7D2F" w:rsidRDefault="00053F45" w:rsidP="00B44747">
            <w:pPr>
              <w:jc w:val="both"/>
              <w:rPr>
                <w:sz w:val="18"/>
              </w:rPr>
            </w:pPr>
          </w:p>
        </w:tc>
        <w:tc>
          <w:tcPr>
            <w:tcW w:w="2120" w:type="dxa"/>
            <w:tcBorders>
              <w:top w:val="dashed" w:sz="4" w:space="0" w:color="083575" w:themeColor="accent2"/>
            </w:tcBorders>
          </w:tcPr>
          <w:p w14:paraId="29CA7081"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564ACDB1"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0EC1EE6C"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40E46706" w14:textId="77777777" w:rsidR="00053F45" w:rsidRPr="004A1743"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1542171935"/>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15511717"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1BE2FDE3" w14:textId="77777777" w:rsidR="00053F45" w:rsidRDefault="00053F45" w:rsidP="00053F45">
      <w:pPr>
        <w:jc w:val="both"/>
      </w:pPr>
    </w:p>
    <w:p w14:paraId="7B48D78D" w14:textId="77777777" w:rsidR="00D33434" w:rsidRDefault="00D33434" w:rsidP="00D33434">
      <w:pPr>
        <w:jc w:val="both"/>
      </w:pPr>
    </w:p>
    <w:p w14:paraId="348239F4" w14:textId="77777777" w:rsidR="00D33434" w:rsidRDefault="00D33434"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D33434" w14:paraId="18E9791D" w14:textId="77777777" w:rsidTr="00E23D8E">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02F617B1" w14:textId="77777777" w:rsidR="00D33434" w:rsidRPr="00E101B0" w:rsidRDefault="00D33434" w:rsidP="00E23D8E">
            <w:pPr>
              <w:pStyle w:val="Standard"/>
              <w:jc w:val="center"/>
              <w:rPr>
                <w:b/>
                <w:bCs/>
                <w:smallCaps/>
                <w:color w:val="FFFFFF"/>
              </w:rPr>
            </w:pPr>
            <w:r w:rsidRPr="00E101B0">
              <w:rPr>
                <w:b/>
                <w:bCs/>
                <w:smallCaps/>
                <w:color w:val="FFFFFF"/>
              </w:rPr>
              <w:t>SPECIFICATION</w:t>
            </w:r>
          </w:p>
          <w:p w14:paraId="35F790CE" w14:textId="77777777" w:rsidR="00D33434" w:rsidRDefault="00D33434" w:rsidP="00E23D8E">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757B0ED2" w14:textId="77777777" w:rsidR="00D33434" w:rsidRDefault="00D33434" w:rsidP="00E23D8E">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0CF472EC" w14:textId="77777777" w:rsidR="00D33434" w:rsidRDefault="00D33434" w:rsidP="00E23D8E">
            <w:pPr>
              <w:pStyle w:val="Standard"/>
              <w:jc w:val="center"/>
              <w:rPr>
                <w:b/>
                <w:bCs/>
                <w:color w:val="FFFFFF"/>
              </w:rPr>
            </w:pPr>
            <w:r>
              <w:rPr>
                <w:b/>
                <w:bCs/>
                <w:color w:val="FFFFFF"/>
              </w:rPr>
              <w:t>CLOUD</w:t>
            </w:r>
          </w:p>
        </w:tc>
      </w:tr>
      <w:tr w:rsidR="00D33434" w14:paraId="3FAD1174" w14:textId="77777777" w:rsidTr="00E23D8E">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4FD81BE9" w14:textId="77777777" w:rsidR="00D33434" w:rsidRDefault="00D33434" w:rsidP="00E23D8E">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30B39356" w14:textId="77777777" w:rsidR="00D33434" w:rsidRDefault="00EE2FC7" w:rsidP="00E23D8E">
            <w:pPr>
              <w:pStyle w:val="Standard"/>
              <w:jc w:val="center"/>
            </w:pPr>
            <w:sdt>
              <w:sdtPr>
                <w:rPr>
                  <w:szCs w:val="18"/>
                </w:rPr>
                <w:id w:val="-1368824777"/>
                <w15:appearance w15:val="hidden"/>
                <w14:checkbox>
                  <w14:checked w14:val="0"/>
                  <w14:checkedState w14:val="00FE" w14:font="Wingdings"/>
                  <w14:uncheckedState w14:val="006F" w14:font="Wingdings"/>
                </w14:checkbox>
              </w:sdtPr>
              <w:sdtContent>
                <w:r w:rsidR="00D33434">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4280DF9" w14:textId="77777777" w:rsidR="00D33434" w:rsidRDefault="00D33434" w:rsidP="00E23D8E">
            <w:pPr>
              <w:pStyle w:val="Standard"/>
              <w:jc w:val="center"/>
            </w:pPr>
            <w:r w:rsidRPr="00327356">
              <w:rPr>
                <w:rFonts w:ascii="Wingdings" w:eastAsia="Wingdings" w:hAnsi="Wingdings" w:cs="Wingdings"/>
                <w:szCs w:val="18"/>
              </w:rPr>
              <w:t></w:t>
            </w:r>
          </w:p>
        </w:tc>
      </w:tr>
      <w:tr w:rsidR="00D33434" w14:paraId="2A3CDC09" w14:textId="77777777" w:rsidTr="00E23D8E">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6D835CB0" w14:textId="77777777" w:rsidR="00D33434" w:rsidRPr="00E101B0" w:rsidRDefault="00D33434" w:rsidP="00E23D8E">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6387CC10" w14:textId="77777777" w:rsidR="00D33434" w:rsidRDefault="00EE2FC7" w:rsidP="00E23D8E">
            <w:pPr>
              <w:pStyle w:val="Standard"/>
              <w:jc w:val="left"/>
            </w:pPr>
            <w:sdt>
              <w:sdtPr>
                <w:rPr>
                  <w:szCs w:val="18"/>
                </w:rPr>
                <w:id w:val="-673569782"/>
                <w15:appearance w15:val="hidden"/>
                <w14:checkbox>
                  <w14:checked w14:val="0"/>
                  <w14:checkedState w14:val="00FE" w14:font="Wingdings"/>
                  <w14:uncheckedState w14:val="006F" w14:font="Wingdings"/>
                </w14:checkbox>
              </w:sdtPr>
              <w:sdtContent>
                <w:r w:rsidR="00D33434" w:rsidRPr="00327356">
                  <w:rPr>
                    <w:szCs w:val="18"/>
                  </w:rPr>
                  <w:sym w:font="Wingdings" w:char="F06F"/>
                </w:r>
              </w:sdtContent>
            </w:sdt>
            <w:r w:rsidR="00D33434" w:rsidRPr="00327356">
              <w:rPr>
                <w:smallCaps/>
                <w:szCs w:val="18"/>
              </w:rPr>
              <w:t xml:space="preserve"> </w:t>
            </w:r>
            <w:r w:rsidR="00D33434">
              <w:rPr>
                <w:smallCaps/>
                <w:sz w:val="18"/>
                <w:szCs w:val="18"/>
              </w:rPr>
              <w:t>Principal</w:t>
            </w:r>
          </w:p>
          <w:p w14:paraId="6BAC7307" w14:textId="60349D17" w:rsidR="00D33434" w:rsidRDefault="00D33434" w:rsidP="00E23D8E">
            <w:pPr>
              <w:pStyle w:val="Standard"/>
              <w:jc w:val="left"/>
            </w:pPr>
            <w:r w:rsidRPr="00327356">
              <w:rPr>
                <w:rFonts w:ascii="Wingdings" w:eastAsia="Wingdings" w:hAnsi="Wingdings" w:cs="Wingdings"/>
                <w:smallCaps/>
                <w:szCs w:val="18"/>
              </w:rPr>
              <w:t></w:t>
            </w:r>
            <w:r w:rsidRPr="00327356">
              <w:rPr>
                <w:smallCaps/>
                <w:szCs w:val="18"/>
              </w:rPr>
              <w:t xml:space="preserve"> </w:t>
            </w:r>
            <w:r w:rsidR="00F36985">
              <w:rPr>
                <w:smallCaps/>
                <w:sz w:val="18"/>
                <w:szCs w:val="18"/>
              </w:rPr>
              <w:t>Secours</w:t>
            </w:r>
            <w:r w:rsidR="00F36985" w:rsidRPr="00AC2C79">
              <w:rPr>
                <w:smallCaps/>
                <w:sz w:val="18"/>
                <w:szCs w:val="18"/>
                <w:vertAlign w:val="superscript"/>
              </w:rPr>
              <w:t>[1]</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51C5BEFD" w14:textId="77777777" w:rsidR="00D33434" w:rsidRDefault="00D33434" w:rsidP="00E23D8E">
            <w:pPr>
              <w:pStyle w:val="Standard"/>
              <w:jc w:val="center"/>
              <w:rPr>
                <w:smallCaps/>
                <w:sz w:val="18"/>
                <w:szCs w:val="18"/>
              </w:rPr>
            </w:pPr>
            <w:r>
              <w:rPr>
                <w:smallCaps/>
                <w:sz w:val="18"/>
                <w:szCs w:val="18"/>
              </w:rPr>
              <w:t>Nom de la solution Cloud</w:t>
            </w:r>
          </w:p>
        </w:tc>
      </w:tr>
    </w:tbl>
    <w:p w14:paraId="587B0665" w14:textId="77777777" w:rsidR="00F36985" w:rsidRPr="00B94F14" w:rsidRDefault="00F36985" w:rsidP="00F36985">
      <w:pPr>
        <w:ind w:left="360"/>
        <w:rPr>
          <w:i/>
          <w:u w:val="single"/>
        </w:rPr>
      </w:pPr>
      <w:r w:rsidRPr="00B94F14">
        <w:rPr>
          <w:b/>
          <w:i/>
          <w:u w:val="single"/>
        </w:rPr>
        <w:t>Notes</w:t>
      </w:r>
      <w:r w:rsidRPr="00B94F14">
        <w:rPr>
          <w:b/>
          <w:i/>
        </w:rPr>
        <w:t> :</w:t>
      </w:r>
    </w:p>
    <w:p w14:paraId="7BD1FCDD" w14:textId="7B72A86E" w:rsidR="00D33434" w:rsidRDefault="00F36985" w:rsidP="00F36985">
      <w:pPr>
        <w:ind w:left="360"/>
      </w:pPr>
      <w:r>
        <w:tab/>
      </w:r>
      <w:r w:rsidRPr="00B94F14">
        <w:rPr>
          <w:vertAlign w:val="superscript"/>
        </w:rPr>
        <w:t>[1]</w:t>
      </w:r>
      <w:r>
        <w:t xml:space="preserve"> Composant d’infrastructure de bascule de la solution.</w:t>
      </w:r>
    </w:p>
    <w:p w14:paraId="41DEA1F2" w14:textId="77777777" w:rsidR="00D33434" w:rsidRDefault="00D33434" w:rsidP="00D33434"/>
    <w:p w14:paraId="14F79DE7" w14:textId="77777777" w:rsidR="00D33434" w:rsidRDefault="00D33434" w:rsidP="005E7D2F">
      <w:pPr>
        <w:pStyle w:val="Titre6"/>
      </w:pPr>
      <w:r>
        <w:t>Réseau</w:t>
      </w:r>
    </w:p>
    <w:p w14:paraId="7A716A5A" w14:textId="77777777" w:rsidR="00D33434" w:rsidRPr="002A0A19" w:rsidRDefault="00D33434" w:rsidP="00D33434">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6C09EAD1" w14:textId="2B1DA23C" w:rsidR="00D33434" w:rsidRDefault="00D33434" w:rsidP="00D33434"/>
    <w:p w14:paraId="42E0D466" w14:textId="77777777" w:rsidR="00167468" w:rsidRDefault="00167468" w:rsidP="00167468"/>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167468" w14:paraId="796B392E" w14:textId="77777777" w:rsidTr="00B44747">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64116C9" w14:textId="77777777" w:rsidR="00167468" w:rsidRPr="005C777F" w:rsidRDefault="00167468" w:rsidP="00B44747">
            <w:pPr>
              <w:pStyle w:val="Standard"/>
              <w:spacing w:line="180" w:lineRule="exact"/>
              <w:jc w:val="center"/>
              <w:rPr>
                <w:b/>
                <w:bCs/>
                <w:smallCaps/>
                <w:color w:val="FFFFFF"/>
              </w:rPr>
            </w:pPr>
            <w:r w:rsidRPr="005C777F">
              <w:rPr>
                <w:b/>
                <w:bCs/>
                <w:smallCaps/>
                <w:color w:val="FFFFFF"/>
              </w:rPr>
              <w:t>CARACTERISTIQUES</w:t>
            </w:r>
          </w:p>
          <w:p w14:paraId="4A13ECAB" w14:textId="77777777" w:rsidR="00167468" w:rsidRDefault="00167468" w:rsidP="00B44747">
            <w:pPr>
              <w:pStyle w:val="Standard"/>
              <w:spacing w:line="180" w:lineRule="exact"/>
              <w:jc w:val="center"/>
              <w:rPr>
                <w:b/>
                <w:bCs/>
                <w:color w:val="FFFFFF"/>
              </w:rPr>
            </w:pPr>
            <w:r w:rsidRPr="005C777F">
              <w:rPr>
                <w:b/>
                <w:bCs/>
                <w:smallCaps/>
                <w:color w:val="FFFFFF"/>
                <w:sz w:val="16"/>
              </w:rPr>
              <w:t>Interfaces &amp; débit</w:t>
            </w:r>
          </w:p>
        </w:tc>
      </w:tr>
      <w:tr w:rsidR="00167468" w:rsidRPr="002A01DF" w14:paraId="670E4B47" w14:textId="77777777" w:rsidTr="00B44747">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217D8A7B" w14:textId="77777777" w:rsidR="00167468" w:rsidRPr="002A01DF" w:rsidRDefault="00167468" w:rsidP="00B44747">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68365265" w14:textId="77777777" w:rsidR="00167468" w:rsidRPr="002A01DF" w:rsidRDefault="00167468" w:rsidP="00B44747">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0703D200" w14:textId="77777777" w:rsidR="00167468" w:rsidRDefault="00167468" w:rsidP="00B44747">
            <w:pPr>
              <w:pStyle w:val="Standard"/>
              <w:spacing w:line="180" w:lineRule="exact"/>
              <w:jc w:val="center"/>
              <w:rPr>
                <w:b/>
                <w:bCs/>
                <w:color w:val="FFFFFF"/>
                <w:sz w:val="18"/>
              </w:rPr>
            </w:pPr>
            <w:r w:rsidRPr="002A01DF">
              <w:rPr>
                <w:b/>
                <w:bCs/>
                <w:color w:val="FFFFFF"/>
                <w:sz w:val="18"/>
              </w:rPr>
              <w:t>DÉBIT MINIMAL</w:t>
            </w:r>
          </w:p>
          <w:p w14:paraId="389BED4B" w14:textId="77777777" w:rsidR="00167468" w:rsidRPr="002A01DF" w:rsidRDefault="00167468" w:rsidP="00B44747">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50EB1EED" w14:textId="77777777" w:rsidR="00167468" w:rsidRPr="002A01DF" w:rsidRDefault="00167468" w:rsidP="00B44747">
            <w:pPr>
              <w:pStyle w:val="Standard"/>
              <w:spacing w:line="180" w:lineRule="exact"/>
              <w:jc w:val="center"/>
              <w:rPr>
                <w:b/>
                <w:bCs/>
                <w:color w:val="FFFFFF"/>
                <w:sz w:val="18"/>
              </w:rPr>
            </w:pPr>
            <w:r>
              <w:rPr>
                <w:b/>
                <w:bCs/>
                <w:color w:val="FFFFFF"/>
                <w:sz w:val="18"/>
              </w:rPr>
              <w:t>SPECIFICITES SUPPLEMENTAIRES</w:t>
            </w:r>
          </w:p>
        </w:tc>
      </w:tr>
      <w:tr w:rsidR="00167468" w14:paraId="13BAB707" w14:textId="77777777" w:rsidTr="00B44747">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A6AD330" w14:textId="77777777" w:rsidR="00167468" w:rsidRDefault="00167468" w:rsidP="00B44747">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F349D98" w14:textId="77777777" w:rsidR="00167468" w:rsidRDefault="00EE2FC7" w:rsidP="00B44747">
            <w:pPr>
              <w:pStyle w:val="Standard"/>
              <w:jc w:val="center"/>
            </w:pPr>
            <w:sdt>
              <w:sdtPr>
                <w:rPr>
                  <w:szCs w:val="18"/>
                </w:rPr>
                <w:id w:val="-1844540386"/>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008EC32A" w14:textId="77777777" w:rsidR="00167468" w:rsidRPr="005E7D2F" w:rsidRDefault="00167468" w:rsidP="00B44747">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7FE1C7CB" w14:textId="77777777" w:rsidR="00167468" w:rsidRPr="005E7D2F" w:rsidRDefault="00167468" w:rsidP="00B44747">
            <w:pPr>
              <w:pStyle w:val="Standard"/>
              <w:jc w:val="left"/>
              <w:rPr>
                <w:sz w:val="18"/>
              </w:rPr>
            </w:pPr>
          </w:p>
        </w:tc>
      </w:tr>
      <w:tr w:rsidR="00167468" w14:paraId="10E399B4"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D0C455B" w14:textId="77777777" w:rsidR="00167468" w:rsidRDefault="00167468" w:rsidP="00B44747">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ACDAEA4" w14:textId="77777777" w:rsidR="00167468" w:rsidRDefault="00EE2FC7" w:rsidP="00B44747">
            <w:pPr>
              <w:pStyle w:val="Standard"/>
              <w:jc w:val="center"/>
            </w:pPr>
            <w:sdt>
              <w:sdtPr>
                <w:rPr>
                  <w:szCs w:val="18"/>
                </w:rPr>
                <w:id w:val="-1132166338"/>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FB1A9B7"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7DC886AD" w14:textId="77777777" w:rsidR="00167468" w:rsidRPr="005E7D2F" w:rsidRDefault="00167468" w:rsidP="00B44747">
            <w:pPr>
              <w:pStyle w:val="Standard"/>
              <w:jc w:val="left"/>
              <w:rPr>
                <w:sz w:val="18"/>
              </w:rPr>
            </w:pPr>
          </w:p>
        </w:tc>
      </w:tr>
      <w:tr w:rsidR="00167468" w14:paraId="45362F18"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068C55CD" w14:textId="77777777" w:rsidR="00167468" w:rsidRDefault="00167468" w:rsidP="00B44747">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0C450EB" w14:textId="77777777" w:rsidR="00167468" w:rsidRDefault="00EE2FC7" w:rsidP="00B44747">
            <w:pPr>
              <w:pStyle w:val="Standard"/>
              <w:jc w:val="center"/>
            </w:pPr>
            <w:sdt>
              <w:sdtPr>
                <w:rPr>
                  <w:szCs w:val="18"/>
                </w:rPr>
                <w:id w:val="1081721079"/>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6613119"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29A54AE0" w14:textId="77777777" w:rsidR="00167468" w:rsidRPr="005E7D2F" w:rsidRDefault="00167468" w:rsidP="00B44747">
            <w:pPr>
              <w:pStyle w:val="Standard"/>
              <w:jc w:val="left"/>
              <w:rPr>
                <w:sz w:val="18"/>
              </w:rPr>
            </w:pPr>
          </w:p>
        </w:tc>
      </w:tr>
      <w:tr w:rsidR="00167468" w14:paraId="1322C489" w14:textId="77777777" w:rsidTr="00B44747">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4AB97CA4" w14:textId="77777777" w:rsidR="00167468" w:rsidRDefault="00167468" w:rsidP="00B44747">
            <w:pPr>
              <w:pStyle w:val="Standard"/>
              <w:jc w:val="left"/>
              <w:rPr>
                <w:b/>
                <w:bCs/>
                <w:smallCaps/>
                <w:color w:val="FFFFFF"/>
                <w:sz w:val="18"/>
              </w:rPr>
            </w:pPr>
            <w:r>
              <w:rPr>
                <w:b/>
                <w:bCs/>
                <w:smallCaps/>
                <w:color w:val="FFFFFF"/>
                <w:sz w:val="18"/>
              </w:rPr>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48EF8003" w14:textId="77777777" w:rsidR="00167468" w:rsidRDefault="00EE2FC7" w:rsidP="00B44747">
            <w:pPr>
              <w:pStyle w:val="Standard"/>
              <w:jc w:val="center"/>
            </w:pPr>
            <w:sdt>
              <w:sdtPr>
                <w:rPr>
                  <w:szCs w:val="18"/>
                </w:rPr>
                <w:id w:val="638076154"/>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270EC42A"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7C884743" w14:textId="77777777" w:rsidR="00167468" w:rsidRPr="005E7D2F" w:rsidRDefault="00167468" w:rsidP="00B44747">
            <w:pPr>
              <w:pStyle w:val="Standard"/>
              <w:jc w:val="left"/>
              <w:rPr>
                <w:sz w:val="18"/>
              </w:rPr>
            </w:pPr>
          </w:p>
        </w:tc>
      </w:tr>
    </w:tbl>
    <w:p w14:paraId="37DA8487" w14:textId="77777777" w:rsidR="00167468" w:rsidRDefault="00167468" w:rsidP="00167468"/>
    <w:p w14:paraId="2AE5B2C3" w14:textId="77777777" w:rsidR="00167468" w:rsidRDefault="00167468" w:rsidP="00D33434"/>
    <w:tbl>
      <w:tblPr>
        <w:tblStyle w:val="DATStandardLigne"/>
        <w:tblW w:w="10195" w:type="dxa"/>
        <w:tblLayout w:type="fixed"/>
        <w:tblLook w:val="0000" w:firstRow="0" w:lastRow="0" w:firstColumn="0" w:lastColumn="0" w:noHBand="0" w:noVBand="0"/>
      </w:tblPr>
      <w:tblGrid>
        <w:gridCol w:w="2529"/>
        <w:gridCol w:w="1417"/>
        <w:gridCol w:w="6249"/>
      </w:tblGrid>
      <w:tr w:rsidR="00D33434" w14:paraId="2EBB64AC"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69D2C74A" w14:textId="77777777" w:rsidR="00D33434" w:rsidRDefault="00D33434" w:rsidP="00E23D8E">
            <w:pPr>
              <w:pStyle w:val="Standard"/>
              <w:spacing w:line="180" w:lineRule="exact"/>
              <w:jc w:val="center"/>
              <w:rPr>
                <w:b/>
                <w:bCs/>
                <w:color w:val="FFFFFF"/>
              </w:rPr>
            </w:pPr>
            <w:r>
              <w:rPr>
                <w:b/>
                <w:bCs/>
                <w:color w:val="FFFFFF"/>
              </w:rPr>
              <w:t>POSITIONNEMENT</w:t>
            </w:r>
          </w:p>
          <w:p w14:paraId="56344802" w14:textId="77777777" w:rsidR="00D33434" w:rsidRPr="00D05705" w:rsidRDefault="00D33434" w:rsidP="00E23D8E">
            <w:pPr>
              <w:pStyle w:val="Standard"/>
              <w:spacing w:line="180" w:lineRule="exact"/>
              <w:jc w:val="center"/>
              <w:rPr>
                <w:b/>
                <w:bCs/>
                <w:color w:val="FFFFFF"/>
              </w:rPr>
            </w:pPr>
            <w:r w:rsidRPr="00D05705">
              <w:rPr>
                <w:b/>
                <w:bCs/>
                <w:color w:val="FFFFFF"/>
                <w:sz w:val="16"/>
              </w:rPr>
              <w:t>Zone Réseau</w:t>
            </w:r>
          </w:p>
        </w:tc>
      </w:tr>
      <w:tr w:rsidR="00D33434" w:rsidRPr="002A01DF" w14:paraId="6FAA783F"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6611DC32" w14:textId="77777777" w:rsidR="00D33434" w:rsidRPr="002A01DF" w:rsidRDefault="00D33434" w:rsidP="00E23D8E">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56394F77" w14:textId="77777777" w:rsidR="00D33434" w:rsidRPr="002A01DF" w:rsidRDefault="00D33434" w:rsidP="00E23D8E">
            <w:pPr>
              <w:pStyle w:val="Standard"/>
              <w:jc w:val="center"/>
              <w:rPr>
                <w:b/>
                <w:bCs/>
                <w:color w:val="FFFFFF"/>
                <w:sz w:val="18"/>
              </w:rPr>
            </w:pPr>
            <w:r w:rsidRPr="002A01DF">
              <w:rPr>
                <w:b/>
                <w:bCs/>
                <w:color w:val="FFFFFF"/>
                <w:sz w:val="18"/>
              </w:rPr>
              <w:t>CLOUD</w:t>
            </w:r>
          </w:p>
        </w:tc>
      </w:tr>
      <w:tr w:rsidR="00D33434" w14:paraId="1B2D191F"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79D3F7ED" w14:textId="77777777" w:rsidR="00D33434" w:rsidRPr="00DB7CB5" w:rsidRDefault="00EE2FC7" w:rsidP="00E23D8E">
            <w:pPr>
              <w:pStyle w:val="Standard"/>
              <w:spacing w:line="240" w:lineRule="auto"/>
              <w:jc w:val="left"/>
            </w:pPr>
            <w:sdt>
              <w:sdtPr>
                <w:rPr>
                  <w:szCs w:val="18"/>
                </w:rPr>
                <w:id w:val="-1366826279"/>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DMZ</w:t>
            </w:r>
          </w:p>
          <w:p w14:paraId="53DB46CB" w14:textId="77777777" w:rsidR="00D33434" w:rsidRPr="00DB7CB5" w:rsidRDefault="00EE2FC7" w:rsidP="00E23D8E">
            <w:pPr>
              <w:pStyle w:val="Standard"/>
              <w:spacing w:line="240" w:lineRule="auto"/>
              <w:jc w:val="left"/>
            </w:pPr>
            <w:sdt>
              <w:sdtPr>
                <w:rPr>
                  <w:szCs w:val="18"/>
                </w:rPr>
                <w:id w:val="318709714"/>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Zone privée</w:t>
            </w:r>
          </w:p>
          <w:p w14:paraId="1E37B1CA" w14:textId="77777777" w:rsidR="00D33434" w:rsidRPr="00DB7CB5" w:rsidRDefault="00EE2FC7" w:rsidP="00E23D8E">
            <w:pPr>
              <w:pStyle w:val="Standard"/>
              <w:spacing w:line="240" w:lineRule="auto"/>
              <w:jc w:val="left"/>
            </w:pPr>
            <w:sdt>
              <w:sdtPr>
                <w:rPr>
                  <w:szCs w:val="18"/>
                </w:rPr>
                <w:id w:val="246852035"/>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59AC5644" w14:textId="77777777" w:rsidR="00D33434" w:rsidRPr="00DB7CB5" w:rsidRDefault="00EE2FC7" w:rsidP="00E23D8E">
            <w:pPr>
              <w:pStyle w:val="Standard"/>
              <w:spacing w:line="240" w:lineRule="auto"/>
              <w:jc w:val="left"/>
            </w:pPr>
            <w:sdt>
              <w:sdtPr>
                <w:rPr>
                  <w:szCs w:val="18"/>
                </w:rPr>
                <w:id w:val="-34122954"/>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w:t>
            </w:r>
            <w:proofErr w:type="spellStart"/>
            <w:r w:rsidR="00D33434" w:rsidRPr="00DB7CB5">
              <w:rPr>
                <w:color w:val="auto"/>
                <w:sz w:val="18"/>
                <w:szCs w:val="18"/>
              </w:rPr>
              <w:t>Elice</w:t>
            </w:r>
            <w:proofErr w:type="spellEnd"/>
          </w:p>
          <w:p w14:paraId="43765E45" w14:textId="77777777" w:rsidR="00D33434" w:rsidRPr="00DB7CB5" w:rsidRDefault="00EE2FC7" w:rsidP="00E23D8E">
            <w:pPr>
              <w:pStyle w:val="Standard"/>
              <w:jc w:val="left"/>
            </w:pPr>
            <w:sdt>
              <w:sdtPr>
                <w:rPr>
                  <w:szCs w:val="18"/>
                </w:rPr>
                <w:id w:val="-1988241735"/>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GH central</w:t>
            </w:r>
          </w:p>
          <w:p w14:paraId="2F0B68AA" w14:textId="77777777" w:rsidR="00D33434" w:rsidRPr="00DB7CB5" w:rsidRDefault="00EE2FC7" w:rsidP="00E23D8E">
            <w:pPr>
              <w:pStyle w:val="Standard"/>
              <w:jc w:val="left"/>
            </w:pPr>
            <w:sdt>
              <w:sdtPr>
                <w:rPr>
                  <w:szCs w:val="18"/>
                </w:rPr>
                <w:id w:val="-319434353"/>
                <w15:appearance w15:val="hidden"/>
                <w14:checkbox>
                  <w14:checked w14:val="0"/>
                  <w14:checkedState w14:val="00FE" w14:font="Wingdings"/>
                  <w14:uncheckedState w14:val="006F" w14:font="Wingdings"/>
                </w14:checkbox>
              </w:sdtPr>
              <w:sdtContent>
                <w:r w:rsidR="00D33434" w:rsidRPr="00DB7CB5">
                  <w:rPr>
                    <w:szCs w:val="18"/>
                  </w:rPr>
                  <w:sym w:font="Wingdings" w:char="F06F"/>
                </w:r>
              </w:sdtContent>
            </w:sdt>
            <w:r w:rsidR="00D33434"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63BB154D" w14:textId="77777777" w:rsidR="00D33434" w:rsidRPr="00DB7CB5" w:rsidRDefault="00D33434" w:rsidP="00E23D8E">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2C296E30" w14:textId="77777777" w:rsidR="00D33434" w:rsidRDefault="00D33434" w:rsidP="00D33434"/>
    <w:p w14:paraId="4C74FC8E" w14:textId="77777777" w:rsidR="00D33434" w:rsidRDefault="00D33434" w:rsidP="00D33434"/>
    <w:tbl>
      <w:tblPr>
        <w:tblStyle w:val="DATStandardLigne"/>
        <w:tblW w:w="10195" w:type="dxa"/>
        <w:tblLayout w:type="fixed"/>
        <w:tblLook w:val="0000" w:firstRow="0" w:lastRow="0" w:firstColumn="0" w:lastColumn="0" w:noHBand="0" w:noVBand="0"/>
      </w:tblPr>
      <w:tblGrid>
        <w:gridCol w:w="2825"/>
        <w:gridCol w:w="3119"/>
        <w:gridCol w:w="4251"/>
      </w:tblGrid>
      <w:tr w:rsidR="00D33434" w14:paraId="4F32FD36"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3F09BA9D" w14:textId="77777777" w:rsidR="00D33434" w:rsidRDefault="00D33434" w:rsidP="00E23D8E">
            <w:pPr>
              <w:pStyle w:val="Standard"/>
              <w:spacing w:line="180" w:lineRule="exact"/>
              <w:jc w:val="center"/>
              <w:rPr>
                <w:b/>
                <w:bCs/>
                <w:color w:val="FFFFFF"/>
              </w:rPr>
            </w:pPr>
            <w:r>
              <w:rPr>
                <w:b/>
                <w:bCs/>
                <w:color w:val="FFFFFF"/>
              </w:rPr>
              <w:t>POSITIONNEMENT</w:t>
            </w:r>
          </w:p>
          <w:p w14:paraId="7348E981" w14:textId="77777777" w:rsidR="00D33434" w:rsidRDefault="00D33434" w:rsidP="00E23D8E">
            <w:pPr>
              <w:pStyle w:val="Standard"/>
              <w:spacing w:line="180" w:lineRule="exact"/>
              <w:jc w:val="center"/>
              <w:rPr>
                <w:b/>
                <w:bCs/>
                <w:color w:val="FFFFFF"/>
              </w:rPr>
            </w:pPr>
            <w:r w:rsidRPr="002F0DDC">
              <w:rPr>
                <w:b/>
                <w:bCs/>
                <w:color w:val="FFFFFF"/>
                <w:sz w:val="16"/>
              </w:rPr>
              <w:t>Identification du VLAN pour un hébergement AP-HP</w:t>
            </w:r>
          </w:p>
        </w:tc>
      </w:tr>
      <w:tr w:rsidR="00D33434" w:rsidRPr="002A01DF" w14:paraId="47DEF347"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2825" w:type="dxa"/>
            <w:tcBorders>
              <w:top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7228EA7D" w14:textId="77777777" w:rsidR="00D33434" w:rsidRPr="002A01DF" w:rsidRDefault="00D33434" w:rsidP="00E23D8E">
            <w:pPr>
              <w:pStyle w:val="Standard"/>
              <w:jc w:val="center"/>
              <w:rPr>
                <w:bCs/>
                <w:color w:val="FFFFFF"/>
                <w:sz w:val="18"/>
              </w:rPr>
            </w:pPr>
            <w:r w:rsidRPr="002A01DF">
              <w:rPr>
                <w:b/>
                <w:bCs/>
                <w:color w:val="FFFFFF"/>
                <w:sz w:val="18"/>
              </w:rPr>
              <w:t>ENVIRONNEMENT</w:t>
            </w:r>
          </w:p>
        </w:tc>
        <w:tc>
          <w:tcPr>
            <w:tcW w:w="3119" w:type="dxa"/>
            <w:tcBorders>
              <w:top w:val="single" w:sz="12" w:space="0" w:color="FFFFFF" w:themeColor="background1"/>
              <w:left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26B8B080" w14:textId="77777777" w:rsidR="00D33434" w:rsidRPr="002A01DF" w:rsidRDefault="00D33434" w:rsidP="00E23D8E">
            <w:pPr>
              <w:pStyle w:val="Standard"/>
              <w:jc w:val="center"/>
              <w:rPr>
                <w:bCs/>
                <w:color w:val="FFFFFF"/>
                <w:sz w:val="18"/>
              </w:rPr>
            </w:pPr>
            <w:r w:rsidRPr="002A01DF">
              <w:rPr>
                <w:b/>
                <w:bCs/>
                <w:color w:val="FFFFFF"/>
                <w:sz w:val="18"/>
              </w:rPr>
              <w:t>SENSIBILITÉ</w:t>
            </w:r>
          </w:p>
        </w:tc>
        <w:tc>
          <w:tcPr>
            <w:tcW w:w="4251" w:type="dxa"/>
            <w:tcBorders>
              <w:top w:val="single" w:sz="12" w:space="0" w:color="FFFFFF" w:themeColor="background1"/>
              <w:left w:val="single" w:sz="12" w:space="0" w:color="FFFFFF" w:themeColor="background1"/>
              <w:bottom w:val="single" w:sz="18" w:space="0" w:color="083575" w:themeColor="accent2"/>
            </w:tcBorders>
            <w:shd w:val="clear" w:color="auto" w:fill="083575" w:themeFill="accent2"/>
          </w:tcPr>
          <w:p w14:paraId="1657F858" w14:textId="77777777" w:rsidR="00D33434" w:rsidRPr="002A01DF" w:rsidRDefault="00D33434" w:rsidP="00E23D8E">
            <w:pPr>
              <w:pStyle w:val="Standard"/>
              <w:jc w:val="center"/>
              <w:rPr>
                <w:b/>
                <w:bCs/>
                <w:color w:val="FFFFFF"/>
                <w:sz w:val="18"/>
              </w:rPr>
            </w:pPr>
            <w:r w:rsidRPr="002A01DF">
              <w:rPr>
                <w:b/>
                <w:bCs/>
                <w:color w:val="FFFFFF"/>
                <w:sz w:val="18"/>
              </w:rPr>
              <w:t>COUCHE</w:t>
            </w:r>
          </w:p>
        </w:tc>
      </w:tr>
      <w:tr w:rsidR="00D33434" w:rsidRPr="000547EC" w14:paraId="328F5B3E" w14:textId="77777777" w:rsidTr="00E23D8E">
        <w:trPr>
          <w:cnfStyle w:val="000000100000" w:firstRow="0" w:lastRow="0" w:firstColumn="0" w:lastColumn="0" w:oddVBand="0" w:evenVBand="0" w:oddHBand="1" w:evenHBand="0" w:firstRowFirstColumn="0" w:firstRowLastColumn="0" w:lastRowFirstColumn="0" w:lastRowLastColumn="0"/>
        </w:trPr>
        <w:tc>
          <w:tcPr>
            <w:tcW w:w="2825" w:type="dxa"/>
            <w:tcBorders>
              <w:top w:val="single" w:sz="18" w:space="0" w:color="083575" w:themeColor="accent2"/>
            </w:tcBorders>
          </w:tcPr>
          <w:p w14:paraId="4F27C42F" w14:textId="77777777" w:rsidR="00D33434" w:rsidRPr="000547EC" w:rsidRDefault="00EE2FC7" w:rsidP="00E23D8E">
            <w:pPr>
              <w:pStyle w:val="Standard"/>
              <w:spacing w:line="240" w:lineRule="auto"/>
              <w:jc w:val="left"/>
            </w:pPr>
            <w:sdt>
              <w:sdtPr>
                <w:rPr>
                  <w:szCs w:val="18"/>
                </w:rPr>
                <w:id w:val="-871303237"/>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w:t>
            </w:r>
            <w:r w:rsidR="00D33434" w:rsidRPr="000547EC">
              <w:rPr>
                <w:bCs/>
                <w:color w:val="auto"/>
                <w:sz w:val="18"/>
                <w:szCs w:val="18"/>
              </w:rPr>
              <w:t>Production</w:t>
            </w:r>
          </w:p>
          <w:p w14:paraId="439E0D4D" w14:textId="77777777" w:rsidR="00D33434" w:rsidRPr="000547EC" w:rsidRDefault="00EE2FC7" w:rsidP="00E23D8E">
            <w:pPr>
              <w:pStyle w:val="Standard"/>
              <w:spacing w:line="240" w:lineRule="auto"/>
              <w:jc w:val="left"/>
            </w:pPr>
            <w:sdt>
              <w:sdtPr>
                <w:rPr>
                  <w:szCs w:val="18"/>
                </w:rPr>
                <w:id w:val="649784589"/>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w:t>
            </w:r>
            <w:r w:rsidR="00D33434" w:rsidRPr="000547EC">
              <w:rPr>
                <w:bCs/>
                <w:color w:val="auto"/>
                <w:sz w:val="18"/>
                <w:szCs w:val="18"/>
              </w:rPr>
              <w:t>Pré-production</w:t>
            </w:r>
          </w:p>
          <w:p w14:paraId="21710EBA" w14:textId="77777777" w:rsidR="00D33434" w:rsidRPr="000547EC" w:rsidRDefault="00EE2FC7" w:rsidP="00E23D8E">
            <w:pPr>
              <w:pStyle w:val="Standard"/>
              <w:spacing w:line="240" w:lineRule="auto"/>
              <w:jc w:val="left"/>
            </w:pPr>
            <w:sdt>
              <w:sdtPr>
                <w:rPr>
                  <w:szCs w:val="18"/>
                </w:rPr>
                <w:id w:val="1829940822"/>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w:t>
            </w:r>
            <w:r w:rsidR="00D33434" w:rsidRPr="000547EC">
              <w:rPr>
                <w:bCs/>
                <w:color w:val="auto"/>
                <w:sz w:val="18"/>
                <w:szCs w:val="18"/>
              </w:rPr>
              <w:t>Qualification</w:t>
            </w:r>
          </w:p>
          <w:p w14:paraId="094EC18D" w14:textId="77777777" w:rsidR="00D33434" w:rsidRPr="000547EC" w:rsidRDefault="00EE2FC7" w:rsidP="00E23D8E">
            <w:pPr>
              <w:pStyle w:val="Standard"/>
              <w:spacing w:line="240" w:lineRule="auto"/>
              <w:jc w:val="left"/>
            </w:pPr>
            <w:sdt>
              <w:sdtPr>
                <w:rPr>
                  <w:szCs w:val="18"/>
                </w:rPr>
                <w:id w:val="1956595994"/>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w:t>
            </w:r>
            <w:r w:rsidR="00D33434" w:rsidRPr="000547EC">
              <w:rPr>
                <w:bCs/>
                <w:color w:val="auto"/>
                <w:sz w:val="18"/>
                <w:szCs w:val="18"/>
              </w:rPr>
              <w:t>Formation</w:t>
            </w:r>
          </w:p>
          <w:p w14:paraId="2D63F8BE" w14:textId="77777777" w:rsidR="00D33434" w:rsidRPr="000547EC" w:rsidRDefault="00EE2FC7" w:rsidP="00E23D8E">
            <w:pPr>
              <w:pStyle w:val="Standard"/>
              <w:spacing w:line="240" w:lineRule="auto"/>
              <w:jc w:val="left"/>
            </w:pPr>
            <w:sdt>
              <w:sdtPr>
                <w:rPr>
                  <w:szCs w:val="18"/>
                </w:rPr>
                <w:id w:val="-908451863"/>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w:t>
            </w:r>
            <w:r w:rsidR="00D33434" w:rsidRPr="000547EC">
              <w:rPr>
                <w:bCs/>
                <w:color w:val="auto"/>
                <w:sz w:val="18"/>
                <w:szCs w:val="18"/>
              </w:rPr>
              <w:t xml:space="preserve">Autre : </w:t>
            </w:r>
            <w:r w:rsidR="00D33434" w:rsidRPr="000547EC">
              <w:rPr>
                <w:bCs/>
                <w:i/>
                <w:color w:val="auto"/>
                <w:sz w:val="18"/>
                <w:szCs w:val="18"/>
              </w:rPr>
              <w:t>préciser</w:t>
            </w:r>
          </w:p>
        </w:tc>
        <w:tc>
          <w:tcPr>
            <w:tcW w:w="3119" w:type="dxa"/>
            <w:tcBorders>
              <w:top w:val="single" w:sz="18" w:space="0" w:color="083575" w:themeColor="accent2"/>
            </w:tcBorders>
          </w:tcPr>
          <w:p w14:paraId="6F4A658A" w14:textId="77777777" w:rsidR="00D33434" w:rsidRPr="000547EC" w:rsidRDefault="00EE2FC7" w:rsidP="00E23D8E">
            <w:pPr>
              <w:pStyle w:val="Standard"/>
              <w:spacing w:line="240" w:lineRule="auto"/>
              <w:jc w:val="left"/>
            </w:pPr>
            <w:sdt>
              <w:sdtPr>
                <w:rPr>
                  <w:szCs w:val="18"/>
                </w:rPr>
                <w:id w:val="2129818052"/>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Public</w:t>
            </w:r>
          </w:p>
          <w:p w14:paraId="14265B24" w14:textId="77777777" w:rsidR="00D33434" w:rsidRPr="000547EC" w:rsidRDefault="00EE2FC7" w:rsidP="00E23D8E">
            <w:pPr>
              <w:pStyle w:val="Standard"/>
              <w:spacing w:line="240" w:lineRule="auto"/>
              <w:jc w:val="left"/>
            </w:pPr>
            <w:sdt>
              <w:sdtPr>
                <w:rPr>
                  <w:szCs w:val="18"/>
                </w:rPr>
                <w:id w:val="-843472464"/>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Santé</w:t>
            </w:r>
          </w:p>
          <w:p w14:paraId="1E833F3C" w14:textId="77777777" w:rsidR="00D33434" w:rsidRPr="000547EC" w:rsidRDefault="00EE2FC7" w:rsidP="00E23D8E">
            <w:pPr>
              <w:pStyle w:val="Standard"/>
              <w:spacing w:line="240" w:lineRule="auto"/>
              <w:jc w:val="left"/>
            </w:pPr>
            <w:sdt>
              <w:sdtPr>
                <w:rPr>
                  <w:szCs w:val="18"/>
                </w:rPr>
                <w:id w:val="934859890"/>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Entreprise</w:t>
            </w:r>
          </w:p>
          <w:p w14:paraId="2C1D9B64" w14:textId="77777777" w:rsidR="00D33434" w:rsidRPr="000547EC" w:rsidRDefault="00EE2FC7" w:rsidP="00E23D8E">
            <w:pPr>
              <w:pStyle w:val="Standard"/>
              <w:spacing w:line="240" w:lineRule="auto"/>
              <w:jc w:val="left"/>
            </w:pPr>
            <w:sdt>
              <w:sdtPr>
                <w:rPr>
                  <w:szCs w:val="18"/>
                </w:rPr>
                <w:id w:val="-1907285699"/>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HDS</w:t>
            </w:r>
          </w:p>
          <w:p w14:paraId="06DF26D2" w14:textId="77777777" w:rsidR="00D33434" w:rsidRPr="000547EC" w:rsidRDefault="00EE2FC7" w:rsidP="00E23D8E">
            <w:pPr>
              <w:pStyle w:val="Standard"/>
              <w:jc w:val="left"/>
            </w:pPr>
            <w:sdt>
              <w:sdtPr>
                <w:rPr>
                  <w:szCs w:val="18"/>
                </w:rPr>
                <w:id w:val="2051254984"/>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Recherche</w:t>
            </w:r>
            <w:r w:rsidR="00D33434" w:rsidRPr="000547EC">
              <w:rPr>
                <w:b/>
                <w:color w:val="auto"/>
                <w:sz w:val="18"/>
                <w:szCs w:val="18"/>
              </w:rPr>
              <w:t> </w:t>
            </w:r>
          </w:p>
        </w:tc>
        <w:tc>
          <w:tcPr>
            <w:tcW w:w="4251" w:type="dxa"/>
            <w:tcBorders>
              <w:top w:val="single" w:sz="18" w:space="0" w:color="083575" w:themeColor="accent2"/>
            </w:tcBorders>
          </w:tcPr>
          <w:p w14:paraId="39E0F173" w14:textId="77777777" w:rsidR="00D33434" w:rsidRPr="000547EC" w:rsidRDefault="00EE2FC7" w:rsidP="00E23D8E">
            <w:pPr>
              <w:pStyle w:val="Standard"/>
              <w:spacing w:line="240" w:lineRule="auto"/>
              <w:jc w:val="left"/>
            </w:pPr>
            <w:sdt>
              <w:sdtPr>
                <w:rPr>
                  <w:szCs w:val="18"/>
                </w:rPr>
                <w:id w:val="685558311"/>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Présentation</w:t>
            </w:r>
          </w:p>
          <w:p w14:paraId="059B943C" w14:textId="77777777" w:rsidR="00D33434" w:rsidRPr="000547EC" w:rsidRDefault="00EE2FC7" w:rsidP="00E23D8E">
            <w:pPr>
              <w:pStyle w:val="Standard"/>
              <w:spacing w:line="240" w:lineRule="auto"/>
              <w:jc w:val="left"/>
            </w:pPr>
            <w:sdt>
              <w:sdtPr>
                <w:rPr>
                  <w:szCs w:val="18"/>
                </w:rPr>
                <w:id w:val="-1558471976"/>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Application</w:t>
            </w:r>
          </w:p>
          <w:p w14:paraId="3C9271E7" w14:textId="77777777" w:rsidR="00D33434" w:rsidRPr="000547EC" w:rsidRDefault="00EE2FC7" w:rsidP="00E23D8E">
            <w:pPr>
              <w:pStyle w:val="Standard"/>
              <w:spacing w:line="240" w:lineRule="auto"/>
              <w:jc w:val="left"/>
            </w:pPr>
            <w:sdt>
              <w:sdtPr>
                <w:rPr>
                  <w:szCs w:val="18"/>
                </w:rPr>
                <w:id w:val="-1492863539"/>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Données</w:t>
            </w:r>
          </w:p>
          <w:p w14:paraId="592875EC" w14:textId="77777777" w:rsidR="00D33434" w:rsidRPr="000547EC" w:rsidRDefault="00EE2FC7" w:rsidP="00E23D8E">
            <w:pPr>
              <w:pStyle w:val="Standard"/>
              <w:spacing w:line="240" w:lineRule="auto"/>
              <w:jc w:val="left"/>
            </w:pPr>
            <w:sdt>
              <w:sdtPr>
                <w:rPr>
                  <w:szCs w:val="18"/>
                </w:rPr>
                <w:id w:val="-581531509"/>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Présentation &amp; Application</w:t>
            </w:r>
          </w:p>
          <w:p w14:paraId="0040B1C2" w14:textId="77777777" w:rsidR="00D33434" w:rsidRPr="000547EC" w:rsidRDefault="00EE2FC7" w:rsidP="00E23D8E">
            <w:pPr>
              <w:pStyle w:val="Standard"/>
              <w:jc w:val="left"/>
            </w:pPr>
            <w:sdt>
              <w:sdtPr>
                <w:rPr>
                  <w:szCs w:val="18"/>
                </w:rPr>
                <w:id w:val="-1907750841"/>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Application &amp; Données</w:t>
            </w:r>
          </w:p>
          <w:p w14:paraId="4CF01CD8" w14:textId="77777777" w:rsidR="00D33434" w:rsidRPr="000547EC" w:rsidRDefault="00EE2FC7" w:rsidP="00E23D8E">
            <w:pPr>
              <w:pStyle w:val="Standard"/>
              <w:jc w:val="left"/>
            </w:pPr>
            <w:sdt>
              <w:sdtPr>
                <w:rPr>
                  <w:szCs w:val="18"/>
                </w:rPr>
                <w:id w:val="-741405644"/>
                <w15:appearance w15:val="hidden"/>
                <w14:checkbox>
                  <w14:checked w14:val="0"/>
                  <w14:checkedState w14:val="00FE" w14:font="Wingdings"/>
                  <w14:uncheckedState w14:val="006F" w14:font="Wingdings"/>
                </w14:checkbox>
              </w:sdtPr>
              <w:sdtContent>
                <w:r w:rsidR="00D33434" w:rsidRPr="000547EC">
                  <w:rPr>
                    <w:szCs w:val="18"/>
                  </w:rPr>
                  <w:sym w:font="Wingdings" w:char="F06F"/>
                </w:r>
              </w:sdtContent>
            </w:sdt>
            <w:r w:rsidR="00D33434" w:rsidRPr="000547EC">
              <w:rPr>
                <w:color w:val="auto"/>
                <w:sz w:val="18"/>
                <w:szCs w:val="18"/>
              </w:rPr>
              <w:t xml:space="preserve"> Présentation &amp; Application &amp; Données</w:t>
            </w:r>
          </w:p>
        </w:tc>
      </w:tr>
    </w:tbl>
    <w:p w14:paraId="40AC3A68" w14:textId="77777777" w:rsidR="00D33434" w:rsidRDefault="00D33434" w:rsidP="00D33434"/>
    <w:p w14:paraId="2A497C4D" w14:textId="77777777" w:rsidR="00D33434" w:rsidRDefault="00D33434" w:rsidP="00D33434"/>
    <w:tbl>
      <w:tblPr>
        <w:tblStyle w:val="DATStandardLigne"/>
        <w:tblW w:w="10195" w:type="dxa"/>
        <w:tblLayout w:type="fixed"/>
        <w:tblLook w:val="0000" w:firstRow="0" w:lastRow="0" w:firstColumn="0" w:lastColumn="0" w:noHBand="0" w:noVBand="0"/>
      </w:tblPr>
      <w:tblGrid>
        <w:gridCol w:w="10195"/>
      </w:tblGrid>
      <w:tr w:rsidR="00D33434" w14:paraId="76C3BD4E"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60326B9D" w14:textId="77777777" w:rsidR="00D33434" w:rsidRDefault="00D33434" w:rsidP="00E23D8E">
            <w:pPr>
              <w:pStyle w:val="Standard"/>
              <w:spacing w:line="180" w:lineRule="exact"/>
              <w:jc w:val="center"/>
              <w:rPr>
                <w:b/>
                <w:bCs/>
                <w:color w:val="FFFFFF"/>
              </w:rPr>
            </w:pPr>
            <w:r>
              <w:rPr>
                <w:b/>
                <w:bCs/>
                <w:color w:val="FFFFFF"/>
              </w:rPr>
              <w:lastRenderedPageBreak/>
              <w:t>POSITIONNEMENT</w:t>
            </w:r>
          </w:p>
          <w:p w14:paraId="0957577B" w14:textId="77777777" w:rsidR="00D33434" w:rsidRDefault="00D33434" w:rsidP="00E23D8E">
            <w:pPr>
              <w:pStyle w:val="Standard"/>
              <w:spacing w:line="180" w:lineRule="exact"/>
              <w:jc w:val="center"/>
              <w:rPr>
                <w:b/>
                <w:bCs/>
                <w:color w:val="FFFFFF"/>
              </w:rPr>
            </w:pPr>
            <w:r w:rsidRPr="00BF4E6D">
              <w:rPr>
                <w:b/>
                <w:bCs/>
                <w:color w:val="FFFFFF"/>
                <w:sz w:val="16"/>
              </w:rPr>
              <w:t>Identification du sous-réseau pour un hébergement Cloud</w:t>
            </w:r>
          </w:p>
        </w:tc>
      </w:tr>
      <w:tr w:rsidR="00D33434" w:rsidRPr="00F85F68" w14:paraId="634F2AD8" w14:textId="77777777" w:rsidTr="00E23D8E">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4E425F4F" w14:textId="77777777" w:rsidR="00D33434" w:rsidRPr="00F85F68" w:rsidRDefault="00D33434" w:rsidP="00E23D8E">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6F2B95CE" w14:textId="77777777" w:rsidR="00D33434" w:rsidRDefault="00D33434" w:rsidP="00D33434"/>
    <w:p w14:paraId="761EEAE8" w14:textId="77777777" w:rsidR="00D33434" w:rsidRDefault="00D33434" w:rsidP="00D33434"/>
    <w:tbl>
      <w:tblPr>
        <w:tblStyle w:val="DATStandardLigne"/>
        <w:tblW w:w="10195" w:type="dxa"/>
        <w:tblLayout w:type="fixed"/>
        <w:tblLook w:val="0000" w:firstRow="0" w:lastRow="0" w:firstColumn="0" w:lastColumn="0" w:noHBand="0" w:noVBand="0"/>
      </w:tblPr>
      <w:tblGrid>
        <w:gridCol w:w="10195"/>
      </w:tblGrid>
      <w:tr w:rsidR="00D33434" w14:paraId="2946FC61"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1B26B5DA" w14:textId="77777777" w:rsidR="00D33434" w:rsidRDefault="00D33434" w:rsidP="00E23D8E">
            <w:pPr>
              <w:pStyle w:val="Standard"/>
              <w:spacing w:line="180" w:lineRule="exact"/>
              <w:jc w:val="center"/>
              <w:rPr>
                <w:b/>
                <w:bCs/>
                <w:color w:val="FFFFFF"/>
              </w:rPr>
            </w:pPr>
            <w:r>
              <w:rPr>
                <w:b/>
                <w:bCs/>
                <w:color w:val="FFFFFF"/>
              </w:rPr>
              <w:t>POSITIONNEMENT</w:t>
            </w:r>
          </w:p>
          <w:p w14:paraId="371B3181" w14:textId="77777777" w:rsidR="00D33434" w:rsidRDefault="00D33434" w:rsidP="00E23D8E">
            <w:pPr>
              <w:pStyle w:val="Standard"/>
              <w:spacing w:line="180" w:lineRule="exact"/>
              <w:jc w:val="center"/>
              <w:rPr>
                <w:b/>
                <w:bCs/>
                <w:color w:val="FFFFFF"/>
              </w:rPr>
            </w:pPr>
            <w:r w:rsidRPr="002806A5">
              <w:rPr>
                <w:b/>
                <w:bCs/>
                <w:color w:val="FFFFFF"/>
                <w:sz w:val="16"/>
              </w:rPr>
              <w:t xml:space="preserve">Identification du </w:t>
            </w:r>
            <w:proofErr w:type="spellStart"/>
            <w:r w:rsidRPr="002806A5">
              <w:rPr>
                <w:b/>
                <w:bCs/>
                <w:color w:val="FFFFFF"/>
                <w:sz w:val="16"/>
              </w:rPr>
              <w:t>namespace</w:t>
            </w:r>
            <w:proofErr w:type="spellEnd"/>
            <w:r w:rsidRPr="002806A5">
              <w:rPr>
                <w:b/>
                <w:bCs/>
                <w:color w:val="FFFFFF"/>
                <w:sz w:val="16"/>
              </w:rPr>
              <w:t xml:space="preserve"> </w:t>
            </w:r>
            <w:proofErr w:type="spellStart"/>
            <w:r w:rsidRPr="002806A5">
              <w:rPr>
                <w:b/>
                <w:bCs/>
                <w:color w:val="FFFFFF"/>
                <w:sz w:val="16"/>
              </w:rPr>
              <w:t>Kubernetes</w:t>
            </w:r>
            <w:proofErr w:type="spellEnd"/>
          </w:p>
        </w:tc>
      </w:tr>
      <w:tr w:rsidR="00D33434" w:rsidRPr="00F85F68" w14:paraId="5629CA38" w14:textId="77777777" w:rsidTr="00E23D8E">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234CD8E7" w14:textId="77777777" w:rsidR="00D33434" w:rsidRPr="002806A5" w:rsidRDefault="00D33434" w:rsidP="00E23D8E">
            <w:pPr>
              <w:jc w:val="both"/>
            </w:pPr>
            <w:r>
              <w:rPr>
                <w:rFonts w:cstheme="minorHAnsi"/>
                <w:i/>
                <w:color w:val="8F8F8F" w:themeColor="background2" w:themeShade="BF"/>
              </w:rPr>
              <w:t xml:space="preserve">Pour un composant amené à être exécuté sous forme d’un conteneur dans un </w:t>
            </w:r>
            <w:proofErr w:type="spellStart"/>
            <w:r>
              <w:rPr>
                <w:rFonts w:cstheme="minorHAnsi"/>
                <w:i/>
                <w:color w:val="8F8F8F" w:themeColor="background2" w:themeShade="BF"/>
              </w:rPr>
              <w:t>pod</w:t>
            </w:r>
            <w:proofErr w:type="spellEnd"/>
            <w:r>
              <w:rPr>
                <w:rFonts w:cstheme="minorHAnsi"/>
                <w:i/>
                <w:color w:val="8F8F8F" w:themeColor="background2" w:themeShade="BF"/>
              </w:rPr>
              <w:t xml:space="preserv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il faut indiquer le </w:t>
            </w:r>
            <w:proofErr w:type="spellStart"/>
            <w:r>
              <w:rPr>
                <w:rFonts w:cstheme="minorHAnsi"/>
                <w:i/>
                <w:color w:val="8F8F8F" w:themeColor="background2" w:themeShade="BF"/>
              </w:rPr>
              <w:t>namespace</w:t>
            </w:r>
            <w:proofErr w:type="spellEnd"/>
            <w:r>
              <w:rPr>
                <w:rFonts w:cstheme="minorHAnsi"/>
                <w:i/>
                <w:color w:val="8F8F8F" w:themeColor="background2" w:themeShade="BF"/>
              </w:rPr>
              <w:t>.</w:t>
            </w:r>
          </w:p>
        </w:tc>
      </w:tr>
    </w:tbl>
    <w:p w14:paraId="1C3F97F1" w14:textId="77777777" w:rsidR="00D33434" w:rsidRDefault="00D33434" w:rsidP="00D33434"/>
    <w:p w14:paraId="4EB4CAF9" w14:textId="77777777" w:rsidR="00D33434" w:rsidRDefault="00D33434" w:rsidP="005E7D2F">
      <w:pPr>
        <w:pStyle w:val="Titre6"/>
      </w:pPr>
      <w:r>
        <w:t>Répartition de la charge</w:t>
      </w:r>
    </w:p>
    <w:p w14:paraId="08DB84CF" w14:textId="77777777" w:rsidR="00D33434" w:rsidRDefault="00D33434" w:rsidP="00D33434">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68829E36" w14:textId="77777777" w:rsidR="00D33434" w:rsidRDefault="00D33434" w:rsidP="00D33434">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D33434" w:rsidRPr="00DD2E7C" w14:paraId="70E704CE"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75FC737A" w14:textId="77777777" w:rsidR="00D33434" w:rsidRPr="00DD2E7C" w:rsidRDefault="00D33434" w:rsidP="00E23D8E">
            <w:pPr>
              <w:rPr>
                <w:color w:val="FFFFFF" w:themeColor="background1"/>
              </w:rPr>
            </w:pPr>
            <w:r w:rsidRPr="00DD2E7C">
              <w:rPr>
                <w:color w:val="FFFFFF" w:themeColor="background1"/>
              </w:rPr>
              <w:t>REPARTITION DE CHARGE</w:t>
            </w:r>
          </w:p>
        </w:tc>
      </w:tr>
      <w:tr w:rsidR="004F4B7D" w:rsidRPr="00DD2E7C" w14:paraId="0DA7ED9E" w14:textId="77777777" w:rsidTr="00CD36F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69B04BD8" w14:textId="77777777" w:rsidR="004F4B7D" w:rsidRPr="00DD2E7C" w:rsidRDefault="004F4B7D" w:rsidP="00E23D8E">
            <w:pPr>
              <w:spacing w:line="180" w:lineRule="exact"/>
              <w:rPr>
                <w:bCs/>
                <w:caps w:val="0"/>
                <w:color w:val="FFFFFF"/>
                <w:sz w:val="18"/>
              </w:rPr>
            </w:pPr>
            <w:r w:rsidRPr="00DD2E7C">
              <w:rPr>
                <w:bCs/>
                <w:caps w:val="0"/>
                <w:color w:val="FFFFFF"/>
                <w:sz w:val="18"/>
              </w:rPr>
              <w:t xml:space="preserve">EQUIPEMENT </w:t>
            </w:r>
          </w:p>
          <w:p w14:paraId="2B5A84CC" w14:textId="11602B11" w:rsidR="004F4B7D" w:rsidRPr="00DD2E7C" w:rsidRDefault="004F4B7D" w:rsidP="00E23D8E">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4AA54C18" w14:textId="77777777" w:rsidR="004F4B7D" w:rsidRPr="00DD2E7C" w:rsidRDefault="004F4B7D" w:rsidP="00E23D8E">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42650139" w14:textId="77777777" w:rsidR="004F4B7D" w:rsidRPr="00DD2E7C" w:rsidRDefault="004F4B7D" w:rsidP="00E23D8E">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00151290" w14:textId="52386BF1" w:rsidR="004F4B7D" w:rsidRPr="00DD2E7C" w:rsidRDefault="00CD36FA" w:rsidP="00E23D8E">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37ECACA4" w14:textId="6C491968" w:rsidR="004F4B7D" w:rsidRPr="00DD2E7C" w:rsidRDefault="004F4B7D" w:rsidP="004F4B7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4F4B7D" w:rsidRPr="00CA19A6" w14:paraId="3365E897" w14:textId="77777777" w:rsidTr="00CD36F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7E53784C" w14:textId="77777777" w:rsidR="004F4B7D" w:rsidRPr="00CA19A6" w:rsidRDefault="004F4B7D" w:rsidP="00E23D8E">
            <w:pPr>
              <w:rPr>
                <w:sz w:val="18"/>
              </w:rPr>
            </w:pPr>
            <w:r w:rsidRPr="00CA19A6">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633AFAC3" w14:textId="77777777" w:rsidR="004F4B7D" w:rsidRPr="00834C8C" w:rsidRDefault="004F4B7D" w:rsidP="00E23D8E">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834C8C">
              <w:rPr>
                <w:rFonts w:cs="Open Sans"/>
                <w:i/>
                <w:color w:val="808080"/>
                <w:sz w:val="18"/>
              </w:rPr>
              <w:t>VIP à mettre en œuvre</w:t>
            </w:r>
          </w:p>
        </w:tc>
        <w:tc>
          <w:tcPr>
            <w:tcW w:w="2223" w:type="dxa"/>
          </w:tcPr>
          <w:p w14:paraId="0CF35783" w14:textId="0E65BB0B" w:rsidR="004F4B7D" w:rsidRPr="00CD36FA" w:rsidRDefault="00CD36FA" w:rsidP="00E23D8E">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D36FA">
              <w:rPr>
                <w:rFonts w:cs="Open Sans"/>
                <w:i/>
                <w:color w:val="808080"/>
                <w:sz w:val="18"/>
              </w:rPr>
              <w:t>Round Robin, Actif / Passif, Least Connexion …</w:t>
            </w:r>
          </w:p>
        </w:tc>
        <w:tc>
          <w:tcPr>
            <w:tcW w:w="3307" w:type="dxa"/>
          </w:tcPr>
          <w:p w14:paraId="68B2EE1E" w14:textId="2E17689A" w:rsidR="004F4B7D" w:rsidRPr="00834C8C" w:rsidRDefault="004F4B7D" w:rsidP="00E23D8E">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Pr>
                <w:rFonts w:cs="Open Sans"/>
                <w:i/>
                <w:color w:val="808080"/>
                <w:sz w:val="18"/>
              </w:rPr>
              <w:t>Healthcheck</w:t>
            </w:r>
            <w:proofErr w:type="spellEnd"/>
            <w:r w:rsidRPr="00834C8C">
              <w:rPr>
                <w:rFonts w:cs="Open Sans"/>
                <w:i/>
                <w:color w:val="808080"/>
                <w:sz w:val="18"/>
              </w:rPr>
              <w:t xml:space="preserve"> à mettre en œuvre</w:t>
            </w:r>
          </w:p>
        </w:tc>
      </w:tr>
      <w:tr w:rsidR="004F4B7D" w:rsidRPr="00CA19A6" w14:paraId="6982604D" w14:textId="77777777" w:rsidTr="00CD36F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6798ADB6" w14:textId="77777777" w:rsidR="004F4B7D" w:rsidRPr="00CA19A6" w:rsidRDefault="004F4B7D" w:rsidP="00E23D8E">
            <w:pPr>
              <w:rPr>
                <w:sz w:val="18"/>
              </w:rPr>
            </w:pPr>
          </w:p>
        </w:tc>
        <w:tc>
          <w:tcPr>
            <w:tcW w:w="2760" w:type="dxa"/>
            <w:tcBorders>
              <w:top w:val="dashed" w:sz="4" w:space="0" w:color="083575" w:themeColor="accent2"/>
            </w:tcBorders>
          </w:tcPr>
          <w:p w14:paraId="674D1C8C" w14:textId="77777777" w:rsidR="004F4B7D" w:rsidRPr="00CA19A6" w:rsidRDefault="004F4B7D" w:rsidP="00E23D8E">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51235D9C" w14:textId="77777777" w:rsidR="004F4B7D" w:rsidRPr="00CA19A6" w:rsidRDefault="004F4B7D" w:rsidP="00E23D8E">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144D0340" w14:textId="460F39A6" w:rsidR="004F4B7D" w:rsidRPr="00CA19A6" w:rsidRDefault="004F4B7D" w:rsidP="00E23D8E">
            <w:pPr>
              <w:cnfStyle w:val="000000010000" w:firstRow="0" w:lastRow="0" w:firstColumn="0" w:lastColumn="0" w:oddVBand="0" w:evenVBand="0" w:oddHBand="0" w:evenHBand="1" w:firstRowFirstColumn="0" w:firstRowLastColumn="0" w:lastRowFirstColumn="0" w:lastRowLastColumn="0"/>
              <w:rPr>
                <w:sz w:val="18"/>
              </w:rPr>
            </w:pPr>
          </w:p>
        </w:tc>
      </w:tr>
    </w:tbl>
    <w:p w14:paraId="49B550B3" w14:textId="03AD4399" w:rsidR="00D33434" w:rsidRDefault="00D33434" w:rsidP="00D33434"/>
    <w:p w14:paraId="2906FCC8" w14:textId="77777777" w:rsidR="00D33434" w:rsidRDefault="00D33434" w:rsidP="00D33434"/>
    <w:p w14:paraId="5A19532F" w14:textId="42888203" w:rsidR="00D33434" w:rsidRDefault="00D33434" w:rsidP="00D33434"/>
    <w:p w14:paraId="429FB345" w14:textId="77777777" w:rsidR="00D33434" w:rsidRDefault="00D33434" w:rsidP="00D33434">
      <w:pPr>
        <w:sectPr w:rsidR="00D33434" w:rsidSect="00645A39">
          <w:pgSz w:w="11906" w:h="16838" w:code="9"/>
          <w:pgMar w:top="1134" w:right="851" w:bottom="567" w:left="851" w:header="567" w:footer="567" w:gutter="0"/>
          <w:cols w:space="708"/>
          <w:titlePg/>
          <w:docGrid w:linePitch="360"/>
        </w:sectPr>
      </w:pPr>
    </w:p>
    <w:p w14:paraId="2ECD52BC" w14:textId="77777777" w:rsidR="00C134D1" w:rsidRDefault="00C134D1" w:rsidP="005E7D2F">
      <w:pPr>
        <w:pStyle w:val="Titre4"/>
      </w:pPr>
      <w:bookmarkStart w:id="30" w:name="_Toc135732436"/>
      <w:r>
        <w:lastRenderedPageBreak/>
        <w:t>Zone d’</w:t>
      </w:r>
      <w:r w:rsidRPr="00203A8B">
        <w:rPr>
          <w:sz w:val="22"/>
        </w:rPr>
        <w:t>É</w:t>
      </w:r>
      <w:r>
        <w:rPr>
          <w:sz w:val="22"/>
        </w:rPr>
        <w:t>CHANGE</w:t>
      </w:r>
      <w:bookmarkEnd w:id="30"/>
    </w:p>
    <w:p w14:paraId="15EBCA25" w14:textId="77777777" w:rsidR="002F0CC7" w:rsidRDefault="002F0CC7" w:rsidP="00C134D1">
      <w:pPr>
        <w:jc w:val="both"/>
        <w:rPr>
          <w:rFonts w:cstheme="minorHAnsi"/>
          <w:i/>
          <w:color w:val="8F8F8F" w:themeColor="background2" w:themeShade="BF"/>
        </w:rPr>
      </w:pPr>
      <w:r>
        <w:rPr>
          <w:rFonts w:cstheme="minorHAnsi"/>
          <w:i/>
          <w:color w:val="8F8F8F" w:themeColor="background2" w:themeShade="BF"/>
        </w:rPr>
        <w:t>L’objectif est de décrire l’ensemble des composants mis en œuvre ou utilisés pour traiter les flux d’interface (échange de fichiers, échange de données par flux TCP, consommation de Web Service, consommation d’API REST …).</w:t>
      </w:r>
    </w:p>
    <w:p w14:paraId="11B6AABC" w14:textId="77777777" w:rsidR="00C134D1" w:rsidRDefault="002F0CC7" w:rsidP="00C134D1">
      <w:pPr>
        <w:jc w:val="both"/>
      </w:pPr>
      <w:r>
        <w:rPr>
          <w:rFonts w:cstheme="minorHAnsi"/>
          <w:i/>
          <w:color w:val="8F8F8F" w:themeColor="background2" w:themeShade="BF"/>
        </w:rPr>
        <w:t>Il ne s’agit pas de décrire le détail de chaque flux mais de décrire les composants et mécanismes mis en œuvre pour garantir les échanges.</w:t>
      </w:r>
    </w:p>
    <w:p w14:paraId="27C0B81A" w14:textId="77777777" w:rsidR="00C134D1" w:rsidRPr="00E02D1B" w:rsidRDefault="00C134D1" w:rsidP="00C134D1"/>
    <w:p w14:paraId="24203F9D" w14:textId="1B16BDFF" w:rsidR="007E3AE8" w:rsidRPr="007E3AE8" w:rsidRDefault="007E3AE8" w:rsidP="006D4A89">
      <w:pPr>
        <w:pStyle w:val="Titre5"/>
      </w:pPr>
      <w:r w:rsidRPr="007E3AE8">
        <w:t xml:space="preserve">Composant de communication n°1 </w:t>
      </w:r>
    </w:p>
    <w:p w14:paraId="04352B87" w14:textId="77777777" w:rsidR="007E3AE8" w:rsidRPr="00DD7ED8" w:rsidRDefault="007E3AE8" w:rsidP="005E7D2F">
      <w:pPr>
        <w:pStyle w:val="Titre6"/>
      </w:pPr>
      <w:r w:rsidRPr="00DD7ED8">
        <w:t>Rôle</w:t>
      </w:r>
    </w:p>
    <w:p w14:paraId="06D38415" w14:textId="77777777" w:rsidR="007E3AE8" w:rsidRDefault="007E3AE8" w:rsidP="007E3AE8">
      <w:r>
        <w:rPr>
          <w:rFonts w:cstheme="minorHAnsi"/>
          <w:i/>
          <w:color w:val="8F8F8F" w:themeColor="background2" w:themeShade="BF"/>
        </w:rPr>
        <w:t>L’objectif est de décrire ce que fait le composant</w:t>
      </w:r>
    </w:p>
    <w:p w14:paraId="7B7EC948" w14:textId="77777777" w:rsidR="007E3AE8" w:rsidRDefault="007E3AE8" w:rsidP="007E3AE8"/>
    <w:p w14:paraId="49FCBD13" w14:textId="77777777" w:rsidR="007E3AE8" w:rsidRDefault="007E3AE8" w:rsidP="005E7D2F">
      <w:pPr>
        <w:pStyle w:val="Titre6"/>
      </w:pPr>
      <w:r>
        <w:t>Caractéristiques techniques</w:t>
      </w:r>
    </w:p>
    <w:p w14:paraId="7FEE6DB8" w14:textId="77777777" w:rsidR="007E3AE8" w:rsidRDefault="007E3AE8" w:rsidP="007E3AE8">
      <w:pPr>
        <w:jc w:val="both"/>
        <w:rPr>
          <w:rFonts w:cstheme="minorHAnsi"/>
          <w:i/>
          <w:color w:val="8F8F8F" w:themeColor="background2" w:themeShade="BF"/>
        </w:rPr>
      </w:pPr>
      <w:r>
        <w:rPr>
          <w:rFonts w:cstheme="minorHAnsi"/>
          <w:i/>
          <w:color w:val="8F8F8F" w:themeColor="background2" w:themeShade="BF"/>
        </w:rPr>
        <w:t>L’objectif de ce tableau est de présenter l’ensemble des solutions logicielles installées (hors système d’exploitation) sur ce composant</w:t>
      </w:r>
    </w:p>
    <w:p w14:paraId="78F43AA7" w14:textId="77777777" w:rsidR="007E3AE8" w:rsidRDefault="007E3AE8" w:rsidP="007E3AE8"/>
    <w:tbl>
      <w:tblPr>
        <w:tblStyle w:val="DATStandardLigne"/>
        <w:tblW w:w="10195" w:type="dxa"/>
        <w:tblLook w:val="00A0" w:firstRow="1" w:lastRow="0" w:firstColumn="1" w:lastColumn="0" w:noHBand="0" w:noVBand="0"/>
      </w:tblPr>
      <w:tblGrid>
        <w:gridCol w:w="2548"/>
        <w:gridCol w:w="2267"/>
        <w:gridCol w:w="1701"/>
        <w:gridCol w:w="3679"/>
      </w:tblGrid>
      <w:tr w:rsidR="007E3AE8" w:rsidRPr="000C31C5" w14:paraId="29ECD0B8" w14:textId="77777777" w:rsidTr="00EB593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548" w:type="dxa"/>
          </w:tcPr>
          <w:p w14:paraId="4C7B20F6" w14:textId="77777777" w:rsidR="007E3AE8" w:rsidRPr="000C31C5" w:rsidRDefault="007E3AE8" w:rsidP="00E23D8E">
            <w:pPr>
              <w:rPr>
                <w:color w:val="FFFFFF" w:themeColor="background1"/>
              </w:rPr>
            </w:pPr>
            <w:r w:rsidRPr="000C31C5">
              <w:rPr>
                <w:color w:val="FFFFFF" w:themeColor="background1"/>
              </w:rPr>
              <w:t>LOGICIEL</w:t>
            </w:r>
          </w:p>
        </w:tc>
        <w:tc>
          <w:tcPr>
            <w:tcW w:w="2267" w:type="dxa"/>
          </w:tcPr>
          <w:p w14:paraId="2AAC66CB" w14:textId="77777777" w:rsidR="007E3AE8" w:rsidRPr="000C31C5" w:rsidRDefault="007E3AE8"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761ADF">
              <w:rPr>
                <w:rFonts w:cstheme="minorHAnsi"/>
                <w:color w:val="FFFFFF" w:themeColor="background1"/>
              </w:rPr>
              <w:t>É</w:t>
            </w:r>
            <w:r>
              <w:rPr>
                <w:color w:val="FFFFFF" w:themeColor="background1"/>
              </w:rPr>
              <w:t>DITEUR</w:t>
            </w:r>
          </w:p>
        </w:tc>
        <w:tc>
          <w:tcPr>
            <w:tcW w:w="1701" w:type="dxa"/>
          </w:tcPr>
          <w:p w14:paraId="32F04307" w14:textId="77777777" w:rsidR="007E3AE8" w:rsidRDefault="007E3AE8"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VERSIONS</w:t>
            </w:r>
          </w:p>
          <w:p w14:paraId="46482FBF" w14:textId="77777777" w:rsidR="007E3AE8" w:rsidRPr="000C31C5" w:rsidRDefault="007E3AE8"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2A01DF">
              <w:rPr>
                <w:color w:val="FFFFFF" w:themeColor="background1"/>
                <w:sz w:val="16"/>
              </w:rPr>
              <w:t>SUPPORT</w:t>
            </w:r>
            <w:r w:rsidRPr="002A01DF">
              <w:rPr>
                <w:rFonts w:cstheme="minorHAnsi"/>
                <w:color w:val="FFFFFF" w:themeColor="background1"/>
                <w:sz w:val="16"/>
              </w:rPr>
              <w:t>É</w:t>
            </w:r>
            <w:r w:rsidRPr="002A01DF">
              <w:rPr>
                <w:color w:val="FFFFFF" w:themeColor="background1"/>
                <w:sz w:val="16"/>
              </w:rPr>
              <w:t>ES</w:t>
            </w:r>
          </w:p>
        </w:tc>
        <w:tc>
          <w:tcPr>
            <w:tcW w:w="3679" w:type="dxa"/>
          </w:tcPr>
          <w:p w14:paraId="5A5C81CF" w14:textId="77777777" w:rsidR="007E3AE8" w:rsidRPr="000C31C5" w:rsidRDefault="007E3AE8"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COMMENTAIRES</w:t>
            </w:r>
          </w:p>
        </w:tc>
      </w:tr>
      <w:tr w:rsidR="007E3AE8" w:rsidRPr="00D2765E" w14:paraId="5CEFEE54" w14:textId="77777777" w:rsidTr="00EB593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8" w:type="dxa"/>
          </w:tcPr>
          <w:p w14:paraId="7D0FF99B" w14:textId="77777777" w:rsidR="007E3AE8" w:rsidRPr="00D2765E" w:rsidRDefault="007E3AE8" w:rsidP="00E23D8E">
            <w:pPr>
              <w:rPr>
                <w:sz w:val="18"/>
                <w:szCs w:val="18"/>
              </w:rPr>
            </w:pPr>
          </w:p>
        </w:tc>
        <w:tc>
          <w:tcPr>
            <w:tcW w:w="2267" w:type="dxa"/>
          </w:tcPr>
          <w:p w14:paraId="68E7BC8C" w14:textId="77777777" w:rsidR="007E3AE8" w:rsidRPr="00D2765E" w:rsidRDefault="007E3AE8"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1D392FD6" w14:textId="77777777" w:rsidR="007E3AE8" w:rsidRPr="00D2765E" w:rsidRDefault="007E3AE8"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3679" w:type="dxa"/>
          </w:tcPr>
          <w:p w14:paraId="35ECEA94" w14:textId="77777777" w:rsidR="007E3AE8" w:rsidRPr="00D2765E" w:rsidRDefault="007E3AE8" w:rsidP="00E23D8E">
            <w:pPr>
              <w:cnfStyle w:val="000000100000" w:firstRow="0" w:lastRow="0" w:firstColumn="0" w:lastColumn="0" w:oddVBand="0" w:evenVBand="0" w:oddHBand="1" w:evenHBand="0" w:firstRowFirstColumn="0" w:firstRowLastColumn="0" w:lastRowFirstColumn="0" w:lastRowLastColumn="0"/>
              <w:rPr>
                <w:sz w:val="18"/>
                <w:szCs w:val="18"/>
              </w:rPr>
            </w:pPr>
          </w:p>
        </w:tc>
      </w:tr>
    </w:tbl>
    <w:p w14:paraId="7B97000D" w14:textId="5F60D9E6" w:rsidR="007E3AE8" w:rsidRDefault="007E3AE8" w:rsidP="007E3AE8"/>
    <w:tbl>
      <w:tblPr>
        <w:tblStyle w:val="DATStandardLigne"/>
        <w:tblW w:w="10185" w:type="dxa"/>
        <w:tblLook w:val="00A0" w:firstRow="1" w:lastRow="0" w:firstColumn="1" w:lastColumn="0" w:noHBand="0" w:noVBand="0"/>
      </w:tblPr>
      <w:tblGrid>
        <w:gridCol w:w="3238"/>
        <w:gridCol w:w="2835"/>
        <w:gridCol w:w="385"/>
        <w:gridCol w:w="3727"/>
      </w:tblGrid>
      <w:tr w:rsidR="006E0E7A" w:rsidRPr="00B80376" w14:paraId="4FF857A4"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1122622E" w14:textId="77777777" w:rsidR="006E0E7A" w:rsidRDefault="006E0E7A" w:rsidP="00B91ED7">
            <w:pPr>
              <w:spacing w:line="180" w:lineRule="exact"/>
              <w:rPr>
                <w:color w:val="FFFFFF" w:themeColor="background1"/>
              </w:rPr>
            </w:pPr>
            <w:r>
              <w:rPr>
                <w:color w:val="FFFFFF" w:themeColor="background1"/>
              </w:rPr>
              <w:t>INFRASTRUCTURE</w:t>
            </w:r>
          </w:p>
          <w:p w14:paraId="6F1D3E9F" w14:textId="77777777" w:rsidR="006E0E7A" w:rsidRPr="00B80376" w:rsidRDefault="006E0E7A" w:rsidP="00B91ED7">
            <w:pPr>
              <w:spacing w:line="180" w:lineRule="exact"/>
              <w:rPr>
                <w:color w:val="FFFFFF" w:themeColor="background1"/>
              </w:rPr>
            </w:pPr>
            <w:r w:rsidRPr="00DD2E7C">
              <w:rPr>
                <w:bCs/>
                <w:smallCaps/>
                <w:color w:val="FFFFFF"/>
                <w:sz w:val="16"/>
              </w:rPr>
              <w:t>PORTEUSE DU COMPOSANT</w:t>
            </w:r>
          </w:p>
        </w:tc>
      </w:tr>
      <w:tr w:rsidR="006E0E7A" w:rsidRPr="002810DA" w14:paraId="60D88892"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238" w:type="dxa"/>
            <w:tcBorders>
              <w:top w:val="single" w:sz="12" w:space="0" w:color="FFFFFF" w:themeColor="background1"/>
            </w:tcBorders>
          </w:tcPr>
          <w:p w14:paraId="05470E6A" w14:textId="77777777" w:rsidR="006E0E7A" w:rsidRPr="002810DA" w:rsidRDefault="006E0E7A" w:rsidP="00B91ED7">
            <w:pPr>
              <w:rPr>
                <w:color w:val="FFFFFF" w:themeColor="background1"/>
                <w:sz w:val="18"/>
              </w:rPr>
            </w:pPr>
            <w:r w:rsidRPr="002810DA">
              <w:rPr>
                <w:bCs/>
                <w:caps w:val="0"/>
                <w:color w:val="FFFFFF"/>
                <w:sz w:val="18"/>
              </w:rPr>
              <w:t>PHYSIQUE</w:t>
            </w:r>
          </w:p>
        </w:tc>
        <w:tc>
          <w:tcPr>
            <w:tcW w:w="2835" w:type="dxa"/>
            <w:tcBorders>
              <w:top w:val="single" w:sz="12" w:space="0" w:color="FFFFFF" w:themeColor="background1"/>
            </w:tcBorders>
          </w:tcPr>
          <w:p w14:paraId="1200B833" w14:textId="77777777" w:rsidR="006E0E7A" w:rsidRPr="002810DA" w:rsidRDefault="006E0E7A"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VIRTUEL</w:t>
            </w:r>
          </w:p>
        </w:tc>
        <w:tc>
          <w:tcPr>
            <w:tcW w:w="4112" w:type="dxa"/>
            <w:gridSpan w:val="2"/>
            <w:tcBorders>
              <w:top w:val="single" w:sz="12" w:space="0" w:color="FFFFFF" w:themeColor="background1"/>
            </w:tcBorders>
          </w:tcPr>
          <w:p w14:paraId="40A73F24"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bCs/>
                <w:caps w:val="0"/>
                <w:color w:val="FFFFFF"/>
                <w:sz w:val="18"/>
              </w:rPr>
            </w:pPr>
            <w:r>
              <w:rPr>
                <w:bCs/>
                <w:caps w:val="0"/>
                <w:color w:val="FFFFFF"/>
                <w:sz w:val="18"/>
              </w:rPr>
              <w:t xml:space="preserve">HAUTE-DISPONIBILITE / </w:t>
            </w:r>
            <w:r w:rsidRPr="002810DA">
              <w:rPr>
                <w:bCs/>
                <w:caps w:val="0"/>
                <w:color w:val="FFFFFF"/>
                <w:sz w:val="18"/>
              </w:rPr>
              <w:t>RESILIENCE</w:t>
            </w:r>
          </w:p>
          <w:p w14:paraId="6B2E0DE9" w14:textId="77777777" w:rsidR="006E0E7A" w:rsidRPr="002810DA" w:rsidRDefault="006E0E7A" w:rsidP="00B91ED7">
            <w:pPr>
              <w:spacing w:line="180" w:lineRule="exact"/>
              <w:ind w:left="-77" w:right="-60"/>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6"/>
              </w:rPr>
              <w:t>DU COMPOSANT</w:t>
            </w:r>
          </w:p>
        </w:tc>
      </w:tr>
      <w:tr w:rsidR="006E0E7A" w:rsidRPr="00CA19A6" w14:paraId="0110AF9D"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238" w:type="dxa"/>
            <w:tcBorders>
              <w:top w:val="single" w:sz="18" w:space="0" w:color="083575" w:themeColor="accent2"/>
            </w:tcBorders>
          </w:tcPr>
          <w:p w14:paraId="6DFC3CA7" w14:textId="77777777" w:rsidR="006E0E7A" w:rsidRPr="000674DF" w:rsidRDefault="00EE2FC7" w:rsidP="00B91ED7">
            <w:pPr>
              <w:jc w:val="center"/>
              <w:rPr>
                <w:b w:val="0"/>
                <w:sz w:val="18"/>
              </w:rPr>
            </w:pPr>
            <w:sdt>
              <w:sdtPr>
                <w:rPr>
                  <w:rFonts w:cs="Open Sans"/>
                  <w:szCs w:val="18"/>
                </w:rPr>
                <w:id w:val="-23799311"/>
                <w15:appearance w15:val="hidden"/>
                <w14:checkbox>
                  <w14:checked w14:val="0"/>
                  <w14:checkedState w14:val="00FE" w14:font="Wingdings"/>
                  <w14:uncheckedState w14:val="006F" w14:font="Wingdings"/>
                </w14:checkbox>
              </w:sdtPr>
              <w:sdtContent>
                <w:r w:rsidR="006E0E7A">
                  <w:rPr>
                    <w:rFonts w:cs="Open Sans"/>
                    <w:b w:val="0"/>
                    <w:szCs w:val="18"/>
                  </w:rPr>
                  <w:sym w:font="Wingdings" w:char="F06F"/>
                </w:r>
              </w:sdtContent>
            </w:sdt>
          </w:p>
        </w:tc>
        <w:tc>
          <w:tcPr>
            <w:tcW w:w="2835" w:type="dxa"/>
            <w:tcBorders>
              <w:top w:val="single" w:sz="18" w:space="0" w:color="083575" w:themeColor="accent2"/>
            </w:tcBorders>
          </w:tcPr>
          <w:p w14:paraId="00AFB6ED" w14:textId="77777777" w:rsidR="006E0E7A" w:rsidRDefault="00EE2FC7" w:rsidP="00B91ED7">
            <w:pPr>
              <w:ind w:left="566"/>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1502006766"/>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Virtuel Machine</w:t>
            </w:r>
          </w:p>
          <w:p w14:paraId="70095712" w14:textId="77777777" w:rsidR="006E0E7A" w:rsidRPr="00CA19A6" w:rsidRDefault="00EE2FC7" w:rsidP="00B91ED7">
            <w:pPr>
              <w:ind w:left="566"/>
              <w:cnfStyle w:val="000000100000" w:firstRow="0" w:lastRow="0" w:firstColumn="0" w:lastColumn="0" w:oddVBand="0" w:evenVBand="0" w:oddHBand="1" w:evenHBand="0" w:firstRowFirstColumn="0" w:firstRowLastColumn="0" w:lastRowFirstColumn="0" w:lastRowLastColumn="0"/>
              <w:rPr>
                <w:sz w:val="18"/>
              </w:rPr>
            </w:pPr>
            <w:sdt>
              <w:sdtPr>
                <w:rPr>
                  <w:rFonts w:cs="Open Sans"/>
                  <w:szCs w:val="18"/>
                </w:rPr>
                <w:id w:val="-2005576471"/>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r w:rsidR="006E0E7A">
              <w:rPr>
                <w:rFonts w:cs="Open Sans"/>
                <w:szCs w:val="18"/>
              </w:rPr>
              <w:t xml:space="preserve"> </w:t>
            </w:r>
            <w:r w:rsidR="006E0E7A" w:rsidRPr="00905A40">
              <w:rPr>
                <w:rFonts w:cs="Open Sans"/>
                <w:sz w:val="18"/>
                <w:szCs w:val="18"/>
              </w:rPr>
              <w:t>Conteneur</w:t>
            </w:r>
          </w:p>
        </w:tc>
        <w:tc>
          <w:tcPr>
            <w:tcW w:w="385" w:type="dxa"/>
            <w:tcBorders>
              <w:top w:val="single" w:sz="18" w:space="0" w:color="083575" w:themeColor="accent2"/>
              <w:bottom w:val="single" w:sz="18" w:space="0" w:color="083575" w:themeColor="accent2"/>
              <w:right w:val="nil"/>
            </w:tcBorders>
          </w:tcPr>
          <w:p w14:paraId="315E377D" w14:textId="77777777" w:rsidR="006E0E7A" w:rsidRDefault="00EE2FC7" w:rsidP="00B91ED7">
            <w:pPr>
              <w:ind w:left="-106" w:right="-122"/>
              <w:jc w:val="center"/>
              <w:cnfStyle w:val="000000100000" w:firstRow="0" w:lastRow="0" w:firstColumn="0" w:lastColumn="0" w:oddVBand="0" w:evenVBand="0" w:oddHBand="1" w:evenHBand="0" w:firstRowFirstColumn="0" w:firstRowLastColumn="0" w:lastRowFirstColumn="0" w:lastRowLastColumn="0"/>
              <w:rPr>
                <w:rFonts w:cs="Open Sans"/>
                <w:smallCaps w:val="0"/>
                <w:sz w:val="18"/>
                <w:szCs w:val="18"/>
              </w:rPr>
            </w:pPr>
            <w:sdt>
              <w:sdtPr>
                <w:rPr>
                  <w:rFonts w:cs="Open Sans"/>
                  <w:szCs w:val="18"/>
                </w:rPr>
                <w:id w:val="-1004197406"/>
                <w15:appearance w15:val="hidden"/>
                <w14:checkbox>
                  <w14:checked w14:val="0"/>
                  <w14:checkedState w14:val="00FE" w14:font="Wingdings"/>
                  <w14:uncheckedState w14:val="006F" w14:font="Wingdings"/>
                </w14:checkbox>
              </w:sdtPr>
              <w:sdtContent>
                <w:r w:rsidR="006E0E7A">
                  <w:rPr>
                    <w:rFonts w:cs="Open Sans"/>
                    <w:szCs w:val="18"/>
                  </w:rPr>
                  <w:sym w:font="Wingdings" w:char="F06F"/>
                </w:r>
              </w:sdtContent>
            </w:sdt>
          </w:p>
        </w:tc>
        <w:tc>
          <w:tcPr>
            <w:tcW w:w="3727" w:type="dxa"/>
            <w:tcBorders>
              <w:top w:val="single" w:sz="18" w:space="0" w:color="083575" w:themeColor="accent2"/>
              <w:left w:val="nil"/>
              <w:bottom w:val="single" w:sz="18" w:space="0" w:color="083575" w:themeColor="accent2"/>
            </w:tcBorders>
          </w:tcPr>
          <w:p w14:paraId="068395A6" w14:textId="77777777" w:rsidR="006E0E7A" w:rsidRPr="00CA19A6" w:rsidRDefault="006E0E7A" w:rsidP="00B91ED7">
            <w:pPr>
              <w:jc w:val="both"/>
              <w:cnfStyle w:val="000000100000" w:firstRow="0" w:lastRow="0" w:firstColumn="0" w:lastColumn="0" w:oddVBand="0" w:evenVBand="0" w:oddHBand="1" w:evenHBand="0" w:firstRowFirstColumn="0" w:firstRowLastColumn="0" w:lastRowFirstColumn="0" w:lastRowLastColumn="0"/>
              <w:rPr>
                <w:sz w:val="18"/>
              </w:rPr>
            </w:pPr>
            <w:r w:rsidRPr="00FC0258">
              <w:rPr>
                <w:rFonts w:cs="Open Sans"/>
                <w:b/>
                <w:sz w:val="18"/>
                <w:szCs w:val="18"/>
              </w:rPr>
              <w:t>SI COCHER</w:t>
            </w:r>
            <w:r>
              <w:rPr>
                <w:rFonts w:cs="Open Sans"/>
                <w:sz w:val="18"/>
                <w:szCs w:val="18"/>
              </w:rPr>
              <w:t xml:space="preserve"> ! </w:t>
            </w:r>
            <w:r w:rsidRPr="009E5C06">
              <w:rPr>
                <w:rFonts w:cs="Open Sans"/>
                <w:sz w:val="18"/>
                <w:szCs w:val="18"/>
              </w:rPr>
              <w:t>Ajouter un détail au niveau du</w:t>
            </w:r>
            <w:r>
              <w:rPr>
                <w:rFonts w:cs="Open Sans"/>
                <w:sz w:val="18"/>
                <w:szCs w:val="18"/>
              </w:rPr>
              <w:t xml:space="preserve"> chapitre</w:t>
            </w:r>
            <w:r w:rsidRPr="009E5C06">
              <w:rPr>
                <w:rFonts w:cs="Open Sans"/>
                <w:sz w:val="18"/>
                <w:szCs w:val="18"/>
              </w:rPr>
              <w:t xml:space="preserve"> §</w:t>
            </w:r>
            <w:r w:rsidRPr="009E5C06">
              <w:rPr>
                <w:rFonts w:cs="Open Sans"/>
                <w:sz w:val="18"/>
                <w:szCs w:val="18"/>
              </w:rPr>
              <w:fldChar w:fldCharType="begin"/>
            </w:r>
            <w:r w:rsidRPr="009E5C06">
              <w:rPr>
                <w:rFonts w:cs="Open Sans"/>
                <w:sz w:val="18"/>
                <w:szCs w:val="18"/>
              </w:rPr>
              <w:instrText xml:space="preserve"> REF _Ref130204791 \h </w:instrText>
            </w:r>
            <w:r>
              <w:rPr>
                <w:rFonts w:cs="Open Sans"/>
                <w:sz w:val="18"/>
                <w:szCs w:val="18"/>
              </w:rPr>
              <w:instrText xml:space="preserve"> \* MERGEFORMAT </w:instrText>
            </w:r>
            <w:r w:rsidRPr="009E5C06">
              <w:rPr>
                <w:rFonts w:cs="Open Sans"/>
                <w:sz w:val="18"/>
                <w:szCs w:val="18"/>
              </w:rPr>
            </w:r>
            <w:r w:rsidRPr="009E5C06">
              <w:rPr>
                <w:rFonts w:cs="Open Sans"/>
                <w:sz w:val="18"/>
                <w:szCs w:val="18"/>
              </w:rPr>
              <w:fldChar w:fldCharType="separate"/>
            </w:r>
            <w:r w:rsidRPr="009E5C06">
              <w:rPr>
                <w:rFonts w:cs="Open Sans"/>
                <w:sz w:val="18"/>
                <w:szCs w:val="18"/>
              </w:rPr>
              <w:t>Haute-disponibilité</w:t>
            </w:r>
            <w:r w:rsidRPr="009E5C06">
              <w:rPr>
                <w:rFonts w:cs="Open Sans"/>
                <w:sz w:val="18"/>
                <w:szCs w:val="18"/>
              </w:rPr>
              <w:fldChar w:fldCharType="end"/>
            </w:r>
            <w:r w:rsidRPr="009E5C06">
              <w:rPr>
                <w:rFonts w:cs="Open Sans"/>
                <w:sz w:val="18"/>
                <w:szCs w:val="18"/>
              </w:rPr>
              <w:t>.</w:t>
            </w:r>
          </w:p>
        </w:tc>
      </w:tr>
    </w:tbl>
    <w:p w14:paraId="219442CB" w14:textId="4FD33159" w:rsidR="006E0E7A" w:rsidRDefault="006E0E7A" w:rsidP="007E3AE8"/>
    <w:p w14:paraId="741907BC" w14:textId="77777777" w:rsidR="006E0E7A" w:rsidRDefault="006E0E7A" w:rsidP="007E3AE8"/>
    <w:p w14:paraId="687D79F9" w14:textId="6868B061" w:rsidR="007E3AE8" w:rsidRDefault="007E3AE8" w:rsidP="005E7D2F">
      <w:pPr>
        <w:pStyle w:val="Titre6"/>
      </w:pPr>
      <w:r>
        <w:lastRenderedPageBreak/>
        <w:t>Données</w:t>
      </w:r>
    </w:p>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582C56E7"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055CE791" w14:textId="77777777" w:rsidR="0074488C" w:rsidRPr="00B80376" w:rsidRDefault="0074488C" w:rsidP="00B91ED7">
            <w:pPr>
              <w:rPr>
                <w:color w:val="FFFFFF" w:themeColor="background1"/>
              </w:rPr>
            </w:pPr>
            <w:r w:rsidRPr="00B80376">
              <w:rPr>
                <w:color w:val="FFFFFF" w:themeColor="background1"/>
              </w:rPr>
              <w:t>DONNées Métier</w:t>
            </w:r>
          </w:p>
        </w:tc>
      </w:tr>
      <w:tr w:rsidR="0074488C" w:rsidRPr="002A01DF" w14:paraId="29D3D005"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380EC2B8" w14:textId="77777777" w:rsidR="0074488C" w:rsidRPr="002A01DF" w:rsidRDefault="0074488C" w:rsidP="00B91ED7">
            <w:pPr>
              <w:rPr>
                <w:color w:val="FFFFFF" w:themeColor="background1"/>
                <w:sz w:val="18"/>
              </w:rPr>
            </w:pPr>
            <w:r w:rsidRPr="002A01DF">
              <w:rPr>
                <w:bCs/>
                <w:caps w:val="0"/>
                <w:color w:val="FFFFFF"/>
                <w:sz w:val="18"/>
              </w:rPr>
              <w:t>NATURE DES DONNÉES</w:t>
            </w:r>
          </w:p>
        </w:tc>
        <w:tc>
          <w:tcPr>
            <w:tcW w:w="1198" w:type="dxa"/>
            <w:tcBorders>
              <w:top w:val="single" w:sz="12" w:space="0" w:color="FFFFFF" w:themeColor="background1"/>
            </w:tcBorders>
          </w:tcPr>
          <w:p w14:paraId="2950EEC7"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20E50B48"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0DEE8B79"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13694AEC"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496BE86C"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4BC042E9"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566B2195"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3DE00E75" w14:textId="77777777" w:rsidR="0074488C" w:rsidRPr="00CA19A6" w:rsidRDefault="0074488C" w:rsidP="00B91ED7">
            <w:pPr>
              <w:rPr>
                <w:sz w:val="18"/>
              </w:rPr>
            </w:pPr>
            <w:r w:rsidRPr="00CA19A6">
              <w:rPr>
                <w:rFonts w:cs="Open Sans"/>
                <w:b w:val="0"/>
                <w:i/>
                <w:color w:val="808080"/>
                <w:sz w:val="18"/>
              </w:rPr>
              <w:t>Description de ce que représente la donnée</w:t>
            </w:r>
          </w:p>
        </w:tc>
        <w:tc>
          <w:tcPr>
            <w:tcW w:w="1198" w:type="dxa"/>
            <w:tcBorders>
              <w:top w:val="single" w:sz="18" w:space="0" w:color="083575" w:themeColor="accent2"/>
              <w:bottom w:val="dashed" w:sz="4" w:space="0" w:color="083575" w:themeColor="accent2"/>
            </w:tcBorders>
          </w:tcPr>
          <w:p w14:paraId="579772A6"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68162378"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345B9247"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380785E9"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13A90680"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74488C" w:rsidRPr="00CA19A6" w14:paraId="1A311BF6"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66F43D19" w14:textId="77777777" w:rsidR="0074488C" w:rsidRPr="00CA19A6" w:rsidRDefault="0074488C" w:rsidP="00B91ED7">
            <w:pPr>
              <w:rPr>
                <w:sz w:val="18"/>
              </w:rPr>
            </w:pPr>
          </w:p>
        </w:tc>
        <w:tc>
          <w:tcPr>
            <w:tcW w:w="1198" w:type="dxa"/>
            <w:tcBorders>
              <w:top w:val="dashed" w:sz="4" w:space="0" w:color="083575" w:themeColor="accent2"/>
            </w:tcBorders>
          </w:tcPr>
          <w:p w14:paraId="42D8DE78"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14DB7B23"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430FA383"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4A00C277"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134357BA" w14:textId="6D71FA73" w:rsidR="0074488C" w:rsidRDefault="0074488C" w:rsidP="0074488C"/>
    <w:tbl>
      <w:tblPr>
        <w:tblStyle w:val="DATStandardLigne"/>
        <w:tblW w:w="10185" w:type="dxa"/>
        <w:tblLook w:val="00A0" w:firstRow="1" w:lastRow="0" w:firstColumn="1" w:lastColumn="0" w:noHBand="0" w:noVBand="0"/>
      </w:tblPr>
      <w:tblGrid>
        <w:gridCol w:w="2249"/>
        <w:gridCol w:w="1198"/>
        <w:gridCol w:w="1917"/>
        <w:gridCol w:w="2835"/>
        <w:gridCol w:w="1986"/>
      </w:tblGrid>
      <w:tr w:rsidR="0074488C" w:rsidRPr="00B80376" w14:paraId="1CEDDF61"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5"/>
            <w:tcBorders>
              <w:bottom w:val="single" w:sz="12" w:space="0" w:color="FFFFFF" w:themeColor="background1"/>
            </w:tcBorders>
          </w:tcPr>
          <w:p w14:paraId="5E9533B7" w14:textId="77777777" w:rsidR="0074488C" w:rsidRPr="00B80376" w:rsidRDefault="0074488C" w:rsidP="00B91ED7">
            <w:pPr>
              <w:rPr>
                <w:color w:val="FFFFFF" w:themeColor="background1"/>
              </w:rPr>
            </w:pPr>
            <w:r w:rsidRPr="00B80376">
              <w:rPr>
                <w:color w:val="FFFFFF" w:themeColor="background1"/>
              </w:rPr>
              <w:t>DONNées techniques</w:t>
            </w:r>
          </w:p>
        </w:tc>
      </w:tr>
      <w:tr w:rsidR="0074488C" w:rsidRPr="002810DA" w14:paraId="1498F016" w14:textId="77777777" w:rsidTr="00B91ED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49" w:type="dxa"/>
            <w:tcBorders>
              <w:top w:val="single" w:sz="12" w:space="0" w:color="FFFFFF" w:themeColor="background1"/>
            </w:tcBorders>
          </w:tcPr>
          <w:p w14:paraId="6C9F554A" w14:textId="77777777" w:rsidR="0074488C" w:rsidRPr="002810DA" w:rsidRDefault="0074488C" w:rsidP="00B91ED7">
            <w:pPr>
              <w:rPr>
                <w:color w:val="FFFFFF" w:themeColor="background1"/>
                <w:sz w:val="18"/>
              </w:rPr>
            </w:pPr>
            <w:r w:rsidRPr="002810DA">
              <w:rPr>
                <w:bCs/>
                <w:caps w:val="0"/>
                <w:color w:val="FFFFFF"/>
                <w:sz w:val="18"/>
              </w:rPr>
              <w:t>NATURE DES DONNÉES</w:t>
            </w:r>
          </w:p>
        </w:tc>
        <w:tc>
          <w:tcPr>
            <w:tcW w:w="1198" w:type="dxa"/>
            <w:tcBorders>
              <w:top w:val="single" w:sz="12" w:space="0" w:color="FFFFFF" w:themeColor="background1"/>
            </w:tcBorders>
          </w:tcPr>
          <w:p w14:paraId="3797FBE8"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TYPE DE DONNÉES</w:t>
            </w:r>
          </w:p>
        </w:tc>
        <w:tc>
          <w:tcPr>
            <w:tcW w:w="1917" w:type="dxa"/>
            <w:tcBorders>
              <w:top w:val="single" w:sz="12" w:space="0" w:color="FFFFFF" w:themeColor="background1"/>
            </w:tcBorders>
          </w:tcPr>
          <w:p w14:paraId="5CA7CF38"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VOLUMÉTRIE</w:t>
            </w:r>
          </w:p>
          <w:p w14:paraId="2CC56C50"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AU DÉMARRAGE</w:t>
            </w:r>
          </w:p>
        </w:tc>
        <w:tc>
          <w:tcPr>
            <w:tcW w:w="2835" w:type="dxa"/>
            <w:tcBorders>
              <w:top w:val="single" w:sz="12" w:space="0" w:color="FFFFFF" w:themeColor="background1"/>
            </w:tcBorders>
          </w:tcPr>
          <w:p w14:paraId="2CD91227"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2810DA">
              <w:rPr>
                <w:bCs/>
                <w:caps w:val="0"/>
                <w:color w:val="FFFFFF"/>
                <w:sz w:val="18"/>
              </w:rPr>
              <w:t>~ CROISSANCE ANNUELLE</w:t>
            </w:r>
          </w:p>
          <w:p w14:paraId="1E9A3AE3" w14:textId="77777777" w:rsidR="0074488C" w:rsidRPr="002810DA" w:rsidRDefault="0074488C" w:rsidP="00B91ED7">
            <w:pPr>
              <w:ind w:left="-91" w:right="-73"/>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DE LA VOLUMÉTRIE</w:t>
            </w:r>
          </w:p>
        </w:tc>
        <w:tc>
          <w:tcPr>
            <w:tcW w:w="1986" w:type="dxa"/>
            <w:tcBorders>
              <w:top w:val="single" w:sz="12" w:space="0" w:color="FFFFFF" w:themeColor="background1"/>
            </w:tcBorders>
          </w:tcPr>
          <w:p w14:paraId="1DD1CC57" w14:textId="77777777" w:rsidR="0074488C" w:rsidRPr="002810DA" w:rsidRDefault="0074488C" w:rsidP="00B91ED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2810DA">
              <w:rPr>
                <w:bCs/>
                <w:caps w:val="0"/>
                <w:color w:val="FFFFFF"/>
                <w:sz w:val="18"/>
              </w:rPr>
              <w:t>LOCALISATION DU STOCKAGE</w:t>
            </w:r>
          </w:p>
        </w:tc>
      </w:tr>
      <w:tr w:rsidR="0074488C" w:rsidRPr="00CA19A6" w14:paraId="1AAA6DF0" w14:textId="77777777" w:rsidTr="00B91ED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single" w:sz="18" w:space="0" w:color="083575" w:themeColor="accent2"/>
              <w:bottom w:val="dashed" w:sz="4" w:space="0" w:color="083575" w:themeColor="accent2"/>
            </w:tcBorders>
          </w:tcPr>
          <w:p w14:paraId="4A3F4499" w14:textId="77777777" w:rsidR="0074488C" w:rsidRPr="00CA19A6" w:rsidRDefault="0074488C" w:rsidP="00B91ED7">
            <w:pPr>
              <w:rPr>
                <w:rFonts w:eastAsia="Times New Roman" w:cs="Open Sans"/>
                <w:b w:val="0"/>
                <w:i/>
                <w:color w:val="808080"/>
                <w:sz w:val="18"/>
                <w:szCs w:val="20"/>
                <w:lang w:eastAsia="fr-FR"/>
              </w:rPr>
            </w:pPr>
            <w:r w:rsidRPr="00CA19A6">
              <w:rPr>
                <w:rFonts w:cs="Open Sans"/>
                <w:b w:val="0"/>
                <w:i/>
                <w:color w:val="808080"/>
                <w:sz w:val="18"/>
              </w:rPr>
              <w:t>Description de ce que représente la donnée</w:t>
            </w:r>
          </w:p>
          <w:p w14:paraId="78377BCB" w14:textId="77777777" w:rsidR="0074488C" w:rsidRPr="00CA19A6" w:rsidRDefault="0074488C" w:rsidP="00B91ED7">
            <w:pPr>
              <w:rPr>
                <w:sz w:val="18"/>
              </w:rPr>
            </w:pPr>
            <w:r w:rsidRPr="00CA19A6">
              <w:rPr>
                <w:rFonts w:eastAsia="Times New Roman" w:cs="Open Sans"/>
                <w:b w:val="0"/>
                <w:i/>
                <w:color w:val="808080"/>
                <w:sz w:val="18"/>
                <w:szCs w:val="20"/>
                <w:lang w:eastAsia="fr-FR"/>
              </w:rPr>
              <w:t>Ex : logs</w:t>
            </w:r>
          </w:p>
        </w:tc>
        <w:tc>
          <w:tcPr>
            <w:tcW w:w="1198" w:type="dxa"/>
            <w:tcBorders>
              <w:top w:val="single" w:sz="18" w:space="0" w:color="083575" w:themeColor="accent2"/>
              <w:bottom w:val="dashed" w:sz="4" w:space="0" w:color="083575" w:themeColor="accent2"/>
            </w:tcBorders>
          </w:tcPr>
          <w:p w14:paraId="03950F43" w14:textId="77777777" w:rsidR="0074488C" w:rsidRPr="00CA19A6" w:rsidRDefault="0074488C" w:rsidP="00B91ED7">
            <w:pPr>
              <w:spacing w:line="240" w:lineRule="auto"/>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Fichier</w:t>
            </w:r>
            <w:r>
              <w:rPr>
                <w:rFonts w:cs="Open Sans"/>
                <w:i/>
                <w:color w:val="808080"/>
                <w:sz w:val="18"/>
              </w:rPr>
              <w:t xml:space="preserve"> Plat</w:t>
            </w:r>
          </w:p>
          <w:p w14:paraId="08774234"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r>
              <w:rPr>
                <w:rFonts w:cs="Open Sans"/>
                <w:i/>
                <w:color w:val="808080"/>
                <w:sz w:val="18"/>
              </w:rPr>
              <w:t>BDD</w:t>
            </w:r>
          </w:p>
        </w:tc>
        <w:tc>
          <w:tcPr>
            <w:tcW w:w="1917" w:type="dxa"/>
            <w:tcBorders>
              <w:top w:val="single" w:sz="18" w:space="0" w:color="083575" w:themeColor="accent2"/>
              <w:bottom w:val="dashed" w:sz="4" w:space="0" w:color="083575" w:themeColor="accent2"/>
            </w:tcBorders>
          </w:tcPr>
          <w:p w14:paraId="62337598" w14:textId="77777777" w:rsidR="0074488C" w:rsidRPr="00CA19A6" w:rsidRDefault="0074488C" w:rsidP="00B91ED7">
            <w:pPr>
              <w:jc w:val="center"/>
              <w:cnfStyle w:val="000000100000" w:firstRow="0" w:lastRow="0" w:firstColumn="0" w:lastColumn="0" w:oddVBand="0" w:evenVBand="0" w:oddHBand="1" w:evenHBand="0" w:firstRowFirstColumn="0" w:firstRowLastColumn="0" w:lastRowFirstColumn="0" w:lastRowLastColumn="0"/>
              <w:rPr>
                <w:sz w:val="18"/>
              </w:rPr>
            </w:pPr>
          </w:p>
        </w:tc>
        <w:tc>
          <w:tcPr>
            <w:tcW w:w="2835" w:type="dxa"/>
            <w:tcBorders>
              <w:top w:val="single" w:sz="18" w:space="0" w:color="083575" w:themeColor="accent2"/>
              <w:bottom w:val="dashed" w:sz="4" w:space="0" w:color="083575" w:themeColor="accent2"/>
            </w:tcBorders>
          </w:tcPr>
          <w:p w14:paraId="6B33249A" w14:textId="77777777" w:rsidR="0074488C" w:rsidRPr="004742E6" w:rsidRDefault="0074488C" w:rsidP="00B91ED7">
            <w:pPr>
              <w:ind w:left="-66" w:right="-53"/>
              <w:jc w:val="cente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A19A6">
              <w:rPr>
                <w:rFonts w:cs="Open Sans"/>
                <w:i/>
                <w:color w:val="808080"/>
                <w:sz w:val="18"/>
              </w:rPr>
              <w:t>Si la déploiement de la solution comporte des lots, il faut présenter une estimation selon les lots</w:t>
            </w:r>
          </w:p>
        </w:tc>
        <w:tc>
          <w:tcPr>
            <w:tcW w:w="1986" w:type="dxa"/>
            <w:tcBorders>
              <w:top w:val="single" w:sz="18" w:space="0" w:color="083575" w:themeColor="accent2"/>
              <w:bottom w:val="dashed" w:sz="4" w:space="0" w:color="083575" w:themeColor="accent2"/>
            </w:tcBorders>
          </w:tcPr>
          <w:p w14:paraId="241026BA" w14:textId="77777777" w:rsidR="0074488C" w:rsidRPr="00CA19A6" w:rsidRDefault="0074488C" w:rsidP="00B91ED7">
            <w:pPr>
              <w:ind w:left="-65" w:right="-45" w:firstLine="65"/>
              <w:jc w:val="both"/>
              <w:cnfStyle w:val="000000100000" w:firstRow="0" w:lastRow="0" w:firstColumn="0" w:lastColumn="0" w:oddVBand="0" w:evenVBand="0" w:oddHBand="1" w:evenHBand="0" w:firstRowFirstColumn="0" w:firstRowLastColumn="0" w:lastRowFirstColumn="0" w:lastRowLastColumn="0"/>
              <w:rPr>
                <w:sz w:val="18"/>
              </w:rPr>
            </w:pPr>
            <w:r w:rsidRPr="00CA19A6">
              <w:rPr>
                <w:rFonts w:cs="Open Sans"/>
                <w:i/>
                <w:color w:val="808080"/>
                <w:sz w:val="18"/>
              </w:rPr>
              <w:t>Indiquer s’il s’agit d’un stockage local ou d’un stockage déporté avec point de montage</w:t>
            </w:r>
          </w:p>
        </w:tc>
      </w:tr>
      <w:tr w:rsidR="0074488C" w:rsidRPr="00CA19A6" w14:paraId="627D5CFB" w14:textId="77777777" w:rsidTr="00B91ED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49" w:type="dxa"/>
            <w:tcBorders>
              <w:top w:val="dashed" w:sz="4" w:space="0" w:color="083575" w:themeColor="accent2"/>
            </w:tcBorders>
          </w:tcPr>
          <w:p w14:paraId="174844CA" w14:textId="77777777" w:rsidR="0074488C" w:rsidRPr="00CA19A6" w:rsidRDefault="0074488C" w:rsidP="00B91ED7">
            <w:pPr>
              <w:rPr>
                <w:sz w:val="18"/>
              </w:rPr>
            </w:pPr>
          </w:p>
        </w:tc>
        <w:tc>
          <w:tcPr>
            <w:tcW w:w="1198" w:type="dxa"/>
            <w:tcBorders>
              <w:top w:val="dashed" w:sz="4" w:space="0" w:color="083575" w:themeColor="accent2"/>
            </w:tcBorders>
          </w:tcPr>
          <w:p w14:paraId="4A83C07D"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1917" w:type="dxa"/>
            <w:tcBorders>
              <w:top w:val="dashed" w:sz="4" w:space="0" w:color="083575" w:themeColor="accent2"/>
            </w:tcBorders>
          </w:tcPr>
          <w:p w14:paraId="3B7C63B6" w14:textId="77777777" w:rsidR="0074488C" w:rsidRPr="00CA19A6" w:rsidRDefault="0074488C" w:rsidP="00B91ED7">
            <w:pPr>
              <w:jc w:val="center"/>
              <w:cnfStyle w:val="000000010000" w:firstRow="0" w:lastRow="0" w:firstColumn="0" w:lastColumn="0" w:oddVBand="0" w:evenVBand="0" w:oddHBand="0" w:evenHBand="1" w:firstRowFirstColumn="0" w:firstRowLastColumn="0" w:lastRowFirstColumn="0" w:lastRowLastColumn="0"/>
              <w:rPr>
                <w:sz w:val="18"/>
              </w:rPr>
            </w:pPr>
          </w:p>
        </w:tc>
        <w:tc>
          <w:tcPr>
            <w:tcW w:w="2835" w:type="dxa"/>
            <w:tcBorders>
              <w:top w:val="dashed" w:sz="4" w:space="0" w:color="083575" w:themeColor="accent2"/>
            </w:tcBorders>
          </w:tcPr>
          <w:p w14:paraId="2E0A10F7" w14:textId="77777777" w:rsidR="0074488C" w:rsidRPr="004742E6" w:rsidRDefault="0074488C" w:rsidP="00B91ED7">
            <w:pPr>
              <w:ind w:left="-66" w:right="-53"/>
              <w:jc w:val="center"/>
              <w:cnfStyle w:val="000000010000" w:firstRow="0" w:lastRow="0" w:firstColumn="0" w:lastColumn="0" w:oddVBand="0" w:evenVBand="0" w:oddHBand="0" w:evenHBand="1" w:firstRowFirstColumn="0" w:firstRowLastColumn="0" w:lastRowFirstColumn="0" w:lastRowLastColumn="0"/>
              <w:rPr>
                <w:rFonts w:cs="Open Sans"/>
                <w:i/>
                <w:color w:val="808080"/>
                <w:sz w:val="18"/>
              </w:rPr>
            </w:pPr>
          </w:p>
        </w:tc>
        <w:tc>
          <w:tcPr>
            <w:tcW w:w="1986" w:type="dxa"/>
            <w:tcBorders>
              <w:top w:val="dashed" w:sz="4" w:space="0" w:color="083575" w:themeColor="accent2"/>
            </w:tcBorders>
          </w:tcPr>
          <w:p w14:paraId="53399105" w14:textId="77777777" w:rsidR="0074488C" w:rsidRPr="00CA19A6" w:rsidRDefault="0074488C" w:rsidP="00B91ED7">
            <w:pPr>
              <w:ind w:left="-65" w:right="-45" w:firstLine="65"/>
              <w:jc w:val="both"/>
              <w:cnfStyle w:val="000000010000" w:firstRow="0" w:lastRow="0" w:firstColumn="0" w:lastColumn="0" w:oddVBand="0" w:evenVBand="0" w:oddHBand="0" w:evenHBand="1" w:firstRowFirstColumn="0" w:firstRowLastColumn="0" w:lastRowFirstColumn="0" w:lastRowLastColumn="0"/>
              <w:rPr>
                <w:sz w:val="18"/>
              </w:rPr>
            </w:pPr>
          </w:p>
        </w:tc>
      </w:tr>
    </w:tbl>
    <w:p w14:paraId="48A1FE9F" w14:textId="09B1E285" w:rsidR="0074488C" w:rsidRDefault="0074488C" w:rsidP="0074488C"/>
    <w:p w14:paraId="084BCA1B" w14:textId="77777777" w:rsidR="0074488C" w:rsidRDefault="0074488C" w:rsidP="0074488C"/>
    <w:p w14:paraId="125B71B6" w14:textId="77777777" w:rsidR="007E3AE8" w:rsidRDefault="007E3AE8" w:rsidP="007E3AE8"/>
    <w:p w14:paraId="59260DEF" w14:textId="77777777" w:rsidR="007E3AE8" w:rsidRDefault="007E3AE8" w:rsidP="005E7D2F">
      <w:pPr>
        <w:pStyle w:val="Titre6"/>
      </w:pPr>
      <w:r>
        <w:t>Flux</w:t>
      </w:r>
    </w:p>
    <w:p w14:paraId="23F17A38" w14:textId="77777777" w:rsidR="007E3AE8" w:rsidRDefault="007E3AE8" w:rsidP="007E3AE8">
      <w:pPr>
        <w:jc w:val="both"/>
        <w:rPr>
          <w:rFonts w:cstheme="minorHAnsi"/>
          <w:i/>
          <w:color w:val="8F8F8F" w:themeColor="background2" w:themeShade="BF"/>
        </w:rPr>
      </w:pPr>
      <w:r>
        <w:rPr>
          <w:rFonts w:cstheme="minorHAnsi"/>
          <w:i/>
          <w:color w:val="8F8F8F" w:themeColor="background2" w:themeShade="BF"/>
        </w:rPr>
        <w:t>L’objectif est de décrire l’ensemble des flux initiés et reçus par le composant avec l’ensemble des composants utilisés par la solution (composants faisant partie de la solution et services externes à la solution)</w:t>
      </w:r>
    </w:p>
    <w:p w14:paraId="35E0AB17" w14:textId="77777777" w:rsidR="00053F45" w:rsidRDefault="00053F45" w:rsidP="00053F45">
      <w:pPr>
        <w:jc w:val="both"/>
      </w:pPr>
    </w:p>
    <w:tbl>
      <w:tblPr>
        <w:tblStyle w:val="DATStandardLigne"/>
        <w:tblW w:w="10185" w:type="dxa"/>
        <w:tblLook w:val="00A0" w:firstRow="1" w:lastRow="0" w:firstColumn="1" w:lastColumn="0" w:noHBand="0" w:noVBand="0"/>
      </w:tblPr>
      <w:tblGrid>
        <w:gridCol w:w="2251"/>
        <w:gridCol w:w="2120"/>
        <w:gridCol w:w="1420"/>
        <w:gridCol w:w="1134"/>
        <w:gridCol w:w="567"/>
        <w:gridCol w:w="2693"/>
      </w:tblGrid>
      <w:tr w:rsidR="00053F45" w:rsidRPr="00DD2E7C" w14:paraId="38241456"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07106A60" w14:textId="77777777" w:rsidR="00053F45" w:rsidRPr="00DD2E7C" w:rsidRDefault="00053F45" w:rsidP="00B44747">
            <w:pPr>
              <w:spacing w:line="180" w:lineRule="exact"/>
              <w:rPr>
                <w:color w:val="FFFFFF" w:themeColor="background1"/>
              </w:rPr>
            </w:pPr>
            <w:r w:rsidRPr="00DD2E7C">
              <w:rPr>
                <w:color w:val="FFFFFF" w:themeColor="background1"/>
              </w:rPr>
              <w:lastRenderedPageBreak/>
              <w:t>FLUX TECHNIQUES</w:t>
            </w:r>
          </w:p>
          <w:p w14:paraId="1BCD9043" w14:textId="77777777" w:rsidR="00053F45" w:rsidRPr="00DD2E7C" w:rsidRDefault="00053F45" w:rsidP="00B44747">
            <w:pPr>
              <w:spacing w:line="180" w:lineRule="exact"/>
              <w:rPr>
                <w:color w:val="FFFFFF" w:themeColor="background1"/>
                <w:sz w:val="24"/>
              </w:rPr>
            </w:pPr>
            <w:r w:rsidRPr="00DD2E7C">
              <w:rPr>
                <w:color w:val="FFFFFF" w:themeColor="background1"/>
                <w:sz w:val="16"/>
              </w:rPr>
              <w:t>ENTRANTS</w:t>
            </w:r>
          </w:p>
        </w:tc>
      </w:tr>
      <w:tr w:rsidR="00053F45" w:rsidRPr="00DD2E7C" w14:paraId="7AE14F2A"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5B2CF158"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6633AF75"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ÉMETTEUR</w:t>
            </w:r>
          </w:p>
        </w:tc>
        <w:tc>
          <w:tcPr>
            <w:tcW w:w="1420" w:type="dxa"/>
            <w:tcBorders>
              <w:top w:val="single" w:sz="12" w:space="0" w:color="FFFFFF" w:themeColor="background1"/>
            </w:tcBorders>
          </w:tcPr>
          <w:p w14:paraId="67DF0A52" w14:textId="77777777" w:rsidR="00053F45" w:rsidRPr="00DD2E7C" w:rsidRDefault="00053F45" w:rsidP="00B44747">
            <w:pPr>
              <w:ind w:left="-104" w:right="-87"/>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729BDE6D"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60B0F85A"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5B2BFE41" wp14:editId="41C5EE9C">
                  <wp:extent cx="143999" cy="183885"/>
                  <wp:effectExtent l="0" t="0" r="8401" b="6615"/>
                  <wp:docPr id="42"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00347F2C"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78FF72BA"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3CA317D4"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30A707C1"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12E13695"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64F79FD5"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0ABBA6F1"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5C0028FE" w14:textId="77777777" w:rsidR="00053F45"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521519297"/>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0D317005"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7757DE52"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57D5F9B4" w14:textId="77777777" w:rsidR="00053F45" w:rsidRPr="005E7D2F" w:rsidRDefault="00053F45" w:rsidP="00B44747">
            <w:pPr>
              <w:jc w:val="both"/>
              <w:rPr>
                <w:sz w:val="18"/>
              </w:rPr>
            </w:pPr>
          </w:p>
        </w:tc>
        <w:tc>
          <w:tcPr>
            <w:tcW w:w="2120" w:type="dxa"/>
            <w:tcBorders>
              <w:top w:val="dashed" w:sz="4" w:space="0" w:color="083575" w:themeColor="accent2"/>
            </w:tcBorders>
          </w:tcPr>
          <w:p w14:paraId="46D9587D"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1B24950B"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65769478"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112AB8C2" w14:textId="77777777" w:rsidR="00053F45"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467481892"/>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2EFE92F0"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00F8E787" w14:textId="77777777" w:rsidR="00053F45" w:rsidRDefault="00053F45" w:rsidP="00053F45">
      <w:pPr>
        <w:jc w:val="both"/>
      </w:pPr>
    </w:p>
    <w:tbl>
      <w:tblPr>
        <w:tblStyle w:val="DATStandardLigne"/>
        <w:tblW w:w="10185" w:type="dxa"/>
        <w:tblLayout w:type="fixed"/>
        <w:tblLook w:val="00A0" w:firstRow="1" w:lastRow="0" w:firstColumn="1" w:lastColumn="0" w:noHBand="0" w:noVBand="0"/>
      </w:tblPr>
      <w:tblGrid>
        <w:gridCol w:w="2251"/>
        <w:gridCol w:w="2120"/>
        <w:gridCol w:w="1420"/>
        <w:gridCol w:w="1134"/>
        <w:gridCol w:w="567"/>
        <w:gridCol w:w="2693"/>
      </w:tblGrid>
      <w:tr w:rsidR="00053F45" w:rsidRPr="00DD2E7C" w14:paraId="74BFD3E4"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6"/>
            <w:tcBorders>
              <w:bottom w:val="single" w:sz="12" w:space="0" w:color="FFFFFF" w:themeColor="background1"/>
            </w:tcBorders>
          </w:tcPr>
          <w:p w14:paraId="67D6E3B5"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rPr>
              <w:t>FLUX TECHNIQUES</w:t>
            </w:r>
          </w:p>
          <w:p w14:paraId="39EA8367" w14:textId="77777777" w:rsidR="00053F45" w:rsidRPr="00DD2E7C" w:rsidRDefault="00053F45" w:rsidP="00B44747">
            <w:pPr>
              <w:pStyle w:val="Standard"/>
              <w:spacing w:line="180" w:lineRule="exact"/>
              <w:jc w:val="center"/>
              <w:rPr>
                <w:bCs/>
                <w:caps w:val="0"/>
                <w:smallCaps/>
                <w:color w:val="FFFFFF"/>
              </w:rPr>
            </w:pPr>
            <w:r w:rsidRPr="00DD2E7C">
              <w:rPr>
                <w:bCs/>
                <w:caps w:val="0"/>
                <w:smallCaps/>
                <w:color w:val="FFFFFF"/>
                <w:sz w:val="16"/>
              </w:rPr>
              <w:t>SORTANTS</w:t>
            </w:r>
          </w:p>
        </w:tc>
      </w:tr>
      <w:tr w:rsidR="00053F45" w:rsidRPr="00DD2E7C" w14:paraId="447B645A" w14:textId="77777777" w:rsidTr="00B44747">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251" w:type="dxa"/>
            <w:tcBorders>
              <w:top w:val="single" w:sz="12" w:space="0" w:color="FFFFFF" w:themeColor="background1"/>
            </w:tcBorders>
          </w:tcPr>
          <w:p w14:paraId="7E30CAFC" w14:textId="77777777" w:rsidR="00053F45" w:rsidRPr="00DD2E7C" w:rsidRDefault="00053F45" w:rsidP="00B44747">
            <w:pPr>
              <w:rPr>
                <w:color w:val="FFFFFF" w:themeColor="background1"/>
                <w:sz w:val="18"/>
              </w:rPr>
            </w:pPr>
            <w:r w:rsidRPr="00DD2E7C">
              <w:rPr>
                <w:color w:val="FFFFFF" w:themeColor="background1"/>
                <w:sz w:val="18"/>
              </w:rPr>
              <w:t>DESCRIPTION DU FLUX</w:t>
            </w:r>
          </w:p>
        </w:tc>
        <w:tc>
          <w:tcPr>
            <w:tcW w:w="2120" w:type="dxa"/>
            <w:tcBorders>
              <w:top w:val="single" w:sz="12" w:space="0" w:color="FFFFFF" w:themeColor="background1"/>
            </w:tcBorders>
          </w:tcPr>
          <w:p w14:paraId="30E81AD0"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rFonts w:cstheme="minorHAnsi"/>
                <w:color w:val="FFFFFF" w:themeColor="background1"/>
                <w:sz w:val="18"/>
              </w:rPr>
              <w:t>DESTINATAIRE</w:t>
            </w:r>
          </w:p>
        </w:tc>
        <w:tc>
          <w:tcPr>
            <w:tcW w:w="1420" w:type="dxa"/>
            <w:tcBorders>
              <w:top w:val="single" w:sz="12" w:space="0" w:color="FFFFFF" w:themeColor="background1"/>
            </w:tcBorders>
          </w:tcPr>
          <w:p w14:paraId="53595B61" w14:textId="77777777" w:rsidR="00053F45" w:rsidRPr="00DD2E7C" w:rsidRDefault="00053F45" w:rsidP="00B44747">
            <w:pPr>
              <w:ind w:left="-104" w:right="-101"/>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PROTOCOLE</w:t>
            </w:r>
          </w:p>
        </w:tc>
        <w:tc>
          <w:tcPr>
            <w:tcW w:w="1134" w:type="dxa"/>
            <w:tcBorders>
              <w:top w:val="single" w:sz="12" w:space="0" w:color="FFFFFF" w:themeColor="background1"/>
            </w:tcBorders>
          </w:tcPr>
          <w:p w14:paraId="26136C76"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PORT</w:t>
            </w:r>
          </w:p>
        </w:tc>
        <w:tc>
          <w:tcPr>
            <w:tcW w:w="567" w:type="dxa"/>
            <w:tcBorders>
              <w:top w:val="single" w:sz="12" w:space="0" w:color="FFFFFF" w:themeColor="background1"/>
            </w:tcBorders>
          </w:tcPr>
          <w:p w14:paraId="5234A4A3"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noProof/>
                <w:color w:val="FFFFFF"/>
                <w:sz w:val="18"/>
                <w:lang w:eastAsia="fr-FR"/>
              </w:rPr>
              <w:drawing>
                <wp:inline distT="0" distB="0" distL="0" distR="0" wp14:anchorId="615FBF32" wp14:editId="3136C9EA">
                  <wp:extent cx="143999" cy="183885"/>
                  <wp:effectExtent l="0" t="0" r="8401" b="6615"/>
                  <wp:docPr id="43"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2693" w:type="dxa"/>
            <w:tcBorders>
              <w:top w:val="single" w:sz="12" w:space="0" w:color="FFFFFF" w:themeColor="background1"/>
            </w:tcBorders>
          </w:tcPr>
          <w:p w14:paraId="489CDCC7"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INFORMATIONS</w:t>
            </w:r>
          </w:p>
          <w:p w14:paraId="44CE96C9" w14:textId="77777777" w:rsidR="00053F45" w:rsidRPr="00DD2E7C" w:rsidRDefault="00053F45" w:rsidP="00B4474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DD2E7C">
              <w:rPr>
                <w:color w:val="FFFFFF" w:themeColor="background1"/>
                <w:sz w:val="18"/>
              </w:rPr>
              <w:t>DIMENSIONNEMENT</w:t>
            </w:r>
          </w:p>
        </w:tc>
      </w:tr>
      <w:tr w:rsidR="00053F45" w14:paraId="4F9EF972"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single" w:sz="18" w:space="0" w:color="083575" w:themeColor="accent2"/>
              <w:bottom w:val="dashed" w:sz="4" w:space="0" w:color="083575" w:themeColor="accent2"/>
            </w:tcBorders>
          </w:tcPr>
          <w:p w14:paraId="4CC5A789" w14:textId="77777777" w:rsidR="00053F45" w:rsidRPr="005E7D2F" w:rsidRDefault="00053F45" w:rsidP="00B44747">
            <w:pPr>
              <w:jc w:val="both"/>
              <w:rPr>
                <w:sz w:val="18"/>
              </w:rPr>
            </w:pPr>
          </w:p>
        </w:tc>
        <w:tc>
          <w:tcPr>
            <w:tcW w:w="2120" w:type="dxa"/>
            <w:tcBorders>
              <w:top w:val="single" w:sz="18" w:space="0" w:color="083575" w:themeColor="accent2"/>
              <w:bottom w:val="dashed" w:sz="4" w:space="0" w:color="083575" w:themeColor="accent2"/>
            </w:tcBorders>
          </w:tcPr>
          <w:p w14:paraId="55B9209D"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420" w:type="dxa"/>
            <w:tcBorders>
              <w:top w:val="single" w:sz="18" w:space="0" w:color="083575" w:themeColor="accent2"/>
              <w:bottom w:val="dashed" w:sz="4" w:space="0" w:color="083575" w:themeColor="accent2"/>
            </w:tcBorders>
          </w:tcPr>
          <w:p w14:paraId="3A250BD0"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1134" w:type="dxa"/>
            <w:tcBorders>
              <w:top w:val="single" w:sz="18" w:space="0" w:color="083575" w:themeColor="accent2"/>
              <w:bottom w:val="dashed" w:sz="4" w:space="0" w:color="083575" w:themeColor="accent2"/>
            </w:tcBorders>
          </w:tcPr>
          <w:p w14:paraId="3A43102A"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c>
          <w:tcPr>
            <w:tcW w:w="567" w:type="dxa"/>
            <w:tcBorders>
              <w:top w:val="single" w:sz="18" w:space="0" w:color="083575" w:themeColor="accent2"/>
              <w:bottom w:val="dashed" w:sz="4" w:space="0" w:color="083575" w:themeColor="accent2"/>
            </w:tcBorders>
          </w:tcPr>
          <w:p w14:paraId="39D000C9" w14:textId="77777777" w:rsidR="00053F45" w:rsidRPr="004A1743" w:rsidRDefault="00EE2FC7" w:rsidP="00B44747">
            <w:pPr>
              <w:jc w:val="center"/>
              <w:cnfStyle w:val="000000100000" w:firstRow="0" w:lastRow="0" w:firstColumn="0" w:lastColumn="0" w:oddVBand="0" w:evenVBand="0" w:oddHBand="1" w:evenHBand="0" w:firstRowFirstColumn="0" w:firstRowLastColumn="0" w:lastRowFirstColumn="0" w:lastRowLastColumn="0"/>
            </w:pPr>
            <w:sdt>
              <w:sdtPr>
                <w:rPr>
                  <w:rFonts w:cs="Open Sans"/>
                  <w:szCs w:val="18"/>
                </w:rPr>
                <w:id w:val="-158162726"/>
                <w15:appearance w15:val="hidden"/>
                <w14:checkbox>
                  <w14:checked w14:val="0"/>
                  <w14:checkedState w14:val="00FE" w14:font="Wingdings"/>
                  <w14:uncheckedState w14:val="006F" w14:font="Wingdings"/>
                </w14:checkbox>
              </w:sdtPr>
              <w:sdtContent>
                <w:r w:rsidR="00053F45">
                  <w:rPr>
                    <w:rFonts w:cs="Open Sans"/>
                    <w:szCs w:val="18"/>
                  </w:rPr>
                  <w:sym w:font="Wingdings" w:char="F06F"/>
                </w:r>
              </w:sdtContent>
            </w:sdt>
          </w:p>
        </w:tc>
        <w:tc>
          <w:tcPr>
            <w:tcW w:w="2693" w:type="dxa"/>
            <w:tcBorders>
              <w:top w:val="single" w:sz="18" w:space="0" w:color="083575" w:themeColor="accent2"/>
              <w:bottom w:val="dashed" w:sz="4" w:space="0" w:color="083575" w:themeColor="accent2"/>
            </w:tcBorders>
          </w:tcPr>
          <w:p w14:paraId="7BBAFD93" w14:textId="77777777" w:rsidR="00053F45" w:rsidRPr="005E7D2F" w:rsidRDefault="00053F45" w:rsidP="00B44747">
            <w:pPr>
              <w:jc w:val="both"/>
              <w:cnfStyle w:val="000000100000" w:firstRow="0" w:lastRow="0" w:firstColumn="0" w:lastColumn="0" w:oddVBand="0" w:evenVBand="0" w:oddHBand="1" w:evenHBand="0" w:firstRowFirstColumn="0" w:firstRowLastColumn="0" w:lastRowFirstColumn="0" w:lastRowLastColumn="0"/>
              <w:rPr>
                <w:sz w:val="18"/>
              </w:rPr>
            </w:pPr>
          </w:p>
        </w:tc>
      </w:tr>
      <w:tr w:rsidR="00053F45" w14:paraId="23083434"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51" w:type="dxa"/>
            <w:tcBorders>
              <w:top w:val="dashed" w:sz="4" w:space="0" w:color="083575" w:themeColor="accent2"/>
            </w:tcBorders>
          </w:tcPr>
          <w:p w14:paraId="20D46CCC" w14:textId="77777777" w:rsidR="00053F45" w:rsidRPr="005E7D2F" w:rsidRDefault="00053F45" w:rsidP="00B44747">
            <w:pPr>
              <w:jc w:val="both"/>
              <w:rPr>
                <w:sz w:val="18"/>
              </w:rPr>
            </w:pPr>
          </w:p>
        </w:tc>
        <w:tc>
          <w:tcPr>
            <w:tcW w:w="2120" w:type="dxa"/>
            <w:tcBorders>
              <w:top w:val="dashed" w:sz="4" w:space="0" w:color="083575" w:themeColor="accent2"/>
            </w:tcBorders>
          </w:tcPr>
          <w:p w14:paraId="105E948C"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420" w:type="dxa"/>
            <w:tcBorders>
              <w:top w:val="dashed" w:sz="4" w:space="0" w:color="083575" w:themeColor="accent2"/>
            </w:tcBorders>
          </w:tcPr>
          <w:p w14:paraId="17756873"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1134" w:type="dxa"/>
            <w:tcBorders>
              <w:top w:val="dashed" w:sz="4" w:space="0" w:color="083575" w:themeColor="accent2"/>
            </w:tcBorders>
          </w:tcPr>
          <w:p w14:paraId="0E34AFFD"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c>
          <w:tcPr>
            <w:tcW w:w="567" w:type="dxa"/>
            <w:tcBorders>
              <w:top w:val="dashed" w:sz="4" w:space="0" w:color="083575" w:themeColor="accent2"/>
            </w:tcBorders>
          </w:tcPr>
          <w:p w14:paraId="165036D5" w14:textId="77777777" w:rsidR="00053F45" w:rsidRPr="004A1743" w:rsidRDefault="00EE2FC7" w:rsidP="00B44747">
            <w:pPr>
              <w:jc w:val="center"/>
              <w:cnfStyle w:val="000000010000" w:firstRow="0" w:lastRow="0" w:firstColumn="0" w:lastColumn="0" w:oddVBand="0" w:evenVBand="0" w:oddHBand="0" w:evenHBand="1" w:firstRowFirstColumn="0" w:firstRowLastColumn="0" w:lastRowFirstColumn="0" w:lastRowLastColumn="0"/>
            </w:pPr>
            <w:sdt>
              <w:sdtPr>
                <w:rPr>
                  <w:rFonts w:cs="Open Sans"/>
                  <w:szCs w:val="18"/>
                </w:rPr>
                <w:id w:val="945049427"/>
                <w15:appearance w15:val="hidden"/>
                <w14:checkbox>
                  <w14:checked w14:val="0"/>
                  <w14:checkedState w14:val="00FE" w14:font="Wingdings"/>
                  <w14:uncheckedState w14:val="006F" w14:font="Wingdings"/>
                </w14:checkbox>
              </w:sdtPr>
              <w:sdtContent>
                <w:r w:rsidR="00053F45" w:rsidRPr="004A1743">
                  <w:rPr>
                    <w:rFonts w:cs="Open Sans"/>
                    <w:szCs w:val="18"/>
                  </w:rPr>
                  <w:sym w:font="Wingdings" w:char="F06F"/>
                </w:r>
              </w:sdtContent>
            </w:sdt>
          </w:p>
        </w:tc>
        <w:tc>
          <w:tcPr>
            <w:tcW w:w="2693" w:type="dxa"/>
            <w:tcBorders>
              <w:top w:val="dashed" w:sz="4" w:space="0" w:color="083575" w:themeColor="accent2"/>
            </w:tcBorders>
          </w:tcPr>
          <w:p w14:paraId="1E544C84" w14:textId="77777777" w:rsidR="00053F45" w:rsidRPr="005E7D2F" w:rsidRDefault="00053F45" w:rsidP="00B44747">
            <w:pPr>
              <w:jc w:val="both"/>
              <w:cnfStyle w:val="000000010000" w:firstRow="0" w:lastRow="0" w:firstColumn="0" w:lastColumn="0" w:oddVBand="0" w:evenVBand="0" w:oddHBand="0" w:evenHBand="1" w:firstRowFirstColumn="0" w:firstRowLastColumn="0" w:lastRowFirstColumn="0" w:lastRowLastColumn="0"/>
              <w:rPr>
                <w:sz w:val="18"/>
              </w:rPr>
            </w:pPr>
          </w:p>
        </w:tc>
      </w:tr>
    </w:tbl>
    <w:p w14:paraId="3CF3DC95" w14:textId="7262037D" w:rsidR="00053F45" w:rsidRDefault="00053F45" w:rsidP="007E3AE8">
      <w:pPr>
        <w:jc w:val="both"/>
      </w:pPr>
    </w:p>
    <w:p w14:paraId="7EA42D73" w14:textId="77777777" w:rsidR="007E3AE8" w:rsidRDefault="007E3AE8" w:rsidP="007E3AE8">
      <w:pPr>
        <w:jc w:val="both"/>
      </w:pPr>
    </w:p>
    <w:p w14:paraId="7B709FFE" w14:textId="77777777" w:rsidR="007E3AE8" w:rsidRDefault="007E3AE8" w:rsidP="005E7D2F">
      <w:pPr>
        <w:pStyle w:val="Titre6"/>
      </w:pPr>
      <w:r>
        <w:t>Hébergement</w:t>
      </w:r>
    </w:p>
    <w:tbl>
      <w:tblPr>
        <w:tblW w:w="10195" w:type="dxa"/>
        <w:tblLayout w:type="fixed"/>
        <w:tblCellMar>
          <w:left w:w="10" w:type="dxa"/>
          <w:right w:w="10" w:type="dxa"/>
        </w:tblCellMar>
        <w:tblLook w:val="0000" w:firstRow="0" w:lastRow="0" w:firstColumn="0" w:lastColumn="0" w:noHBand="0" w:noVBand="0"/>
      </w:tblPr>
      <w:tblGrid>
        <w:gridCol w:w="3539"/>
        <w:gridCol w:w="2817"/>
        <w:gridCol w:w="3839"/>
      </w:tblGrid>
      <w:tr w:rsidR="007E3AE8" w14:paraId="625E7FB9" w14:textId="77777777" w:rsidTr="00E23D8E">
        <w:trPr>
          <w:trHeight w:val="454"/>
          <w:tblHeader/>
        </w:trPr>
        <w:tc>
          <w:tcPr>
            <w:tcW w:w="3539" w:type="dxa"/>
            <w:vMerge w:val="restart"/>
            <w:tcBorders>
              <w:top w:val="single" w:sz="18" w:space="0" w:color="083575"/>
              <w:left w:val="single" w:sz="18" w:space="0" w:color="083575"/>
              <w:right w:val="single" w:sz="12" w:space="0" w:color="FFFFFF"/>
            </w:tcBorders>
            <w:shd w:val="clear" w:color="auto" w:fill="083575"/>
            <w:tcMar>
              <w:top w:w="0" w:type="dxa"/>
              <w:left w:w="108" w:type="dxa"/>
              <w:bottom w:w="0" w:type="dxa"/>
              <w:right w:w="108" w:type="dxa"/>
            </w:tcMar>
            <w:vAlign w:val="center"/>
          </w:tcPr>
          <w:p w14:paraId="2AB6CB63" w14:textId="77777777" w:rsidR="007E3AE8" w:rsidRPr="00E101B0" w:rsidRDefault="007E3AE8" w:rsidP="00E23D8E">
            <w:pPr>
              <w:pStyle w:val="Standard"/>
              <w:jc w:val="center"/>
              <w:rPr>
                <w:b/>
                <w:bCs/>
                <w:smallCaps/>
                <w:color w:val="FFFFFF"/>
              </w:rPr>
            </w:pPr>
            <w:r w:rsidRPr="00E101B0">
              <w:rPr>
                <w:b/>
                <w:bCs/>
                <w:smallCaps/>
                <w:color w:val="FFFFFF"/>
              </w:rPr>
              <w:t>SPECIFICATION</w:t>
            </w:r>
          </w:p>
          <w:p w14:paraId="41A54F09" w14:textId="77777777" w:rsidR="007E3AE8" w:rsidRDefault="007E3AE8" w:rsidP="00E23D8E">
            <w:pPr>
              <w:pStyle w:val="Standard"/>
              <w:jc w:val="center"/>
              <w:rPr>
                <w:b/>
                <w:bCs/>
                <w:color w:val="FFFFFF"/>
              </w:rPr>
            </w:pPr>
            <w:r w:rsidRPr="00E101B0">
              <w:rPr>
                <w:b/>
                <w:bCs/>
                <w:smallCaps/>
                <w:color w:val="FFFFFF"/>
                <w:sz w:val="16"/>
              </w:rPr>
              <w:t>site (AP-HP) &amp; cloud</w:t>
            </w:r>
          </w:p>
        </w:tc>
        <w:tc>
          <w:tcPr>
            <w:tcW w:w="2817" w:type="dxa"/>
            <w:tcBorders>
              <w:top w:val="single" w:sz="18" w:space="0" w:color="083575"/>
              <w:left w:val="single" w:sz="12" w:space="0" w:color="FFFFFF"/>
              <w:right w:val="single" w:sz="12" w:space="0" w:color="FFFFFF"/>
            </w:tcBorders>
            <w:shd w:val="clear" w:color="auto" w:fill="083575"/>
            <w:tcMar>
              <w:top w:w="0" w:type="dxa"/>
              <w:left w:w="108" w:type="dxa"/>
              <w:bottom w:w="0" w:type="dxa"/>
              <w:right w:w="108" w:type="dxa"/>
            </w:tcMar>
            <w:vAlign w:val="center"/>
          </w:tcPr>
          <w:p w14:paraId="7DD5DD57" w14:textId="77777777" w:rsidR="007E3AE8" w:rsidRDefault="007E3AE8" w:rsidP="00E23D8E">
            <w:pPr>
              <w:pStyle w:val="Standard"/>
              <w:jc w:val="center"/>
              <w:rPr>
                <w:b/>
                <w:bCs/>
                <w:color w:val="FFFFFF"/>
              </w:rPr>
            </w:pPr>
            <w:r>
              <w:rPr>
                <w:b/>
                <w:bCs/>
                <w:color w:val="FFFFFF"/>
              </w:rPr>
              <w:t>HEBERGEMENT AP-HP</w:t>
            </w:r>
          </w:p>
        </w:tc>
        <w:tc>
          <w:tcPr>
            <w:tcW w:w="3839" w:type="dxa"/>
            <w:tcBorders>
              <w:top w:val="single" w:sz="18" w:space="0" w:color="083575"/>
              <w:left w:val="single" w:sz="12" w:space="0" w:color="FFFFFF"/>
              <w:right w:val="single" w:sz="18" w:space="0" w:color="083575"/>
            </w:tcBorders>
            <w:shd w:val="clear" w:color="auto" w:fill="083575"/>
            <w:tcMar>
              <w:top w:w="0" w:type="dxa"/>
              <w:left w:w="108" w:type="dxa"/>
              <w:bottom w:w="0" w:type="dxa"/>
              <w:right w:w="108" w:type="dxa"/>
            </w:tcMar>
            <w:vAlign w:val="center"/>
          </w:tcPr>
          <w:p w14:paraId="109940FA" w14:textId="77777777" w:rsidR="007E3AE8" w:rsidRDefault="007E3AE8" w:rsidP="00E23D8E">
            <w:pPr>
              <w:pStyle w:val="Standard"/>
              <w:jc w:val="center"/>
              <w:rPr>
                <w:b/>
                <w:bCs/>
                <w:color w:val="FFFFFF"/>
              </w:rPr>
            </w:pPr>
            <w:r>
              <w:rPr>
                <w:b/>
                <w:bCs/>
                <w:color w:val="FFFFFF"/>
              </w:rPr>
              <w:t>CLOUD</w:t>
            </w:r>
          </w:p>
        </w:tc>
      </w:tr>
      <w:tr w:rsidR="007E3AE8" w14:paraId="635E4647" w14:textId="77777777" w:rsidTr="00E23D8E">
        <w:trPr>
          <w:trHeight w:val="340"/>
          <w:tblHeader/>
        </w:trPr>
        <w:tc>
          <w:tcPr>
            <w:tcW w:w="3539" w:type="dxa"/>
            <w:vMerge/>
            <w:tcBorders>
              <w:left w:val="single" w:sz="18" w:space="0" w:color="083575"/>
              <w:right w:val="single" w:sz="18" w:space="0" w:color="083575"/>
            </w:tcBorders>
            <w:shd w:val="clear" w:color="auto" w:fill="083575"/>
            <w:tcMar>
              <w:top w:w="0" w:type="dxa"/>
              <w:left w:w="108" w:type="dxa"/>
              <w:bottom w:w="0" w:type="dxa"/>
              <w:right w:w="108" w:type="dxa"/>
            </w:tcMar>
            <w:vAlign w:val="center"/>
          </w:tcPr>
          <w:p w14:paraId="5E56D24B" w14:textId="77777777" w:rsidR="007E3AE8" w:rsidRDefault="007E3AE8" w:rsidP="00E23D8E">
            <w:pPr>
              <w:pStyle w:val="Standard"/>
              <w:jc w:val="left"/>
              <w:rPr>
                <w:b/>
                <w:bCs/>
                <w:color w:val="FFFFFF"/>
              </w:rPr>
            </w:pPr>
          </w:p>
        </w:tc>
        <w:tc>
          <w:tcPr>
            <w:tcW w:w="2817" w:type="dxa"/>
            <w:tcBorders>
              <w:left w:val="single" w:sz="18"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43CE6B47" w14:textId="3F50FFEE" w:rsidR="007E3AE8" w:rsidRDefault="00EE2FC7" w:rsidP="00E23D8E">
            <w:pPr>
              <w:pStyle w:val="Standard"/>
              <w:jc w:val="center"/>
            </w:pPr>
            <w:sdt>
              <w:sdtPr>
                <w:rPr>
                  <w:szCs w:val="18"/>
                </w:rPr>
                <w:id w:val="2071229179"/>
                <w15:appearance w15:val="hidden"/>
                <w14:checkbox>
                  <w14:checked w14:val="0"/>
                  <w14:checkedState w14:val="00FE" w14:font="Wingdings"/>
                  <w14:uncheckedState w14:val="006F" w14:font="Wingdings"/>
                </w14:checkbox>
              </w:sdtPr>
              <w:sdtContent>
                <w:r w:rsidR="00D52A5C">
                  <w:rPr>
                    <w:szCs w:val="18"/>
                  </w:rPr>
                  <w:sym w:font="Wingdings" w:char="F06F"/>
                </w:r>
              </w:sdtContent>
            </w:sdt>
          </w:p>
        </w:tc>
        <w:tc>
          <w:tcPr>
            <w:tcW w:w="3839" w:type="dxa"/>
            <w:tcBorders>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0F64913" w14:textId="77777777" w:rsidR="007E3AE8" w:rsidRDefault="007E3AE8" w:rsidP="00E23D8E">
            <w:pPr>
              <w:pStyle w:val="Standard"/>
              <w:jc w:val="center"/>
            </w:pPr>
            <w:r w:rsidRPr="00327356">
              <w:rPr>
                <w:rFonts w:ascii="Wingdings" w:eastAsia="Wingdings" w:hAnsi="Wingdings" w:cs="Wingdings"/>
                <w:szCs w:val="18"/>
              </w:rPr>
              <w:t></w:t>
            </w:r>
          </w:p>
        </w:tc>
      </w:tr>
      <w:tr w:rsidR="007E3AE8" w14:paraId="0B27CBC2" w14:textId="77777777" w:rsidTr="00E23D8E">
        <w:trPr>
          <w:trHeight w:val="445"/>
          <w:tblHeader/>
        </w:trPr>
        <w:tc>
          <w:tcPr>
            <w:tcW w:w="3539" w:type="dxa"/>
            <w:vMerge/>
            <w:tcBorders>
              <w:left w:val="single" w:sz="18" w:space="0" w:color="083575"/>
              <w:bottom w:val="single" w:sz="18" w:space="0" w:color="083575"/>
              <w:right w:val="single" w:sz="18" w:space="0" w:color="083575"/>
            </w:tcBorders>
            <w:shd w:val="clear" w:color="auto" w:fill="083575"/>
            <w:tcMar>
              <w:top w:w="0" w:type="dxa"/>
              <w:left w:w="108" w:type="dxa"/>
              <w:bottom w:w="0" w:type="dxa"/>
              <w:right w:w="108" w:type="dxa"/>
            </w:tcMar>
          </w:tcPr>
          <w:p w14:paraId="32BAEC9B" w14:textId="77777777" w:rsidR="007E3AE8" w:rsidRPr="00E101B0" w:rsidRDefault="007E3AE8" w:rsidP="00E23D8E">
            <w:pPr>
              <w:pStyle w:val="Standard"/>
              <w:jc w:val="center"/>
              <w:rPr>
                <w:b/>
                <w:bCs/>
                <w:smallCaps/>
                <w:color w:val="FFFFFF"/>
              </w:rPr>
            </w:pPr>
          </w:p>
        </w:tc>
        <w:tc>
          <w:tcPr>
            <w:tcW w:w="2817" w:type="dxa"/>
            <w:tcBorders>
              <w:top w:val="dashed" w:sz="4" w:space="0" w:color="083575"/>
              <w:left w:val="single" w:sz="18"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4813D5D8" w14:textId="7033BAB8" w:rsidR="007E3AE8" w:rsidRPr="00D52A5C" w:rsidRDefault="00EE2FC7" w:rsidP="00E23D8E">
            <w:pPr>
              <w:pStyle w:val="Standard"/>
              <w:jc w:val="left"/>
              <w:rPr>
                <w:smallCaps/>
                <w:sz w:val="18"/>
                <w:szCs w:val="18"/>
              </w:rPr>
            </w:pPr>
            <w:sdt>
              <w:sdtPr>
                <w:rPr>
                  <w:smallCaps/>
                  <w:szCs w:val="18"/>
                </w:rPr>
                <w:id w:val="1564910965"/>
                <w15:appearance w15:val="hidden"/>
                <w14:checkbox>
                  <w14:checked w14:val="0"/>
                  <w14:checkedState w14:val="00FE" w14:font="Wingdings"/>
                  <w14:uncheckedState w14:val="006F" w14:font="Wingdings"/>
                </w14:checkbox>
              </w:sdtPr>
              <w:sdtContent>
                <w:r w:rsidR="00D52A5C" w:rsidRPr="00D52A5C">
                  <w:rPr>
                    <w:smallCaps/>
                    <w:szCs w:val="18"/>
                  </w:rPr>
                  <w:sym w:font="Wingdings" w:char="F06F"/>
                </w:r>
              </w:sdtContent>
            </w:sdt>
            <w:r w:rsidR="007E3AE8" w:rsidRPr="00D52A5C">
              <w:rPr>
                <w:smallCaps/>
                <w:sz w:val="18"/>
                <w:szCs w:val="18"/>
              </w:rPr>
              <w:t xml:space="preserve"> </w:t>
            </w:r>
            <w:r w:rsidR="007E3AE8">
              <w:rPr>
                <w:smallCaps/>
                <w:sz w:val="18"/>
                <w:szCs w:val="18"/>
              </w:rPr>
              <w:t>Principal</w:t>
            </w:r>
          </w:p>
          <w:p w14:paraId="3BFF89A6" w14:textId="632946AD" w:rsidR="007E3AE8" w:rsidRPr="00D52A5C" w:rsidRDefault="00EE2FC7" w:rsidP="00E23D8E">
            <w:pPr>
              <w:pStyle w:val="Standard"/>
              <w:jc w:val="left"/>
              <w:rPr>
                <w:smallCaps/>
                <w:sz w:val="18"/>
                <w:szCs w:val="18"/>
              </w:rPr>
            </w:pPr>
            <w:sdt>
              <w:sdtPr>
                <w:rPr>
                  <w:smallCaps/>
                  <w:szCs w:val="18"/>
                </w:rPr>
                <w:id w:val="-635795692"/>
                <w15:appearance w15:val="hidden"/>
                <w14:checkbox>
                  <w14:checked w14:val="0"/>
                  <w14:checkedState w14:val="00FE" w14:font="Wingdings"/>
                  <w14:uncheckedState w14:val="006F" w14:font="Wingdings"/>
                </w14:checkbox>
              </w:sdtPr>
              <w:sdtContent>
                <w:r w:rsidR="00D52A5C">
                  <w:rPr>
                    <w:smallCaps/>
                    <w:szCs w:val="18"/>
                  </w:rPr>
                  <w:sym w:font="Wingdings" w:char="F06F"/>
                </w:r>
              </w:sdtContent>
            </w:sdt>
            <w:r w:rsidR="007E3AE8" w:rsidRPr="00D52A5C">
              <w:rPr>
                <w:smallCaps/>
                <w:sz w:val="18"/>
                <w:szCs w:val="18"/>
              </w:rPr>
              <w:t xml:space="preserve"> </w:t>
            </w:r>
            <w:r w:rsidR="00F36985">
              <w:rPr>
                <w:smallCaps/>
                <w:sz w:val="18"/>
                <w:szCs w:val="18"/>
              </w:rPr>
              <w:t>Secours</w:t>
            </w:r>
            <w:r w:rsidR="00F36985" w:rsidRPr="00AC2C79">
              <w:rPr>
                <w:smallCaps/>
                <w:sz w:val="18"/>
                <w:szCs w:val="18"/>
                <w:vertAlign w:val="superscript"/>
              </w:rPr>
              <w:t>[1]</w:t>
            </w:r>
          </w:p>
        </w:tc>
        <w:tc>
          <w:tcPr>
            <w:tcW w:w="3839" w:type="dxa"/>
            <w:tcBorders>
              <w:top w:val="dashed" w:sz="4" w:space="0" w:color="083575"/>
              <w:left w:val="single" w:sz="12" w:space="0" w:color="083575"/>
              <w:bottom w:val="single" w:sz="18" w:space="0" w:color="083575"/>
              <w:right w:val="single" w:sz="18" w:space="0" w:color="083575"/>
            </w:tcBorders>
            <w:shd w:val="clear" w:color="auto" w:fill="FFFFFF"/>
            <w:tcMar>
              <w:top w:w="0" w:type="dxa"/>
              <w:left w:w="108" w:type="dxa"/>
              <w:bottom w:w="0" w:type="dxa"/>
              <w:right w:w="108" w:type="dxa"/>
            </w:tcMar>
            <w:vAlign w:val="center"/>
          </w:tcPr>
          <w:p w14:paraId="55507866" w14:textId="77777777" w:rsidR="007E3AE8" w:rsidRDefault="007E3AE8" w:rsidP="00E23D8E">
            <w:pPr>
              <w:pStyle w:val="Standard"/>
              <w:jc w:val="center"/>
              <w:rPr>
                <w:smallCaps/>
                <w:sz w:val="18"/>
                <w:szCs w:val="18"/>
              </w:rPr>
            </w:pPr>
            <w:r>
              <w:rPr>
                <w:smallCaps/>
                <w:sz w:val="18"/>
                <w:szCs w:val="18"/>
              </w:rPr>
              <w:t>Nom de la solution Cloud</w:t>
            </w:r>
          </w:p>
        </w:tc>
      </w:tr>
    </w:tbl>
    <w:p w14:paraId="78B48489" w14:textId="77777777" w:rsidR="00F36985" w:rsidRPr="00B94F14" w:rsidRDefault="00F36985" w:rsidP="00F36985">
      <w:pPr>
        <w:ind w:left="360"/>
        <w:rPr>
          <w:i/>
          <w:u w:val="single"/>
        </w:rPr>
      </w:pPr>
      <w:r w:rsidRPr="00B94F14">
        <w:rPr>
          <w:b/>
          <w:i/>
          <w:u w:val="single"/>
        </w:rPr>
        <w:t>Notes</w:t>
      </w:r>
      <w:r w:rsidRPr="00B94F14">
        <w:rPr>
          <w:b/>
          <w:i/>
        </w:rPr>
        <w:t> :</w:t>
      </w:r>
    </w:p>
    <w:p w14:paraId="10C077C5" w14:textId="0330FE4D" w:rsidR="007E3AE8" w:rsidRDefault="00F36985" w:rsidP="00F36985">
      <w:pPr>
        <w:ind w:left="360"/>
      </w:pPr>
      <w:r>
        <w:tab/>
      </w:r>
      <w:r w:rsidRPr="00B94F14">
        <w:rPr>
          <w:vertAlign w:val="superscript"/>
        </w:rPr>
        <w:t>[1]</w:t>
      </w:r>
      <w:r>
        <w:t xml:space="preserve"> Composant d’infrastructure de bascule de la solution.</w:t>
      </w:r>
    </w:p>
    <w:p w14:paraId="42BF6D13" w14:textId="77777777" w:rsidR="007E3AE8" w:rsidRDefault="007E3AE8" w:rsidP="007E3AE8"/>
    <w:p w14:paraId="44C847B2" w14:textId="77777777" w:rsidR="007E3AE8" w:rsidRDefault="007E3AE8" w:rsidP="005E7D2F">
      <w:pPr>
        <w:pStyle w:val="Titre6"/>
      </w:pPr>
      <w:r>
        <w:t>Réseau</w:t>
      </w:r>
    </w:p>
    <w:p w14:paraId="527350AE" w14:textId="77777777" w:rsidR="007E3AE8" w:rsidRPr="002A0A19" w:rsidRDefault="007E3AE8" w:rsidP="007E3AE8">
      <w:pPr>
        <w:jc w:val="both"/>
        <w:rPr>
          <w:rFonts w:cstheme="minorHAnsi"/>
          <w:i/>
          <w:color w:val="8F8F8F" w:themeColor="background2" w:themeShade="BF"/>
        </w:rPr>
      </w:pPr>
      <w:r>
        <w:rPr>
          <w:rFonts w:cstheme="minorHAnsi"/>
          <w:i/>
          <w:color w:val="8F8F8F" w:themeColor="background2" w:themeShade="BF"/>
        </w:rPr>
        <w:t xml:space="preserve">L’objectif est de préciser les caractéristiques techniques attendues en terme de réseau :  les interface(s) réseau attendue(s), le débit </w:t>
      </w:r>
      <w:r w:rsidRPr="000A4256">
        <w:rPr>
          <w:rFonts w:cstheme="minorHAnsi"/>
          <w:i/>
          <w:color w:val="8F8F8F" w:themeColor="background2" w:themeShade="BF"/>
        </w:rPr>
        <w:t>attendu</w:t>
      </w:r>
      <w:r>
        <w:rPr>
          <w:rFonts w:cstheme="minorHAnsi"/>
          <w:i/>
          <w:color w:val="8F8F8F" w:themeColor="background2" w:themeShade="BF"/>
        </w:rPr>
        <w:t xml:space="preserve">, le positionnement interne/externe, le VLAN, le </w:t>
      </w:r>
      <w:proofErr w:type="spellStart"/>
      <w:r>
        <w:rPr>
          <w:rFonts w:cstheme="minorHAnsi"/>
          <w:i/>
          <w:color w:val="8F8F8F" w:themeColor="background2" w:themeShade="BF"/>
        </w:rPr>
        <w:t>namespace</w:t>
      </w:r>
      <w:proofErr w:type="spellEnd"/>
      <w:r>
        <w:rPr>
          <w:rFonts w:cstheme="minorHAnsi"/>
          <w:i/>
          <w:color w:val="8F8F8F" w:themeColor="background2" w:themeShade="BF"/>
        </w:rPr>
        <w:t xml:space="preserve"> pour un conteneur, …</w:t>
      </w:r>
    </w:p>
    <w:p w14:paraId="2CEAF4F6" w14:textId="6ECCB5C0" w:rsidR="007E3AE8" w:rsidRDefault="007E3AE8" w:rsidP="007E3AE8"/>
    <w:p w14:paraId="338904A9" w14:textId="77777777" w:rsidR="00167468" w:rsidRDefault="00167468" w:rsidP="00167468"/>
    <w:tbl>
      <w:tblPr>
        <w:tblW w:w="0" w:type="auto"/>
        <w:tblLayout w:type="fixed"/>
        <w:tblCellMar>
          <w:left w:w="10" w:type="dxa"/>
          <w:right w:w="10" w:type="dxa"/>
        </w:tblCellMar>
        <w:tblLook w:val="0600" w:firstRow="0" w:lastRow="0" w:firstColumn="0" w:lastColumn="0" w:noHBand="1" w:noVBand="1"/>
      </w:tblPr>
      <w:tblGrid>
        <w:gridCol w:w="3379"/>
        <w:gridCol w:w="1092"/>
        <w:gridCol w:w="1885"/>
        <w:gridCol w:w="3839"/>
      </w:tblGrid>
      <w:tr w:rsidR="00167468" w14:paraId="3C8EF35A" w14:textId="77777777" w:rsidTr="00B44747">
        <w:trPr>
          <w:trHeight w:val="454"/>
          <w:tblHeader/>
        </w:trPr>
        <w:tc>
          <w:tcPr>
            <w:tcW w:w="10195" w:type="dxa"/>
            <w:gridSpan w:val="4"/>
            <w:tcBorders>
              <w:top w:val="single" w:sz="18" w:space="0" w:color="083575"/>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2A8494A6" w14:textId="77777777" w:rsidR="00167468" w:rsidRPr="005C777F" w:rsidRDefault="00167468" w:rsidP="00B44747">
            <w:pPr>
              <w:pStyle w:val="Standard"/>
              <w:spacing w:line="180" w:lineRule="exact"/>
              <w:jc w:val="center"/>
              <w:rPr>
                <w:b/>
                <w:bCs/>
                <w:smallCaps/>
                <w:color w:val="FFFFFF"/>
              </w:rPr>
            </w:pPr>
            <w:r w:rsidRPr="005C777F">
              <w:rPr>
                <w:b/>
                <w:bCs/>
                <w:smallCaps/>
                <w:color w:val="FFFFFF"/>
              </w:rPr>
              <w:t>CARACTERISTIQUES</w:t>
            </w:r>
          </w:p>
          <w:p w14:paraId="3B476232" w14:textId="77777777" w:rsidR="00167468" w:rsidRDefault="00167468" w:rsidP="00B44747">
            <w:pPr>
              <w:pStyle w:val="Standard"/>
              <w:spacing w:line="180" w:lineRule="exact"/>
              <w:jc w:val="center"/>
              <w:rPr>
                <w:b/>
                <w:bCs/>
                <w:color w:val="FFFFFF"/>
              </w:rPr>
            </w:pPr>
            <w:r w:rsidRPr="005C777F">
              <w:rPr>
                <w:b/>
                <w:bCs/>
                <w:smallCaps/>
                <w:color w:val="FFFFFF"/>
                <w:sz w:val="16"/>
              </w:rPr>
              <w:t>Interfaces &amp; débit</w:t>
            </w:r>
          </w:p>
        </w:tc>
      </w:tr>
      <w:tr w:rsidR="00167468" w:rsidRPr="002A01DF" w14:paraId="6866DCFE" w14:textId="77777777" w:rsidTr="00B44747">
        <w:trPr>
          <w:trHeight w:val="454"/>
          <w:tblHeader/>
        </w:trPr>
        <w:tc>
          <w:tcPr>
            <w:tcW w:w="3379" w:type="dxa"/>
            <w:tcBorders>
              <w:top w:val="single" w:sz="12" w:space="0" w:color="FFFFFF" w:themeColor="background1"/>
              <w:left w:val="single" w:sz="18" w:space="0" w:color="083575"/>
              <w:bottom w:val="single" w:sz="12" w:space="0" w:color="FFFFFF" w:themeColor="background1"/>
              <w:right w:val="single" w:sz="12" w:space="0" w:color="FFFFFF"/>
            </w:tcBorders>
            <w:shd w:val="clear" w:color="auto" w:fill="083575"/>
            <w:tcMar>
              <w:top w:w="0" w:type="dxa"/>
              <w:left w:w="108" w:type="dxa"/>
              <w:bottom w:w="0" w:type="dxa"/>
              <w:right w:w="108" w:type="dxa"/>
            </w:tcMar>
            <w:vAlign w:val="center"/>
          </w:tcPr>
          <w:p w14:paraId="531A9FB5" w14:textId="77777777" w:rsidR="00167468" w:rsidRPr="002A01DF" w:rsidRDefault="00167468" w:rsidP="00B44747">
            <w:pPr>
              <w:pStyle w:val="Standard"/>
              <w:jc w:val="center"/>
              <w:rPr>
                <w:b/>
                <w:bCs/>
                <w:color w:val="FFFFFF"/>
                <w:sz w:val="18"/>
              </w:rPr>
            </w:pPr>
            <w:r w:rsidRPr="002A01DF">
              <w:rPr>
                <w:b/>
                <w:bCs/>
                <w:color w:val="FFFFFF"/>
                <w:sz w:val="18"/>
              </w:rPr>
              <w:t>INTERFACE</w:t>
            </w:r>
          </w:p>
        </w:tc>
        <w:tc>
          <w:tcPr>
            <w:tcW w:w="1092" w:type="dxa"/>
            <w:tcBorders>
              <w:top w:val="single" w:sz="12" w:space="0" w:color="FFFFFF" w:themeColor="background1"/>
              <w:left w:val="single" w:sz="12" w:space="0" w:color="FFFFFF"/>
              <w:bottom w:val="single" w:sz="18" w:space="0" w:color="083575"/>
              <w:right w:val="single" w:sz="12" w:space="0" w:color="FFFFFF"/>
            </w:tcBorders>
            <w:shd w:val="clear" w:color="auto" w:fill="083575"/>
            <w:tcMar>
              <w:top w:w="0" w:type="dxa"/>
              <w:left w:w="108" w:type="dxa"/>
              <w:bottom w:w="0" w:type="dxa"/>
              <w:right w:w="108" w:type="dxa"/>
            </w:tcMar>
            <w:vAlign w:val="center"/>
          </w:tcPr>
          <w:p w14:paraId="3F6DBEB1" w14:textId="77777777" w:rsidR="00167468" w:rsidRPr="002A01DF" w:rsidRDefault="00167468" w:rsidP="00B44747">
            <w:pPr>
              <w:pStyle w:val="Standard"/>
              <w:ind w:left="-99" w:right="-120"/>
              <w:jc w:val="center"/>
              <w:rPr>
                <w:b/>
                <w:bCs/>
                <w:color w:val="FFFFFF"/>
                <w:sz w:val="18"/>
              </w:rPr>
            </w:pPr>
            <w:r w:rsidRPr="002A01DF">
              <w:rPr>
                <w:b/>
                <w:bCs/>
                <w:color w:val="FFFFFF"/>
                <w:sz w:val="18"/>
              </w:rPr>
              <w:t>BESOIN</w:t>
            </w:r>
          </w:p>
        </w:tc>
        <w:tc>
          <w:tcPr>
            <w:tcW w:w="1885" w:type="dxa"/>
            <w:tcBorders>
              <w:top w:val="single" w:sz="12" w:space="0" w:color="FFFFFF" w:themeColor="background1"/>
              <w:left w:val="single" w:sz="12" w:space="0" w:color="FFFFFF"/>
              <w:bottom w:val="single" w:sz="18" w:space="0" w:color="083575"/>
              <w:right w:val="single" w:sz="12" w:space="0" w:color="FFFFFF" w:themeColor="background1"/>
            </w:tcBorders>
            <w:shd w:val="clear" w:color="auto" w:fill="083575"/>
            <w:tcMar>
              <w:top w:w="0" w:type="dxa"/>
              <w:left w:w="108" w:type="dxa"/>
              <w:bottom w:w="0" w:type="dxa"/>
              <w:right w:w="108" w:type="dxa"/>
            </w:tcMar>
            <w:vAlign w:val="bottom"/>
          </w:tcPr>
          <w:p w14:paraId="70396144" w14:textId="77777777" w:rsidR="00167468" w:rsidRDefault="00167468" w:rsidP="00B44747">
            <w:pPr>
              <w:pStyle w:val="Standard"/>
              <w:spacing w:line="180" w:lineRule="exact"/>
              <w:jc w:val="center"/>
              <w:rPr>
                <w:b/>
                <w:bCs/>
                <w:color w:val="FFFFFF"/>
                <w:sz w:val="18"/>
              </w:rPr>
            </w:pPr>
            <w:r w:rsidRPr="002A01DF">
              <w:rPr>
                <w:b/>
                <w:bCs/>
                <w:color w:val="FFFFFF"/>
                <w:sz w:val="18"/>
              </w:rPr>
              <w:t>DÉBIT MINIMAL</w:t>
            </w:r>
          </w:p>
          <w:p w14:paraId="64556D27" w14:textId="77777777" w:rsidR="00167468" w:rsidRPr="002A01DF" w:rsidRDefault="00167468" w:rsidP="00B44747">
            <w:pPr>
              <w:pStyle w:val="Standard"/>
              <w:spacing w:line="180" w:lineRule="exact"/>
              <w:jc w:val="center"/>
              <w:rPr>
                <w:b/>
                <w:bCs/>
                <w:color w:val="FFFFFF"/>
                <w:sz w:val="18"/>
              </w:rPr>
            </w:pPr>
            <w:r w:rsidRPr="0074488C">
              <w:rPr>
                <w:b/>
                <w:bCs/>
                <w:color w:val="FFFFFF"/>
                <w:sz w:val="14"/>
              </w:rPr>
              <w:t>(Gb/s)</w:t>
            </w:r>
          </w:p>
        </w:tc>
        <w:tc>
          <w:tcPr>
            <w:tcW w:w="3839" w:type="dxa"/>
            <w:tcBorders>
              <w:top w:val="single" w:sz="12" w:space="0" w:color="FFFFFF" w:themeColor="background1"/>
              <w:left w:val="single" w:sz="12" w:space="0" w:color="FFFFFF" w:themeColor="background1"/>
              <w:bottom w:val="single" w:sz="18" w:space="0" w:color="083575"/>
              <w:right w:val="single" w:sz="18" w:space="0" w:color="083575"/>
            </w:tcBorders>
            <w:shd w:val="clear" w:color="auto" w:fill="083575"/>
            <w:vAlign w:val="center"/>
          </w:tcPr>
          <w:p w14:paraId="3C497052" w14:textId="77777777" w:rsidR="00167468" w:rsidRPr="002A01DF" w:rsidRDefault="00167468" w:rsidP="00B44747">
            <w:pPr>
              <w:pStyle w:val="Standard"/>
              <w:spacing w:line="180" w:lineRule="exact"/>
              <w:jc w:val="center"/>
              <w:rPr>
                <w:b/>
                <w:bCs/>
                <w:color w:val="FFFFFF"/>
                <w:sz w:val="18"/>
              </w:rPr>
            </w:pPr>
            <w:r>
              <w:rPr>
                <w:b/>
                <w:bCs/>
                <w:color w:val="FFFFFF"/>
                <w:sz w:val="18"/>
              </w:rPr>
              <w:t>SPECIFICITES SUPPLEMENTAIRES</w:t>
            </w:r>
          </w:p>
        </w:tc>
      </w:tr>
      <w:tr w:rsidR="00167468" w14:paraId="1A54C85D" w14:textId="77777777" w:rsidTr="00B44747">
        <w:trPr>
          <w:trHeight w:val="454"/>
        </w:trPr>
        <w:tc>
          <w:tcPr>
            <w:tcW w:w="3379"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D38E8FE" w14:textId="77777777" w:rsidR="00167468" w:rsidRDefault="00167468" w:rsidP="00B44747">
            <w:pPr>
              <w:pStyle w:val="Standard"/>
              <w:jc w:val="left"/>
              <w:rPr>
                <w:b/>
                <w:bCs/>
                <w:smallCaps/>
                <w:color w:val="FFFFFF"/>
                <w:sz w:val="18"/>
              </w:rPr>
            </w:pPr>
            <w:r>
              <w:rPr>
                <w:b/>
                <w:bCs/>
                <w:smallCaps/>
                <w:color w:val="FFFFFF"/>
                <w:sz w:val="18"/>
              </w:rPr>
              <w:t>Interface réseau métier (BBS)</w:t>
            </w:r>
          </w:p>
        </w:tc>
        <w:tc>
          <w:tcPr>
            <w:tcW w:w="1092"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1B4F479F" w14:textId="77777777" w:rsidR="00167468" w:rsidRDefault="00EE2FC7" w:rsidP="00B44747">
            <w:pPr>
              <w:pStyle w:val="Standard"/>
              <w:jc w:val="center"/>
            </w:pPr>
            <w:sdt>
              <w:sdtPr>
                <w:rPr>
                  <w:szCs w:val="18"/>
                </w:rPr>
                <w:id w:val="-768077991"/>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single" w:sz="18"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4B7B4F17" w14:textId="77777777" w:rsidR="00167468" w:rsidRPr="005E7D2F" w:rsidRDefault="00167468" w:rsidP="00B44747">
            <w:pPr>
              <w:pStyle w:val="Standard"/>
              <w:jc w:val="center"/>
              <w:rPr>
                <w:sz w:val="18"/>
              </w:rPr>
            </w:pPr>
          </w:p>
        </w:tc>
        <w:tc>
          <w:tcPr>
            <w:tcW w:w="3839" w:type="dxa"/>
            <w:tcBorders>
              <w:top w:val="single" w:sz="18" w:space="0" w:color="083575"/>
              <w:left w:val="single" w:sz="12" w:space="0" w:color="083575"/>
              <w:bottom w:val="dashed" w:sz="4" w:space="0" w:color="083575"/>
              <w:right w:val="single" w:sz="18" w:space="0" w:color="083575"/>
            </w:tcBorders>
            <w:shd w:val="clear" w:color="auto" w:fill="FFFFFF"/>
            <w:vAlign w:val="center"/>
          </w:tcPr>
          <w:p w14:paraId="54960543" w14:textId="77777777" w:rsidR="00167468" w:rsidRPr="005E7D2F" w:rsidRDefault="00167468" w:rsidP="00B44747">
            <w:pPr>
              <w:pStyle w:val="Standard"/>
              <w:jc w:val="left"/>
              <w:rPr>
                <w:sz w:val="18"/>
              </w:rPr>
            </w:pPr>
          </w:p>
        </w:tc>
      </w:tr>
      <w:tr w:rsidR="00167468" w14:paraId="2C5C60A4"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1975647" w14:textId="77777777" w:rsidR="00167468" w:rsidRDefault="00167468" w:rsidP="00B44747">
            <w:pPr>
              <w:pStyle w:val="Standard"/>
              <w:jc w:val="left"/>
              <w:rPr>
                <w:b/>
                <w:bCs/>
                <w:smallCaps/>
                <w:color w:val="FFFFFF"/>
                <w:sz w:val="18"/>
              </w:rPr>
            </w:pPr>
            <w:r>
              <w:rPr>
                <w:b/>
                <w:bCs/>
                <w:smallCaps/>
                <w:color w:val="FFFFFF"/>
                <w:sz w:val="18"/>
              </w:rPr>
              <w:t>Interface réseau infrastructure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65D5A800" w14:textId="77777777" w:rsidR="00167468" w:rsidRDefault="00EE2FC7" w:rsidP="00B44747">
            <w:pPr>
              <w:pStyle w:val="Standard"/>
              <w:jc w:val="center"/>
            </w:pPr>
            <w:sdt>
              <w:sdtPr>
                <w:rPr>
                  <w:szCs w:val="18"/>
                </w:rPr>
                <w:id w:val="84270749"/>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509AE968"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61F919B7" w14:textId="77777777" w:rsidR="00167468" w:rsidRPr="005E7D2F" w:rsidRDefault="00167468" w:rsidP="00B44747">
            <w:pPr>
              <w:pStyle w:val="Standard"/>
              <w:jc w:val="left"/>
              <w:rPr>
                <w:sz w:val="18"/>
              </w:rPr>
            </w:pPr>
          </w:p>
        </w:tc>
      </w:tr>
      <w:tr w:rsidR="00167468" w14:paraId="3A054647" w14:textId="77777777" w:rsidTr="00B44747">
        <w:trPr>
          <w:trHeight w:val="454"/>
        </w:trPr>
        <w:tc>
          <w:tcPr>
            <w:tcW w:w="337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EF44147" w14:textId="77777777" w:rsidR="00167468" w:rsidRDefault="00167468" w:rsidP="00B44747">
            <w:pPr>
              <w:pStyle w:val="Standard"/>
              <w:jc w:val="left"/>
              <w:rPr>
                <w:b/>
                <w:bCs/>
                <w:smallCaps/>
                <w:color w:val="FFFFFF"/>
                <w:sz w:val="18"/>
              </w:rPr>
            </w:pPr>
            <w:r>
              <w:rPr>
                <w:b/>
                <w:bCs/>
                <w:smallCaps/>
                <w:color w:val="FFFFFF"/>
                <w:sz w:val="18"/>
              </w:rPr>
              <w:t>Interface réseau sauvegarde</w:t>
            </w:r>
          </w:p>
        </w:tc>
        <w:tc>
          <w:tcPr>
            <w:tcW w:w="1092"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2B79287F" w14:textId="77777777" w:rsidR="00167468" w:rsidRDefault="00EE2FC7" w:rsidP="00B44747">
            <w:pPr>
              <w:pStyle w:val="Standard"/>
              <w:jc w:val="center"/>
            </w:pPr>
            <w:sdt>
              <w:sdtPr>
                <w:rPr>
                  <w:szCs w:val="18"/>
                </w:rPr>
                <w:id w:val="-1675253768"/>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dashed" w:sz="4" w:space="0" w:color="083575"/>
              <w:right w:val="single" w:sz="12" w:space="0" w:color="083575"/>
            </w:tcBorders>
            <w:shd w:val="clear" w:color="auto" w:fill="FFFFFF"/>
            <w:tcMar>
              <w:top w:w="0" w:type="dxa"/>
              <w:left w:w="108" w:type="dxa"/>
              <w:bottom w:w="0" w:type="dxa"/>
              <w:right w:w="108" w:type="dxa"/>
            </w:tcMar>
            <w:vAlign w:val="center"/>
          </w:tcPr>
          <w:p w14:paraId="62135299"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dashed" w:sz="4" w:space="0" w:color="083575"/>
              <w:right w:val="single" w:sz="18" w:space="0" w:color="083575"/>
            </w:tcBorders>
            <w:shd w:val="clear" w:color="auto" w:fill="FFFFFF"/>
            <w:vAlign w:val="center"/>
          </w:tcPr>
          <w:p w14:paraId="1A5495D8" w14:textId="77777777" w:rsidR="00167468" w:rsidRPr="005E7D2F" w:rsidRDefault="00167468" w:rsidP="00B44747">
            <w:pPr>
              <w:pStyle w:val="Standard"/>
              <w:jc w:val="left"/>
              <w:rPr>
                <w:sz w:val="18"/>
              </w:rPr>
            </w:pPr>
          </w:p>
        </w:tc>
      </w:tr>
      <w:tr w:rsidR="00167468" w14:paraId="5D67AECB" w14:textId="77777777" w:rsidTr="00B44747">
        <w:trPr>
          <w:trHeight w:val="454"/>
        </w:trPr>
        <w:tc>
          <w:tcPr>
            <w:tcW w:w="3379" w:type="dxa"/>
            <w:tcBorders>
              <w:top w:val="dashed" w:sz="4" w:space="0" w:color="083575"/>
              <w:left w:val="single" w:sz="18" w:space="0" w:color="083575"/>
              <w:bottom w:val="single" w:sz="18" w:space="0" w:color="083575"/>
              <w:right w:val="single" w:sz="12" w:space="0" w:color="083575"/>
            </w:tcBorders>
            <w:shd w:val="clear" w:color="auto" w:fill="083575"/>
            <w:tcMar>
              <w:top w:w="0" w:type="dxa"/>
              <w:left w:w="108" w:type="dxa"/>
              <w:bottom w:w="0" w:type="dxa"/>
              <w:right w:w="108" w:type="dxa"/>
            </w:tcMar>
            <w:vAlign w:val="center"/>
          </w:tcPr>
          <w:p w14:paraId="7765DE37" w14:textId="77777777" w:rsidR="00167468" w:rsidRDefault="00167468" w:rsidP="00B44747">
            <w:pPr>
              <w:pStyle w:val="Standard"/>
              <w:jc w:val="left"/>
              <w:rPr>
                <w:b/>
                <w:bCs/>
                <w:smallCaps/>
                <w:color w:val="FFFFFF"/>
                <w:sz w:val="18"/>
              </w:rPr>
            </w:pPr>
            <w:r>
              <w:rPr>
                <w:b/>
                <w:bCs/>
                <w:smallCaps/>
                <w:color w:val="FFFFFF"/>
                <w:sz w:val="18"/>
              </w:rPr>
              <w:t>Interface réseau administration</w:t>
            </w:r>
          </w:p>
        </w:tc>
        <w:tc>
          <w:tcPr>
            <w:tcW w:w="1092"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1A0AEEAD" w14:textId="77777777" w:rsidR="00167468" w:rsidRDefault="00EE2FC7" w:rsidP="00B44747">
            <w:pPr>
              <w:pStyle w:val="Standard"/>
              <w:jc w:val="center"/>
            </w:pPr>
            <w:sdt>
              <w:sdtPr>
                <w:rPr>
                  <w:szCs w:val="18"/>
                </w:rPr>
                <w:id w:val="1218244286"/>
                <w15:appearance w15:val="hidden"/>
                <w14:checkbox>
                  <w14:checked w14:val="0"/>
                  <w14:checkedState w14:val="00FE" w14:font="Wingdings"/>
                  <w14:uncheckedState w14:val="006F" w14:font="Wingdings"/>
                </w14:checkbox>
              </w:sdtPr>
              <w:sdtContent>
                <w:r w:rsidR="00167468">
                  <w:rPr>
                    <w:szCs w:val="18"/>
                  </w:rPr>
                  <w:sym w:font="Wingdings" w:char="F06F"/>
                </w:r>
              </w:sdtContent>
            </w:sdt>
          </w:p>
        </w:tc>
        <w:tc>
          <w:tcPr>
            <w:tcW w:w="1885" w:type="dxa"/>
            <w:tcBorders>
              <w:top w:val="dashed" w:sz="4" w:space="0" w:color="083575"/>
              <w:left w:val="single" w:sz="12" w:space="0" w:color="083575"/>
              <w:bottom w:val="single" w:sz="18" w:space="0" w:color="083575"/>
              <w:right w:val="single" w:sz="12" w:space="0" w:color="083575"/>
            </w:tcBorders>
            <w:shd w:val="clear" w:color="auto" w:fill="FFFFFF"/>
            <w:tcMar>
              <w:top w:w="0" w:type="dxa"/>
              <w:left w:w="108" w:type="dxa"/>
              <w:bottom w:w="0" w:type="dxa"/>
              <w:right w:w="108" w:type="dxa"/>
            </w:tcMar>
            <w:vAlign w:val="center"/>
          </w:tcPr>
          <w:p w14:paraId="30731EB7" w14:textId="77777777" w:rsidR="00167468" w:rsidRPr="005E7D2F" w:rsidRDefault="00167468" w:rsidP="00B44747">
            <w:pPr>
              <w:pStyle w:val="Standard"/>
              <w:jc w:val="center"/>
              <w:rPr>
                <w:sz w:val="18"/>
              </w:rPr>
            </w:pPr>
          </w:p>
        </w:tc>
        <w:tc>
          <w:tcPr>
            <w:tcW w:w="3839" w:type="dxa"/>
            <w:tcBorders>
              <w:top w:val="dashed" w:sz="4" w:space="0" w:color="083575"/>
              <w:left w:val="single" w:sz="12" w:space="0" w:color="083575"/>
              <w:bottom w:val="single" w:sz="18" w:space="0" w:color="083575"/>
              <w:right w:val="single" w:sz="18" w:space="0" w:color="083575"/>
            </w:tcBorders>
            <w:shd w:val="clear" w:color="auto" w:fill="FFFFFF"/>
            <w:vAlign w:val="center"/>
          </w:tcPr>
          <w:p w14:paraId="4B6E3157" w14:textId="77777777" w:rsidR="00167468" w:rsidRPr="005E7D2F" w:rsidRDefault="00167468" w:rsidP="00B44747">
            <w:pPr>
              <w:pStyle w:val="Standard"/>
              <w:jc w:val="left"/>
              <w:rPr>
                <w:sz w:val="18"/>
              </w:rPr>
            </w:pPr>
          </w:p>
        </w:tc>
      </w:tr>
    </w:tbl>
    <w:p w14:paraId="6DA999EE" w14:textId="77777777" w:rsidR="00167468" w:rsidRDefault="00167468" w:rsidP="00167468"/>
    <w:p w14:paraId="7971203E" w14:textId="77777777" w:rsidR="007E3AE8" w:rsidRDefault="007E3AE8" w:rsidP="007E3AE8"/>
    <w:tbl>
      <w:tblPr>
        <w:tblStyle w:val="DATStandardLigne"/>
        <w:tblW w:w="10195" w:type="dxa"/>
        <w:tblLayout w:type="fixed"/>
        <w:tblLook w:val="0000" w:firstRow="0" w:lastRow="0" w:firstColumn="0" w:lastColumn="0" w:noHBand="0" w:noVBand="0"/>
      </w:tblPr>
      <w:tblGrid>
        <w:gridCol w:w="2529"/>
        <w:gridCol w:w="1417"/>
        <w:gridCol w:w="6249"/>
      </w:tblGrid>
      <w:tr w:rsidR="007E3AE8" w14:paraId="33CD18BA"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03EEF1A0" w14:textId="77777777" w:rsidR="007E3AE8" w:rsidRDefault="007E3AE8" w:rsidP="00E23D8E">
            <w:pPr>
              <w:pStyle w:val="Standard"/>
              <w:spacing w:line="180" w:lineRule="exact"/>
              <w:jc w:val="center"/>
              <w:rPr>
                <w:b/>
                <w:bCs/>
                <w:color w:val="FFFFFF"/>
              </w:rPr>
            </w:pPr>
            <w:r>
              <w:rPr>
                <w:b/>
                <w:bCs/>
                <w:color w:val="FFFFFF"/>
              </w:rPr>
              <w:t>POSITIONNEMENT</w:t>
            </w:r>
          </w:p>
          <w:p w14:paraId="00B8276C" w14:textId="77777777" w:rsidR="007E3AE8" w:rsidRPr="00D05705" w:rsidRDefault="007E3AE8" w:rsidP="00E23D8E">
            <w:pPr>
              <w:pStyle w:val="Standard"/>
              <w:spacing w:line="180" w:lineRule="exact"/>
              <w:jc w:val="center"/>
              <w:rPr>
                <w:b/>
                <w:bCs/>
                <w:color w:val="FFFFFF"/>
              </w:rPr>
            </w:pPr>
            <w:r w:rsidRPr="00D05705">
              <w:rPr>
                <w:b/>
                <w:bCs/>
                <w:color w:val="FFFFFF"/>
                <w:sz w:val="16"/>
              </w:rPr>
              <w:t>Zone Réseau</w:t>
            </w:r>
          </w:p>
        </w:tc>
      </w:tr>
      <w:tr w:rsidR="007E3AE8" w:rsidRPr="002A01DF" w14:paraId="4771FA13"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3946" w:type="dxa"/>
            <w:gridSpan w:val="2"/>
            <w:tcBorders>
              <w:top w:val="single" w:sz="12" w:space="0" w:color="FFFFFF" w:themeColor="background1"/>
              <w:bottom w:val="single" w:sz="12" w:space="0" w:color="083575" w:themeColor="accent2"/>
              <w:right w:val="single" w:sz="12" w:space="0" w:color="FFFFFF" w:themeColor="background1"/>
            </w:tcBorders>
            <w:shd w:val="clear" w:color="auto" w:fill="083575" w:themeFill="accent2"/>
          </w:tcPr>
          <w:p w14:paraId="5E3A5DC7" w14:textId="77777777" w:rsidR="007E3AE8" w:rsidRPr="002A01DF" w:rsidRDefault="007E3AE8" w:rsidP="00E23D8E">
            <w:pPr>
              <w:pStyle w:val="Standard"/>
              <w:jc w:val="center"/>
              <w:rPr>
                <w:b/>
                <w:bCs/>
                <w:color w:val="FFFFFF"/>
                <w:sz w:val="18"/>
              </w:rPr>
            </w:pPr>
            <w:r w:rsidRPr="002A01DF">
              <w:rPr>
                <w:b/>
                <w:bCs/>
                <w:color w:val="FFFFFF"/>
                <w:sz w:val="18"/>
              </w:rPr>
              <w:t>HÉBERGEMENT AP-HP</w:t>
            </w:r>
          </w:p>
        </w:tc>
        <w:tc>
          <w:tcPr>
            <w:tcW w:w="6249" w:type="dxa"/>
            <w:tcBorders>
              <w:top w:val="single" w:sz="12" w:space="0" w:color="FFFFFF" w:themeColor="background1"/>
              <w:left w:val="single" w:sz="12" w:space="0" w:color="FFFFFF" w:themeColor="background1"/>
              <w:bottom w:val="single" w:sz="12" w:space="0" w:color="083575" w:themeColor="accent2"/>
            </w:tcBorders>
            <w:shd w:val="clear" w:color="auto" w:fill="083575" w:themeFill="accent2"/>
          </w:tcPr>
          <w:p w14:paraId="002C8835" w14:textId="77777777" w:rsidR="007E3AE8" w:rsidRPr="002A01DF" w:rsidRDefault="007E3AE8" w:rsidP="00E23D8E">
            <w:pPr>
              <w:pStyle w:val="Standard"/>
              <w:jc w:val="center"/>
              <w:rPr>
                <w:b/>
                <w:bCs/>
                <w:color w:val="FFFFFF"/>
                <w:sz w:val="18"/>
              </w:rPr>
            </w:pPr>
            <w:r w:rsidRPr="002A01DF">
              <w:rPr>
                <w:b/>
                <w:bCs/>
                <w:color w:val="FFFFFF"/>
                <w:sz w:val="18"/>
              </w:rPr>
              <w:t>CLOUD</w:t>
            </w:r>
          </w:p>
        </w:tc>
      </w:tr>
      <w:tr w:rsidR="007E3AE8" w14:paraId="46BA280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tcW w:w="2529" w:type="dxa"/>
            <w:tcBorders>
              <w:top w:val="single" w:sz="12" w:space="0" w:color="083575" w:themeColor="accent2"/>
              <w:bottom w:val="single" w:sz="18" w:space="0" w:color="083575" w:themeColor="accent2"/>
              <w:right w:val="nil"/>
            </w:tcBorders>
            <w:shd w:val="clear" w:color="auto" w:fill="FFFFFF" w:themeFill="background1"/>
          </w:tcPr>
          <w:p w14:paraId="7A9373CE" w14:textId="77777777" w:rsidR="007E3AE8" w:rsidRPr="00DB7CB5" w:rsidRDefault="00EE2FC7" w:rsidP="00E23D8E">
            <w:pPr>
              <w:pStyle w:val="Standard"/>
              <w:spacing w:line="240" w:lineRule="auto"/>
              <w:jc w:val="left"/>
            </w:pPr>
            <w:sdt>
              <w:sdtPr>
                <w:rPr>
                  <w:szCs w:val="18"/>
                </w:rPr>
                <w:id w:val="573707554"/>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DMZ</w:t>
            </w:r>
          </w:p>
          <w:p w14:paraId="05CEAA50" w14:textId="77777777" w:rsidR="007E3AE8" w:rsidRPr="00DB7CB5" w:rsidRDefault="00EE2FC7" w:rsidP="00E23D8E">
            <w:pPr>
              <w:pStyle w:val="Standard"/>
              <w:spacing w:line="240" w:lineRule="auto"/>
              <w:jc w:val="left"/>
            </w:pPr>
            <w:sdt>
              <w:sdtPr>
                <w:rPr>
                  <w:szCs w:val="18"/>
                </w:rPr>
                <w:id w:val="34479535"/>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Zone privée</w:t>
            </w:r>
          </w:p>
          <w:p w14:paraId="646877EE" w14:textId="77777777" w:rsidR="007E3AE8" w:rsidRPr="00DB7CB5" w:rsidRDefault="00EE2FC7" w:rsidP="00E23D8E">
            <w:pPr>
              <w:pStyle w:val="Standard"/>
              <w:spacing w:line="240" w:lineRule="auto"/>
              <w:jc w:val="left"/>
            </w:pPr>
            <w:sdt>
              <w:sdtPr>
                <w:rPr>
                  <w:szCs w:val="18"/>
                </w:rPr>
                <w:id w:val="30923316"/>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BBS</w:t>
            </w:r>
          </w:p>
        </w:tc>
        <w:tc>
          <w:tcPr>
            <w:tcW w:w="1417" w:type="dxa"/>
            <w:tcBorders>
              <w:top w:val="single" w:sz="12" w:space="0" w:color="083575" w:themeColor="accent2"/>
              <w:left w:val="nil"/>
              <w:bottom w:val="single" w:sz="18" w:space="0" w:color="083575" w:themeColor="accent2"/>
            </w:tcBorders>
          </w:tcPr>
          <w:p w14:paraId="16CDE07F" w14:textId="77777777" w:rsidR="007E3AE8" w:rsidRPr="00DB7CB5" w:rsidRDefault="00EE2FC7" w:rsidP="00E23D8E">
            <w:pPr>
              <w:pStyle w:val="Standard"/>
              <w:spacing w:line="240" w:lineRule="auto"/>
              <w:jc w:val="left"/>
            </w:pPr>
            <w:sdt>
              <w:sdtPr>
                <w:rPr>
                  <w:szCs w:val="18"/>
                </w:rPr>
                <w:id w:val="1551044194"/>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w:t>
            </w:r>
            <w:proofErr w:type="spellStart"/>
            <w:r w:rsidR="007E3AE8" w:rsidRPr="00DB7CB5">
              <w:rPr>
                <w:color w:val="auto"/>
                <w:sz w:val="18"/>
                <w:szCs w:val="18"/>
              </w:rPr>
              <w:t>Elice</w:t>
            </w:r>
            <w:proofErr w:type="spellEnd"/>
          </w:p>
          <w:p w14:paraId="732A255A" w14:textId="77777777" w:rsidR="007E3AE8" w:rsidRPr="00DB7CB5" w:rsidRDefault="00EE2FC7" w:rsidP="00E23D8E">
            <w:pPr>
              <w:pStyle w:val="Standard"/>
              <w:jc w:val="left"/>
            </w:pPr>
            <w:sdt>
              <w:sdtPr>
                <w:rPr>
                  <w:szCs w:val="18"/>
                </w:rPr>
                <w:id w:val="182336953"/>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GH central</w:t>
            </w:r>
          </w:p>
          <w:p w14:paraId="32E7D6E5" w14:textId="77777777" w:rsidR="007E3AE8" w:rsidRPr="00DB7CB5" w:rsidRDefault="00EE2FC7" w:rsidP="00E23D8E">
            <w:pPr>
              <w:pStyle w:val="Standard"/>
              <w:jc w:val="left"/>
            </w:pPr>
            <w:sdt>
              <w:sdtPr>
                <w:rPr>
                  <w:szCs w:val="18"/>
                </w:rPr>
                <w:id w:val="844442986"/>
                <w15:appearance w15:val="hidden"/>
                <w14:checkbox>
                  <w14:checked w14:val="0"/>
                  <w14:checkedState w14:val="00FE" w14:font="Wingdings"/>
                  <w14:uncheckedState w14:val="006F" w14:font="Wingdings"/>
                </w14:checkbox>
              </w:sdtPr>
              <w:sdtContent>
                <w:r w:rsidR="007E3AE8" w:rsidRPr="00DB7CB5">
                  <w:rPr>
                    <w:szCs w:val="18"/>
                  </w:rPr>
                  <w:sym w:font="Wingdings" w:char="F06F"/>
                </w:r>
              </w:sdtContent>
            </w:sdt>
            <w:r w:rsidR="007E3AE8" w:rsidRPr="00DB7CB5">
              <w:rPr>
                <w:color w:val="auto"/>
                <w:sz w:val="18"/>
                <w:szCs w:val="18"/>
              </w:rPr>
              <w:t xml:space="preserve"> GH local</w:t>
            </w:r>
          </w:p>
        </w:tc>
        <w:tc>
          <w:tcPr>
            <w:tcW w:w="6249" w:type="dxa"/>
            <w:tcBorders>
              <w:top w:val="single" w:sz="12" w:space="0" w:color="083575" w:themeColor="accent2"/>
              <w:bottom w:val="single" w:sz="18" w:space="0" w:color="083575" w:themeColor="accent2"/>
            </w:tcBorders>
          </w:tcPr>
          <w:p w14:paraId="032BE9EF" w14:textId="77777777" w:rsidR="007E3AE8" w:rsidRPr="00DB7CB5" w:rsidRDefault="007E3AE8" w:rsidP="00E23D8E">
            <w:pPr>
              <w:pStyle w:val="Standard"/>
              <w:jc w:val="center"/>
              <w:rPr>
                <w:i/>
                <w:color w:val="8F8F8F"/>
                <w:sz w:val="18"/>
                <w:szCs w:val="18"/>
              </w:rPr>
            </w:pPr>
            <w:r w:rsidRPr="00DB7CB5">
              <w:rPr>
                <w:i/>
                <w:color w:val="8F8F8F"/>
                <w:sz w:val="18"/>
                <w:szCs w:val="18"/>
              </w:rPr>
              <w:t xml:space="preserve">Préciser le </w:t>
            </w:r>
            <w:proofErr w:type="spellStart"/>
            <w:r w:rsidRPr="00DB7CB5">
              <w:rPr>
                <w:i/>
                <w:color w:val="8F8F8F"/>
                <w:sz w:val="18"/>
                <w:szCs w:val="18"/>
              </w:rPr>
              <w:t>Spoke</w:t>
            </w:r>
            <w:proofErr w:type="spellEnd"/>
            <w:r w:rsidRPr="00DB7CB5">
              <w:rPr>
                <w:i/>
                <w:color w:val="8F8F8F"/>
                <w:sz w:val="18"/>
                <w:szCs w:val="18"/>
              </w:rPr>
              <w:t xml:space="preserve"> pour le Cloud Azure</w:t>
            </w:r>
          </w:p>
        </w:tc>
      </w:tr>
    </w:tbl>
    <w:p w14:paraId="6E9E62D8" w14:textId="77777777" w:rsidR="007E3AE8" w:rsidRDefault="007E3AE8" w:rsidP="007E3AE8"/>
    <w:p w14:paraId="4D42E231" w14:textId="77777777" w:rsidR="007E3AE8" w:rsidRDefault="007E3AE8" w:rsidP="007E3AE8"/>
    <w:tbl>
      <w:tblPr>
        <w:tblStyle w:val="DATStandardLigne"/>
        <w:tblW w:w="10195" w:type="dxa"/>
        <w:tblLayout w:type="fixed"/>
        <w:tblLook w:val="0000" w:firstRow="0" w:lastRow="0" w:firstColumn="0" w:lastColumn="0" w:noHBand="0" w:noVBand="0"/>
      </w:tblPr>
      <w:tblGrid>
        <w:gridCol w:w="2825"/>
        <w:gridCol w:w="3119"/>
        <w:gridCol w:w="4251"/>
      </w:tblGrid>
      <w:tr w:rsidR="007E3AE8" w14:paraId="415EE405"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gridSpan w:val="3"/>
            <w:tcBorders>
              <w:top w:val="single" w:sz="18" w:space="0" w:color="083575" w:themeColor="accent2"/>
              <w:bottom w:val="single" w:sz="12" w:space="0" w:color="FFFFFF" w:themeColor="background1"/>
            </w:tcBorders>
            <w:shd w:val="clear" w:color="auto" w:fill="083575" w:themeFill="accent2"/>
          </w:tcPr>
          <w:p w14:paraId="19EC5708" w14:textId="77777777" w:rsidR="007E3AE8" w:rsidRDefault="007E3AE8" w:rsidP="00E23D8E">
            <w:pPr>
              <w:pStyle w:val="Standard"/>
              <w:spacing w:line="180" w:lineRule="exact"/>
              <w:jc w:val="center"/>
              <w:rPr>
                <w:b/>
                <w:bCs/>
                <w:color w:val="FFFFFF"/>
              </w:rPr>
            </w:pPr>
            <w:r>
              <w:rPr>
                <w:b/>
                <w:bCs/>
                <w:color w:val="FFFFFF"/>
              </w:rPr>
              <w:t>POSITIONNEMENT</w:t>
            </w:r>
          </w:p>
          <w:p w14:paraId="1AD39098" w14:textId="77777777" w:rsidR="007E3AE8" w:rsidRDefault="007E3AE8" w:rsidP="00E23D8E">
            <w:pPr>
              <w:pStyle w:val="Standard"/>
              <w:spacing w:line="180" w:lineRule="exact"/>
              <w:jc w:val="center"/>
              <w:rPr>
                <w:b/>
                <w:bCs/>
                <w:color w:val="FFFFFF"/>
              </w:rPr>
            </w:pPr>
            <w:r w:rsidRPr="002F0DDC">
              <w:rPr>
                <w:b/>
                <w:bCs/>
                <w:color w:val="FFFFFF"/>
                <w:sz w:val="16"/>
              </w:rPr>
              <w:t>Identification du VLAN pour un hébergement AP-HP</w:t>
            </w:r>
          </w:p>
        </w:tc>
      </w:tr>
      <w:tr w:rsidR="007E3AE8" w:rsidRPr="002A01DF" w14:paraId="41E4A2AF"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2825" w:type="dxa"/>
            <w:tcBorders>
              <w:top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705E749F" w14:textId="77777777" w:rsidR="007E3AE8" w:rsidRPr="002A01DF" w:rsidRDefault="007E3AE8" w:rsidP="00E23D8E">
            <w:pPr>
              <w:pStyle w:val="Standard"/>
              <w:jc w:val="center"/>
              <w:rPr>
                <w:bCs/>
                <w:color w:val="FFFFFF"/>
                <w:sz w:val="18"/>
              </w:rPr>
            </w:pPr>
            <w:r w:rsidRPr="002A01DF">
              <w:rPr>
                <w:b/>
                <w:bCs/>
                <w:color w:val="FFFFFF"/>
                <w:sz w:val="18"/>
              </w:rPr>
              <w:t>ENVIRONNEMENT</w:t>
            </w:r>
          </w:p>
        </w:tc>
        <w:tc>
          <w:tcPr>
            <w:tcW w:w="3119" w:type="dxa"/>
            <w:tcBorders>
              <w:top w:val="single" w:sz="12" w:space="0" w:color="FFFFFF" w:themeColor="background1"/>
              <w:left w:val="single" w:sz="12" w:space="0" w:color="FFFFFF" w:themeColor="background1"/>
              <w:bottom w:val="single" w:sz="18" w:space="0" w:color="083575" w:themeColor="accent2"/>
              <w:right w:val="single" w:sz="12" w:space="0" w:color="FFFFFF" w:themeColor="background1"/>
            </w:tcBorders>
            <w:shd w:val="clear" w:color="auto" w:fill="083575" w:themeFill="accent2"/>
          </w:tcPr>
          <w:p w14:paraId="72ACEBAC" w14:textId="77777777" w:rsidR="007E3AE8" w:rsidRPr="002A01DF" w:rsidRDefault="007E3AE8" w:rsidP="00E23D8E">
            <w:pPr>
              <w:pStyle w:val="Standard"/>
              <w:jc w:val="center"/>
              <w:rPr>
                <w:bCs/>
                <w:color w:val="FFFFFF"/>
                <w:sz w:val="18"/>
              </w:rPr>
            </w:pPr>
            <w:r w:rsidRPr="002A01DF">
              <w:rPr>
                <w:b/>
                <w:bCs/>
                <w:color w:val="FFFFFF"/>
                <w:sz w:val="18"/>
              </w:rPr>
              <w:t>SENSIBILITÉ</w:t>
            </w:r>
          </w:p>
        </w:tc>
        <w:tc>
          <w:tcPr>
            <w:tcW w:w="4251" w:type="dxa"/>
            <w:tcBorders>
              <w:top w:val="single" w:sz="12" w:space="0" w:color="FFFFFF" w:themeColor="background1"/>
              <w:left w:val="single" w:sz="12" w:space="0" w:color="FFFFFF" w:themeColor="background1"/>
              <w:bottom w:val="single" w:sz="18" w:space="0" w:color="083575" w:themeColor="accent2"/>
            </w:tcBorders>
            <w:shd w:val="clear" w:color="auto" w:fill="083575" w:themeFill="accent2"/>
          </w:tcPr>
          <w:p w14:paraId="6EDA25AF" w14:textId="77777777" w:rsidR="007E3AE8" w:rsidRPr="002A01DF" w:rsidRDefault="007E3AE8" w:rsidP="00E23D8E">
            <w:pPr>
              <w:pStyle w:val="Standard"/>
              <w:jc w:val="center"/>
              <w:rPr>
                <w:b/>
                <w:bCs/>
                <w:color w:val="FFFFFF"/>
                <w:sz w:val="18"/>
              </w:rPr>
            </w:pPr>
            <w:r w:rsidRPr="002A01DF">
              <w:rPr>
                <w:b/>
                <w:bCs/>
                <w:color w:val="FFFFFF"/>
                <w:sz w:val="18"/>
              </w:rPr>
              <w:t>COUCHE</w:t>
            </w:r>
          </w:p>
        </w:tc>
      </w:tr>
      <w:tr w:rsidR="007E3AE8" w:rsidRPr="000547EC" w14:paraId="041F6DF9" w14:textId="77777777" w:rsidTr="00E23D8E">
        <w:trPr>
          <w:cnfStyle w:val="000000100000" w:firstRow="0" w:lastRow="0" w:firstColumn="0" w:lastColumn="0" w:oddVBand="0" w:evenVBand="0" w:oddHBand="1" w:evenHBand="0" w:firstRowFirstColumn="0" w:firstRowLastColumn="0" w:lastRowFirstColumn="0" w:lastRowLastColumn="0"/>
        </w:trPr>
        <w:tc>
          <w:tcPr>
            <w:tcW w:w="2825" w:type="dxa"/>
            <w:tcBorders>
              <w:top w:val="single" w:sz="18" w:space="0" w:color="083575" w:themeColor="accent2"/>
            </w:tcBorders>
          </w:tcPr>
          <w:p w14:paraId="7B41F401" w14:textId="77777777" w:rsidR="007E3AE8" w:rsidRPr="000547EC" w:rsidRDefault="00EE2FC7" w:rsidP="00E23D8E">
            <w:pPr>
              <w:pStyle w:val="Standard"/>
              <w:spacing w:line="240" w:lineRule="auto"/>
              <w:jc w:val="left"/>
            </w:pPr>
            <w:sdt>
              <w:sdtPr>
                <w:rPr>
                  <w:szCs w:val="18"/>
                </w:rPr>
                <w:id w:val="-1967037406"/>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w:t>
            </w:r>
            <w:r w:rsidR="007E3AE8" w:rsidRPr="000547EC">
              <w:rPr>
                <w:bCs/>
                <w:color w:val="auto"/>
                <w:sz w:val="18"/>
                <w:szCs w:val="18"/>
              </w:rPr>
              <w:t>Production</w:t>
            </w:r>
          </w:p>
          <w:p w14:paraId="2C3AC1CD" w14:textId="77777777" w:rsidR="007E3AE8" w:rsidRPr="000547EC" w:rsidRDefault="00EE2FC7" w:rsidP="00E23D8E">
            <w:pPr>
              <w:pStyle w:val="Standard"/>
              <w:spacing w:line="240" w:lineRule="auto"/>
              <w:jc w:val="left"/>
            </w:pPr>
            <w:sdt>
              <w:sdtPr>
                <w:rPr>
                  <w:szCs w:val="18"/>
                </w:rPr>
                <w:id w:val="-1049605444"/>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w:t>
            </w:r>
            <w:r w:rsidR="007E3AE8" w:rsidRPr="000547EC">
              <w:rPr>
                <w:bCs/>
                <w:color w:val="auto"/>
                <w:sz w:val="18"/>
                <w:szCs w:val="18"/>
              </w:rPr>
              <w:t>Pré-production</w:t>
            </w:r>
          </w:p>
          <w:p w14:paraId="65299DA0" w14:textId="77777777" w:rsidR="007E3AE8" w:rsidRPr="000547EC" w:rsidRDefault="00EE2FC7" w:rsidP="00E23D8E">
            <w:pPr>
              <w:pStyle w:val="Standard"/>
              <w:spacing w:line="240" w:lineRule="auto"/>
              <w:jc w:val="left"/>
            </w:pPr>
            <w:sdt>
              <w:sdtPr>
                <w:rPr>
                  <w:szCs w:val="18"/>
                </w:rPr>
                <w:id w:val="1964000310"/>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w:t>
            </w:r>
            <w:r w:rsidR="007E3AE8" w:rsidRPr="000547EC">
              <w:rPr>
                <w:bCs/>
                <w:color w:val="auto"/>
                <w:sz w:val="18"/>
                <w:szCs w:val="18"/>
              </w:rPr>
              <w:t>Qualification</w:t>
            </w:r>
          </w:p>
          <w:p w14:paraId="08910042" w14:textId="77777777" w:rsidR="007E3AE8" w:rsidRPr="000547EC" w:rsidRDefault="00EE2FC7" w:rsidP="00E23D8E">
            <w:pPr>
              <w:pStyle w:val="Standard"/>
              <w:spacing w:line="240" w:lineRule="auto"/>
              <w:jc w:val="left"/>
            </w:pPr>
            <w:sdt>
              <w:sdtPr>
                <w:rPr>
                  <w:szCs w:val="18"/>
                </w:rPr>
                <w:id w:val="838433669"/>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w:t>
            </w:r>
            <w:r w:rsidR="007E3AE8" w:rsidRPr="000547EC">
              <w:rPr>
                <w:bCs/>
                <w:color w:val="auto"/>
                <w:sz w:val="18"/>
                <w:szCs w:val="18"/>
              </w:rPr>
              <w:t>Formation</w:t>
            </w:r>
          </w:p>
          <w:p w14:paraId="3DC3A47E" w14:textId="77777777" w:rsidR="007E3AE8" w:rsidRPr="000547EC" w:rsidRDefault="00EE2FC7" w:rsidP="00E23D8E">
            <w:pPr>
              <w:pStyle w:val="Standard"/>
              <w:spacing w:line="240" w:lineRule="auto"/>
              <w:jc w:val="left"/>
            </w:pPr>
            <w:sdt>
              <w:sdtPr>
                <w:rPr>
                  <w:szCs w:val="18"/>
                </w:rPr>
                <w:id w:val="-131711270"/>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w:t>
            </w:r>
            <w:r w:rsidR="007E3AE8" w:rsidRPr="000547EC">
              <w:rPr>
                <w:bCs/>
                <w:color w:val="auto"/>
                <w:sz w:val="18"/>
                <w:szCs w:val="18"/>
              </w:rPr>
              <w:t xml:space="preserve">Autre : </w:t>
            </w:r>
            <w:r w:rsidR="007E3AE8" w:rsidRPr="000547EC">
              <w:rPr>
                <w:bCs/>
                <w:i/>
                <w:color w:val="auto"/>
                <w:sz w:val="18"/>
                <w:szCs w:val="18"/>
              </w:rPr>
              <w:t>préciser</w:t>
            </w:r>
          </w:p>
        </w:tc>
        <w:tc>
          <w:tcPr>
            <w:tcW w:w="3119" w:type="dxa"/>
            <w:tcBorders>
              <w:top w:val="single" w:sz="18" w:space="0" w:color="083575" w:themeColor="accent2"/>
            </w:tcBorders>
          </w:tcPr>
          <w:p w14:paraId="158A3850" w14:textId="77777777" w:rsidR="007E3AE8" w:rsidRPr="000547EC" w:rsidRDefault="00EE2FC7" w:rsidP="00E23D8E">
            <w:pPr>
              <w:pStyle w:val="Standard"/>
              <w:spacing w:line="240" w:lineRule="auto"/>
              <w:jc w:val="left"/>
            </w:pPr>
            <w:sdt>
              <w:sdtPr>
                <w:rPr>
                  <w:szCs w:val="18"/>
                </w:rPr>
                <w:id w:val="-1847776141"/>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Public</w:t>
            </w:r>
          </w:p>
          <w:p w14:paraId="729F13ED" w14:textId="77777777" w:rsidR="007E3AE8" w:rsidRPr="000547EC" w:rsidRDefault="00EE2FC7" w:rsidP="00E23D8E">
            <w:pPr>
              <w:pStyle w:val="Standard"/>
              <w:spacing w:line="240" w:lineRule="auto"/>
              <w:jc w:val="left"/>
            </w:pPr>
            <w:sdt>
              <w:sdtPr>
                <w:rPr>
                  <w:szCs w:val="18"/>
                </w:rPr>
                <w:id w:val="-2054223440"/>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Santé</w:t>
            </w:r>
          </w:p>
          <w:p w14:paraId="5BCC5425" w14:textId="77777777" w:rsidR="007E3AE8" w:rsidRPr="000547EC" w:rsidRDefault="00EE2FC7" w:rsidP="00E23D8E">
            <w:pPr>
              <w:pStyle w:val="Standard"/>
              <w:spacing w:line="240" w:lineRule="auto"/>
              <w:jc w:val="left"/>
            </w:pPr>
            <w:sdt>
              <w:sdtPr>
                <w:rPr>
                  <w:szCs w:val="18"/>
                </w:rPr>
                <w:id w:val="-418257188"/>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Entreprise</w:t>
            </w:r>
          </w:p>
          <w:p w14:paraId="48C502C1" w14:textId="77777777" w:rsidR="007E3AE8" w:rsidRPr="000547EC" w:rsidRDefault="00EE2FC7" w:rsidP="00E23D8E">
            <w:pPr>
              <w:pStyle w:val="Standard"/>
              <w:spacing w:line="240" w:lineRule="auto"/>
              <w:jc w:val="left"/>
            </w:pPr>
            <w:sdt>
              <w:sdtPr>
                <w:rPr>
                  <w:szCs w:val="18"/>
                </w:rPr>
                <w:id w:val="14976648"/>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HDS</w:t>
            </w:r>
          </w:p>
          <w:p w14:paraId="490794DB" w14:textId="77777777" w:rsidR="007E3AE8" w:rsidRPr="000547EC" w:rsidRDefault="00EE2FC7" w:rsidP="00E23D8E">
            <w:pPr>
              <w:pStyle w:val="Standard"/>
              <w:jc w:val="left"/>
            </w:pPr>
            <w:sdt>
              <w:sdtPr>
                <w:rPr>
                  <w:szCs w:val="18"/>
                </w:rPr>
                <w:id w:val="1962299591"/>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Recherche</w:t>
            </w:r>
            <w:r w:rsidR="007E3AE8" w:rsidRPr="000547EC">
              <w:rPr>
                <w:b/>
                <w:color w:val="auto"/>
                <w:sz w:val="18"/>
                <w:szCs w:val="18"/>
              </w:rPr>
              <w:t> </w:t>
            </w:r>
          </w:p>
        </w:tc>
        <w:tc>
          <w:tcPr>
            <w:tcW w:w="4251" w:type="dxa"/>
            <w:tcBorders>
              <w:top w:val="single" w:sz="18" w:space="0" w:color="083575" w:themeColor="accent2"/>
            </w:tcBorders>
          </w:tcPr>
          <w:p w14:paraId="42E6813B" w14:textId="77777777" w:rsidR="007E3AE8" w:rsidRPr="000547EC" w:rsidRDefault="00EE2FC7" w:rsidP="00E23D8E">
            <w:pPr>
              <w:pStyle w:val="Standard"/>
              <w:spacing w:line="240" w:lineRule="auto"/>
              <w:jc w:val="left"/>
            </w:pPr>
            <w:sdt>
              <w:sdtPr>
                <w:rPr>
                  <w:szCs w:val="18"/>
                </w:rPr>
                <w:id w:val="1075704743"/>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Présentation</w:t>
            </w:r>
          </w:p>
          <w:p w14:paraId="1FF88EF3" w14:textId="77777777" w:rsidR="007E3AE8" w:rsidRPr="000547EC" w:rsidRDefault="00EE2FC7" w:rsidP="00E23D8E">
            <w:pPr>
              <w:pStyle w:val="Standard"/>
              <w:spacing w:line="240" w:lineRule="auto"/>
              <w:jc w:val="left"/>
            </w:pPr>
            <w:sdt>
              <w:sdtPr>
                <w:rPr>
                  <w:szCs w:val="18"/>
                </w:rPr>
                <w:id w:val="-1350638714"/>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Application</w:t>
            </w:r>
          </w:p>
          <w:p w14:paraId="1D90C3F1" w14:textId="77777777" w:rsidR="007E3AE8" w:rsidRPr="000547EC" w:rsidRDefault="00EE2FC7" w:rsidP="00E23D8E">
            <w:pPr>
              <w:pStyle w:val="Standard"/>
              <w:spacing w:line="240" w:lineRule="auto"/>
              <w:jc w:val="left"/>
            </w:pPr>
            <w:sdt>
              <w:sdtPr>
                <w:rPr>
                  <w:szCs w:val="18"/>
                </w:rPr>
                <w:id w:val="-6453047"/>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Données</w:t>
            </w:r>
          </w:p>
          <w:p w14:paraId="55B9A8DA" w14:textId="77777777" w:rsidR="007E3AE8" w:rsidRPr="000547EC" w:rsidRDefault="00EE2FC7" w:rsidP="00E23D8E">
            <w:pPr>
              <w:pStyle w:val="Standard"/>
              <w:spacing w:line="240" w:lineRule="auto"/>
              <w:jc w:val="left"/>
            </w:pPr>
            <w:sdt>
              <w:sdtPr>
                <w:rPr>
                  <w:szCs w:val="18"/>
                </w:rPr>
                <w:id w:val="-563334530"/>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Présentation &amp; Application</w:t>
            </w:r>
          </w:p>
          <w:p w14:paraId="4E8F84CB" w14:textId="77777777" w:rsidR="007E3AE8" w:rsidRPr="000547EC" w:rsidRDefault="00EE2FC7" w:rsidP="00E23D8E">
            <w:pPr>
              <w:pStyle w:val="Standard"/>
              <w:jc w:val="left"/>
            </w:pPr>
            <w:sdt>
              <w:sdtPr>
                <w:rPr>
                  <w:szCs w:val="18"/>
                </w:rPr>
                <w:id w:val="1333026303"/>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Application &amp; Données</w:t>
            </w:r>
          </w:p>
          <w:p w14:paraId="72E6322A" w14:textId="77777777" w:rsidR="007E3AE8" w:rsidRPr="000547EC" w:rsidRDefault="00EE2FC7" w:rsidP="00E23D8E">
            <w:pPr>
              <w:pStyle w:val="Standard"/>
              <w:jc w:val="left"/>
            </w:pPr>
            <w:sdt>
              <w:sdtPr>
                <w:rPr>
                  <w:szCs w:val="18"/>
                </w:rPr>
                <w:id w:val="1430769693"/>
                <w15:appearance w15:val="hidden"/>
                <w14:checkbox>
                  <w14:checked w14:val="0"/>
                  <w14:checkedState w14:val="00FE" w14:font="Wingdings"/>
                  <w14:uncheckedState w14:val="006F" w14:font="Wingdings"/>
                </w14:checkbox>
              </w:sdtPr>
              <w:sdtContent>
                <w:r w:rsidR="007E3AE8" w:rsidRPr="000547EC">
                  <w:rPr>
                    <w:szCs w:val="18"/>
                  </w:rPr>
                  <w:sym w:font="Wingdings" w:char="F06F"/>
                </w:r>
              </w:sdtContent>
            </w:sdt>
            <w:r w:rsidR="007E3AE8" w:rsidRPr="000547EC">
              <w:rPr>
                <w:color w:val="auto"/>
                <w:sz w:val="18"/>
                <w:szCs w:val="18"/>
              </w:rPr>
              <w:t xml:space="preserve"> Présentation &amp; Application &amp; Données</w:t>
            </w:r>
          </w:p>
        </w:tc>
      </w:tr>
    </w:tbl>
    <w:p w14:paraId="44CA8E8C" w14:textId="77777777" w:rsidR="007E3AE8" w:rsidRDefault="007E3AE8" w:rsidP="007E3AE8"/>
    <w:p w14:paraId="29CB6754" w14:textId="77777777" w:rsidR="007E3AE8" w:rsidRDefault="007E3AE8" w:rsidP="007E3AE8"/>
    <w:tbl>
      <w:tblPr>
        <w:tblStyle w:val="DATStandardLigne"/>
        <w:tblW w:w="10195" w:type="dxa"/>
        <w:tblLayout w:type="fixed"/>
        <w:tblLook w:val="0000" w:firstRow="0" w:lastRow="0" w:firstColumn="0" w:lastColumn="0" w:noHBand="0" w:noVBand="0"/>
      </w:tblPr>
      <w:tblGrid>
        <w:gridCol w:w="10195"/>
      </w:tblGrid>
      <w:tr w:rsidR="007E3AE8" w14:paraId="53A10FF9"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7B47CC84" w14:textId="77777777" w:rsidR="007E3AE8" w:rsidRDefault="007E3AE8" w:rsidP="00E23D8E">
            <w:pPr>
              <w:pStyle w:val="Standard"/>
              <w:spacing w:line="180" w:lineRule="exact"/>
              <w:jc w:val="center"/>
              <w:rPr>
                <w:b/>
                <w:bCs/>
                <w:color w:val="FFFFFF"/>
              </w:rPr>
            </w:pPr>
            <w:r>
              <w:rPr>
                <w:b/>
                <w:bCs/>
                <w:color w:val="FFFFFF"/>
              </w:rPr>
              <w:lastRenderedPageBreak/>
              <w:t>POSITIONNEMENT</w:t>
            </w:r>
          </w:p>
          <w:p w14:paraId="0C7DDD57" w14:textId="77777777" w:rsidR="007E3AE8" w:rsidRDefault="007E3AE8" w:rsidP="00E23D8E">
            <w:pPr>
              <w:pStyle w:val="Standard"/>
              <w:spacing w:line="180" w:lineRule="exact"/>
              <w:jc w:val="center"/>
              <w:rPr>
                <w:b/>
                <w:bCs/>
                <w:color w:val="FFFFFF"/>
              </w:rPr>
            </w:pPr>
            <w:r w:rsidRPr="00BF4E6D">
              <w:rPr>
                <w:b/>
                <w:bCs/>
                <w:color w:val="FFFFFF"/>
                <w:sz w:val="16"/>
              </w:rPr>
              <w:t>Identification du sous-réseau pour un hébergement Cloud</w:t>
            </w:r>
          </w:p>
        </w:tc>
      </w:tr>
      <w:tr w:rsidR="007E3AE8" w:rsidRPr="00F85F68" w14:paraId="2FB96DEE" w14:textId="77777777" w:rsidTr="00E23D8E">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64EE943A" w14:textId="77777777" w:rsidR="007E3AE8" w:rsidRPr="00F85F68" w:rsidRDefault="007E3AE8" w:rsidP="00E23D8E">
            <w:pPr>
              <w:pStyle w:val="Standard"/>
              <w:jc w:val="left"/>
              <w:rPr>
                <w:sz w:val="18"/>
              </w:rPr>
            </w:pPr>
            <w:r w:rsidRPr="00F85F68">
              <w:rPr>
                <w:rFonts w:cstheme="minorHAnsi"/>
                <w:i/>
                <w:color w:val="8F8F8F" w:themeColor="background2" w:themeShade="BF"/>
                <w:sz w:val="18"/>
              </w:rPr>
              <w:t xml:space="preserve">Pour un hébergement dans le Cloud Azure, il faut indiquer le </w:t>
            </w:r>
            <w:proofErr w:type="spellStart"/>
            <w:r w:rsidRPr="00F85F68">
              <w:rPr>
                <w:rFonts w:cstheme="minorHAnsi"/>
                <w:i/>
                <w:color w:val="8F8F8F" w:themeColor="background2" w:themeShade="BF"/>
                <w:sz w:val="18"/>
              </w:rPr>
              <w:t>subnet</w:t>
            </w:r>
            <w:proofErr w:type="spellEnd"/>
            <w:r w:rsidRPr="00F85F68">
              <w:rPr>
                <w:rFonts w:cstheme="minorHAnsi"/>
                <w:i/>
                <w:color w:val="8F8F8F" w:themeColor="background2" w:themeShade="BF"/>
                <w:sz w:val="18"/>
              </w:rPr>
              <w:t>.</w:t>
            </w:r>
          </w:p>
        </w:tc>
      </w:tr>
    </w:tbl>
    <w:p w14:paraId="77BB1CC6" w14:textId="77777777" w:rsidR="007E3AE8" w:rsidRDefault="007E3AE8" w:rsidP="007E3AE8"/>
    <w:p w14:paraId="604BC58C" w14:textId="77777777" w:rsidR="007E3AE8" w:rsidRDefault="007E3AE8" w:rsidP="007E3AE8"/>
    <w:tbl>
      <w:tblPr>
        <w:tblStyle w:val="DATStandardLigne"/>
        <w:tblW w:w="10195" w:type="dxa"/>
        <w:tblLayout w:type="fixed"/>
        <w:tblLook w:val="0000" w:firstRow="0" w:lastRow="0" w:firstColumn="0" w:lastColumn="0" w:noHBand="0" w:noVBand="0"/>
      </w:tblPr>
      <w:tblGrid>
        <w:gridCol w:w="10195"/>
      </w:tblGrid>
      <w:tr w:rsidR="007E3AE8" w14:paraId="70E1BBDE" w14:textId="77777777" w:rsidTr="00E23D8E">
        <w:trPr>
          <w:cnfStyle w:val="000000010000" w:firstRow="0" w:lastRow="0" w:firstColumn="0" w:lastColumn="0" w:oddVBand="0" w:evenVBand="0" w:oddHBand="0" w:evenHBand="1" w:firstRowFirstColumn="0" w:firstRowLastColumn="0" w:lastRowFirstColumn="0" w:lastRowLastColumn="0"/>
          <w:trHeight w:val="454"/>
          <w:tblHeader/>
        </w:trPr>
        <w:tc>
          <w:tcPr>
            <w:tcW w:w="10195" w:type="dxa"/>
            <w:tcBorders>
              <w:top w:val="single" w:sz="18" w:space="0" w:color="083575" w:themeColor="accent2"/>
              <w:bottom w:val="single" w:sz="12" w:space="0" w:color="FFFFFF" w:themeColor="background1"/>
            </w:tcBorders>
            <w:shd w:val="clear" w:color="auto" w:fill="083575" w:themeFill="accent2"/>
          </w:tcPr>
          <w:p w14:paraId="55E6822C" w14:textId="77777777" w:rsidR="007E3AE8" w:rsidRDefault="007E3AE8" w:rsidP="00E23D8E">
            <w:pPr>
              <w:pStyle w:val="Standard"/>
              <w:spacing w:line="180" w:lineRule="exact"/>
              <w:jc w:val="center"/>
              <w:rPr>
                <w:b/>
                <w:bCs/>
                <w:color w:val="FFFFFF"/>
              </w:rPr>
            </w:pPr>
            <w:r>
              <w:rPr>
                <w:b/>
                <w:bCs/>
                <w:color w:val="FFFFFF"/>
              </w:rPr>
              <w:t>POSITIONNEMENT</w:t>
            </w:r>
          </w:p>
          <w:p w14:paraId="071CA48F" w14:textId="77777777" w:rsidR="007E3AE8" w:rsidRDefault="007E3AE8" w:rsidP="00E23D8E">
            <w:pPr>
              <w:pStyle w:val="Standard"/>
              <w:spacing w:line="180" w:lineRule="exact"/>
              <w:jc w:val="center"/>
              <w:rPr>
                <w:b/>
                <w:bCs/>
                <w:color w:val="FFFFFF"/>
              </w:rPr>
            </w:pPr>
            <w:r w:rsidRPr="002806A5">
              <w:rPr>
                <w:b/>
                <w:bCs/>
                <w:color w:val="FFFFFF"/>
                <w:sz w:val="16"/>
              </w:rPr>
              <w:t xml:space="preserve">Identification du </w:t>
            </w:r>
            <w:proofErr w:type="spellStart"/>
            <w:r w:rsidRPr="002806A5">
              <w:rPr>
                <w:b/>
                <w:bCs/>
                <w:color w:val="FFFFFF"/>
                <w:sz w:val="16"/>
              </w:rPr>
              <w:t>namespace</w:t>
            </w:r>
            <w:proofErr w:type="spellEnd"/>
            <w:r w:rsidRPr="002806A5">
              <w:rPr>
                <w:b/>
                <w:bCs/>
                <w:color w:val="FFFFFF"/>
                <w:sz w:val="16"/>
              </w:rPr>
              <w:t xml:space="preserve"> </w:t>
            </w:r>
            <w:proofErr w:type="spellStart"/>
            <w:r w:rsidRPr="002806A5">
              <w:rPr>
                <w:b/>
                <w:bCs/>
                <w:color w:val="FFFFFF"/>
                <w:sz w:val="16"/>
              </w:rPr>
              <w:t>Kubernetes</w:t>
            </w:r>
            <w:proofErr w:type="spellEnd"/>
          </w:p>
        </w:tc>
      </w:tr>
      <w:tr w:rsidR="007E3AE8" w:rsidRPr="00F85F68" w14:paraId="22F80B0E" w14:textId="77777777" w:rsidTr="00E23D8E">
        <w:trPr>
          <w:cnfStyle w:val="000000100000" w:firstRow="0" w:lastRow="0" w:firstColumn="0" w:lastColumn="0" w:oddVBand="0" w:evenVBand="0" w:oddHBand="1" w:evenHBand="0" w:firstRowFirstColumn="0" w:firstRowLastColumn="0" w:lastRowFirstColumn="0" w:lastRowLastColumn="0"/>
          <w:trHeight w:val="907"/>
        </w:trPr>
        <w:tc>
          <w:tcPr>
            <w:tcW w:w="10195" w:type="dxa"/>
            <w:tcBorders>
              <w:top w:val="single" w:sz="18" w:space="0" w:color="083575" w:themeColor="accent2"/>
            </w:tcBorders>
          </w:tcPr>
          <w:p w14:paraId="1EF11D26" w14:textId="77777777" w:rsidR="007E3AE8" w:rsidRPr="002806A5" w:rsidRDefault="007E3AE8" w:rsidP="00E23D8E">
            <w:pPr>
              <w:jc w:val="both"/>
            </w:pPr>
            <w:r>
              <w:rPr>
                <w:rFonts w:cstheme="minorHAnsi"/>
                <w:i/>
                <w:color w:val="8F8F8F" w:themeColor="background2" w:themeShade="BF"/>
              </w:rPr>
              <w:t xml:space="preserve">Pour un composant amené à être exécuté sous forme d’un conteneur dans un </w:t>
            </w:r>
            <w:proofErr w:type="spellStart"/>
            <w:r>
              <w:rPr>
                <w:rFonts w:cstheme="minorHAnsi"/>
                <w:i/>
                <w:color w:val="8F8F8F" w:themeColor="background2" w:themeShade="BF"/>
              </w:rPr>
              <w:t>pod</w:t>
            </w:r>
            <w:proofErr w:type="spellEnd"/>
            <w:r>
              <w:rPr>
                <w:rFonts w:cstheme="minorHAnsi"/>
                <w:i/>
                <w:color w:val="8F8F8F" w:themeColor="background2" w:themeShade="BF"/>
              </w:rPr>
              <w:t xml:space="preserv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il faut indiquer le </w:t>
            </w:r>
            <w:proofErr w:type="spellStart"/>
            <w:r>
              <w:rPr>
                <w:rFonts w:cstheme="minorHAnsi"/>
                <w:i/>
                <w:color w:val="8F8F8F" w:themeColor="background2" w:themeShade="BF"/>
              </w:rPr>
              <w:t>namespace</w:t>
            </w:r>
            <w:proofErr w:type="spellEnd"/>
            <w:r>
              <w:rPr>
                <w:rFonts w:cstheme="minorHAnsi"/>
                <w:i/>
                <w:color w:val="8F8F8F" w:themeColor="background2" w:themeShade="BF"/>
              </w:rPr>
              <w:t>.</w:t>
            </w:r>
          </w:p>
        </w:tc>
      </w:tr>
    </w:tbl>
    <w:p w14:paraId="20CCE02B" w14:textId="77777777" w:rsidR="007E3AE8" w:rsidRDefault="007E3AE8" w:rsidP="007E3AE8"/>
    <w:p w14:paraId="6EC0A16B" w14:textId="77777777" w:rsidR="007E3AE8" w:rsidRDefault="007E3AE8" w:rsidP="005E7D2F">
      <w:pPr>
        <w:pStyle w:val="Titre6"/>
      </w:pPr>
      <w:r>
        <w:t>Répartition de la charge</w:t>
      </w:r>
    </w:p>
    <w:p w14:paraId="6EFD70DE" w14:textId="7A84A250" w:rsidR="007E3AE8" w:rsidRDefault="007E3AE8" w:rsidP="007E3AE8">
      <w:pPr>
        <w:jc w:val="both"/>
        <w:rPr>
          <w:rFonts w:cstheme="minorHAnsi"/>
          <w:i/>
          <w:color w:val="8F8F8F" w:themeColor="background2" w:themeShade="BF"/>
        </w:rPr>
      </w:pPr>
      <w:r>
        <w:rPr>
          <w:rFonts w:cstheme="minorHAnsi"/>
          <w:i/>
          <w:color w:val="8F8F8F" w:themeColor="background2" w:themeShade="BF"/>
        </w:rPr>
        <w:t>Si le composant fait l’objet d’une répartition de charge, il s’agit de décrire la solution mise en œuvre :</w:t>
      </w:r>
    </w:p>
    <w:p w14:paraId="4D53C0F0" w14:textId="211D83FE" w:rsidR="00F557D3" w:rsidRDefault="00F557D3" w:rsidP="007E3AE8">
      <w:pPr>
        <w:jc w:val="both"/>
        <w:rPr>
          <w:rFonts w:cstheme="minorHAnsi"/>
          <w:i/>
          <w:color w:val="8F8F8F" w:themeColor="background2" w:themeShade="BF"/>
        </w:rPr>
      </w:pPr>
    </w:p>
    <w:tbl>
      <w:tblPr>
        <w:tblStyle w:val="DATStandardLigne"/>
        <w:tblW w:w="10185" w:type="dxa"/>
        <w:tblLook w:val="00A0" w:firstRow="1" w:lastRow="0" w:firstColumn="1" w:lastColumn="0" w:noHBand="0" w:noVBand="0"/>
      </w:tblPr>
      <w:tblGrid>
        <w:gridCol w:w="1895"/>
        <w:gridCol w:w="2760"/>
        <w:gridCol w:w="2223"/>
        <w:gridCol w:w="3307"/>
      </w:tblGrid>
      <w:tr w:rsidR="00F557D3" w:rsidRPr="00DD2E7C" w14:paraId="33F50575"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5" w:type="dxa"/>
            <w:gridSpan w:val="4"/>
            <w:tcBorders>
              <w:bottom w:val="single" w:sz="12" w:space="0" w:color="FFFFFF" w:themeColor="background1"/>
            </w:tcBorders>
          </w:tcPr>
          <w:p w14:paraId="0D7A9D66" w14:textId="77777777" w:rsidR="00F557D3" w:rsidRPr="00DD2E7C" w:rsidRDefault="00F557D3" w:rsidP="008E6FAD">
            <w:pPr>
              <w:rPr>
                <w:color w:val="FFFFFF" w:themeColor="background1"/>
              </w:rPr>
            </w:pPr>
            <w:r w:rsidRPr="00DD2E7C">
              <w:rPr>
                <w:color w:val="FFFFFF" w:themeColor="background1"/>
              </w:rPr>
              <w:t>REPARTITION DE CHARGE</w:t>
            </w:r>
          </w:p>
        </w:tc>
      </w:tr>
      <w:tr w:rsidR="00F557D3" w:rsidRPr="00DD2E7C" w14:paraId="7AAEECA3" w14:textId="77777777" w:rsidTr="008E6FAD">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895" w:type="dxa"/>
            <w:tcBorders>
              <w:top w:val="single" w:sz="12" w:space="0" w:color="FFFFFF" w:themeColor="background1"/>
            </w:tcBorders>
          </w:tcPr>
          <w:p w14:paraId="59DF2435" w14:textId="77777777" w:rsidR="00F557D3" w:rsidRPr="00DD2E7C" w:rsidRDefault="00F557D3" w:rsidP="008E6FAD">
            <w:pPr>
              <w:spacing w:line="180" w:lineRule="exact"/>
              <w:rPr>
                <w:bCs/>
                <w:caps w:val="0"/>
                <w:color w:val="FFFFFF"/>
                <w:sz w:val="18"/>
              </w:rPr>
            </w:pPr>
            <w:r w:rsidRPr="00DD2E7C">
              <w:rPr>
                <w:bCs/>
                <w:caps w:val="0"/>
                <w:color w:val="FFFFFF"/>
                <w:sz w:val="18"/>
              </w:rPr>
              <w:t xml:space="preserve">EQUIPEMENT </w:t>
            </w:r>
          </w:p>
          <w:p w14:paraId="607CE2C3" w14:textId="77777777" w:rsidR="00F557D3" w:rsidRPr="00DD2E7C" w:rsidRDefault="00F557D3" w:rsidP="008E6FAD">
            <w:pPr>
              <w:spacing w:line="180" w:lineRule="exact"/>
              <w:rPr>
                <w:color w:val="FFFFFF" w:themeColor="background1"/>
              </w:rPr>
            </w:pPr>
            <w:r>
              <w:rPr>
                <w:bCs/>
                <w:caps w:val="0"/>
                <w:color w:val="FFFFFF"/>
                <w:sz w:val="16"/>
              </w:rPr>
              <w:t>DE</w:t>
            </w:r>
            <w:r w:rsidRPr="00DD2E7C">
              <w:rPr>
                <w:bCs/>
                <w:caps w:val="0"/>
                <w:color w:val="FFFFFF"/>
                <w:sz w:val="16"/>
              </w:rPr>
              <w:t xml:space="preserve"> REPARTITION</w:t>
            </w:r>
          </w:p>
        </w:tc>
        <w:tc>
          <w:tcPr>
            <w:tcW w:w="2760" w:type="dxa"/>
            <w:tcBorders>
              <w:top w:val="single" w:sz="12" w:space="0" w:color="FFFFFF" w:themeColor="background1"/>
            </w:tcBorders>
          </w:tcPr>
          <w:p w14:paraId="3214470E"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sz w:val="18"/>
              </w:rPr>
            </w:pPr>
            <w:r w:rsidRPr="00DD2E7C">
              <w:rPr>
                <w:bCs/>
                <w:caps w:val="0"/>
                <w:color w:val="FFFFFF"/>
                <w:sz w:val="18"/>
              </w:rPr>
              <w:t>VIP</w:t>
            </w:r>
          </w:p>
          <w:p w14:paraId="4EF6B35C"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6"/>
              </w:rPr>
              <w:t>URL</w:t>
            </w:r>
          </w:p>
        </w:tc>
        <w:tc>
          <w:tcPr>
            <w:tcW w:w="2223" w:type="dxa"/>
            <w:tcBorders>
              <w:top w:val="single" w:sz="12" w:space="0" w:color="FFFFFF" w:themeColor="background1"/>
            </w:tcBorders>
          </w:tcPr>
          <w:p w14:paraId="694BB101" w14:textId="77777777" w:rsidR="00F557D3" w:rsidRPr="00DD2E7C" w:rsidRDefault="00F557D3" w:rsidP="008E6FAD">
            <w:pPr>
              <w:spacing w:line="180" w:lineRule="exact"/>
              <w:cnfStyle w:val="100000000000" w:firstRow="1" w:lastRow="0" w:firstColumn="0" w:lastColumn="0" w:oddVBand="0" w:evenVBand="0" w:oddHBand="0" w:evenHBand="0" w:firstRowFirstColumn="0" w:firstRowLastColumn="0" w:lastRowFirstColumn="0" w:lastRowLastColumn="0"/>
              <w:rPr>
                <w:b w:val="0"/>
                <w:bCs/>
                <w:caps w:val="0"/>
                <w:smallCaps/>
                <w:color w:val="FFFFFF"/>
              </w:rPr>
            </w:pPr>
            <w:r>
              <w:rPr>
                <w:bCs/>
                <w:caps w:val="0"/>
                <w:color w:val="FFFFFF"/>
                <w:sz w:val="18"/>
              </w:rPr>
              <w:t>METHODE</w:t>
            </w:r>
          </w:p>
        </w:tc>
        <w:tc>
          <w:tcPr>
            <w:tcW w:w="3307" w:type="dxa"/>
            <w:tcBorders>
              <w:top w:val="single" w:sz="12" w:space="0" w:color="FFFFFF" w:themeColor="background1"/>
            </w:tcBorders>
          </w:tcPr>
          <w:p w14:paraId="17D25260" w14:textId="77777777" w:rsidR="00F557D3" w:rsidRPr="00DD2E7C" w:rsidRDefault="00F557D3" w:rsidP="008E6FAD">
            <w:pPr>
              <w:cnfStyle w:val="100000000000" w:firstRow="1" w:lastRow="0" w:firstColumn="0" w:lastColumn="0" w:oddVBand="0" w:evenVBand="0" w:oddHBand="0" w:evenHBand="0" w:firstRowFirstColumn="0" w:firstRowLastColumn="0" w:lastRowFirstColumn="0" w:lastRowLastColumn="0"/>
              <w:rPr>
                <w:bCs/>
                <w:caps w:val="0"/>
                <w:color w:val="FFFFFF"/>
              </w:rPr>
            </w:pPr>
            <w:r w:rsidRPr="00DD2E7C">
              <w:rPr>
                <w:bCs/>
                <w:caps w:val="0"/>
                <w:color w:val="FFFFFF"/>
                <w:sz w:val="18"/>
              </w:rPr>
              <w:t>HEALTHCHECK</w:t>
            </w:r>
          </w:p>
        </w:tc>
      </w:tr>
      <w:tr w:rsidR="00F557D3" w:rsidRPr="00CA19A6" w14:paraId="1D4B3D64"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single" w:sz="18" w:space="0" w:color="083575" w:themeColor="accent2"/>
              <w:bottom w:val="dashed" w:sz="4" w:space="0" w:color="083575" w:themeColor="accent2"/>
            </w:tcBorders>
          </w:tcPr>
          <w:p w14:paraId="23B91929" w14:textId="77777777" w:rsidR="00F557D3" w:rsidRPr="00CA19A6" w:rsidRDefault="00F557D3" w:rsidP="008E6FAD">
            <w:pPr>
              <w:rPr>
                <w:sz w:val="18"/>
              </w:rPr>
            </w:pPr>
            <w:r w:rsidRPr="00CA19A6">
              <w:rPr>
                <w:rFonts w:cs="Open Sans"/>
                <w:b w:val="0"/>
                <w:i/>
                <w:color w:val="808080"/>
                <w:sz w:val="18"/>
              </w:rPr>
              <w:t>Description de ce que représente la donnée</w:t>
            </w:r>
          </w:p>
        </w:tc>
        <w:tc>
          <w:tcPr>
            <w:tcW w:w="2760" w:type="dxa"/>
            <w:tcBorders>
              <w:top w:val="single" w:sz="18" w:space="0" w:color="083575" w:themeColor="accent2"/>
              <w:bottom w:val="dashed" w:sz="4" w:space="0" w:color="083575" w:themeColor="accent2"/>
            </w:tcBorders>
          </w:tcPr>
          <w:p w14:paraId="0F06FBC3"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834C8C">
              <w:rPr>
                <w:rFonts w:cs="Open Sans"/>
                <w:i/>
                <w:color w:val="808080"/>
                <w:sz w:val="18"/>
              </w:rPr>
              <w:t>VIP à mettre en œuvre</w:t>
            </w:r>
          </w:p>
        </w:tc>
        <w:tc>
          <w:tcPr>
            <w:tcW w:w="2223" w:type="dxa"/>
          </w:tcPr>
          <w:p w14:paraId="19F50E5B" w14:textId="77777777" w:rsidR="00F557D3" w:rsidRPr="00CD36FA"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r w:rsidRPr="00CD36FA">
              <w:rPr>
                <w:rFonts w:cs="Open Sans"/>
                <w:i/>
                <w:color w:val="808080"/>
                <w:sz w:val="18"/>
              </w:rPr>
              <w:t>Round Robin, Actif / Passif, Least Connexion …</w:t>
            </w:r>
          </w:p>
        </w:tc>
        <w:tc>
          <w:tcPr>
            <w:tcW w:w="3307" w:type="dxa"/>
          </w:tcPr>
          <w:p w14:paraId="69347A78" w14:textId="77777777" w:rsidR="00F557D3" w:rsidRPr="00834C8C" w:rsidRDefault="00F557D3" w:rsidP="008E6FAD">
            <w:pPr>
              <w:cnfStyle w:val="000000100000" w:firstRow="0" w:lastRow="0" w:firstColumn="0" w:lastColumn="0" w:oddVBand="0" w:evenVBand="0" w:oddHBand="1" w:evenHBand="0" w:firstRowFirstColumn="0" w:firstRowLastColumn="0" w:lastRowFirstColumn="0" w:lastRowLastColumn="0"/>
              <w:rPr>
                <w:rFonts w:cs="Open Sans"/>
                <w:i/>
                <w:color w:val="808080"/>
                <w:sz w:val="18"/>
              </w:rPr>
            </w:pPr>
            <w:proofErr w:type="spellStart"/>
            <w:r>
              <w:rPr>
                <w:rFonts w:cs="Open Sans"/>
                <w:i/>
                <w:color w:val="808080"/>
                <w:sz w:val="18"/>
              </w:rPr>
              <w:t>Healthcheck</w:t>
            </w:r>
            <w:proofErr w:type="spellEnd"/>
            <w:r w:rsidRPr="00834C8C">
              <w:rPr>
                <w:rFonts w:cs="Open Sans"/>
                <w:i/>
                <w:color w:val="808080"/>
                <w:sz w:val="18"/>
              </w:rPr>
              <w:t xml:space="preserve"> à mettre en œuvre</w:t>
            </w:r>
          </w:p>
        </w:tc>
      </w:tr>
      <w:tr w:rsidR="00F557D3" w:rsidRPr="00CA19A6" w14:paraId="7EA453A2" w14:textId="77777777" w:rsidTr="008E6FA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5E328A88" w14:textId="77777777" w:rsidR="00F557D3" w:rsidRPr="00CA19A6" w:rsidRDefault="00F557D3" w:rsidP="008E6FAD">
            <w:pPr>
              <w:rPr>
                <w:sz w:val="18"/>
              </w:rPr>
            </w:pPr>
          </w:p>
        </w:tc>
        <w:tc>
          <w:tcPr>
            <w:tcW w:w="2760" w:type="dxa"/>
            <w:tcBorders>
              <w:top w:val="dashed" w:sz="4" w:space="0" w:color="083575" w:themeColor="accent2"/>
            </w:tcBorders>
          </w:tcPr>
          <w:p w14:paraId="53F96842"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c>
          <w:tcPr>
            <w:tcW w:w="2223" w:type="dxa"/>
          </w:tcPr>
          <w:p w14:paraId="2221988D"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mallCaps w:val="0"/>
                <w:sz w:val="18"/>
              </w:rPr>
            </w:pPr>
          </w:p>
        </w:tc>
        <w:tc>
          <w:tcPr>
            <w:tcW w:w="3307" w:type="dxa"/>
          </w:tcPr>
          <w:p w14:paraId="7DE61443" w14:textId="77777777" w:rsidR="00F557D3" w:rsidRPr="00CA19A6" w:rsidRDefault="00F557D3" w:rsidP="008E6FAD">
            <w:pPr>
              <w:cnfStyle w:val="000000010000" w:firstRow="0" w:lastRow="0" w:firstColumn="0" w:lastColumn="0" w:oddVBand="0" w:evenVBand="0" w:oddHBand="0" w:evenHBand="1" w:firstRowFirstColumn="0" w:firstRowLastColumn="0" w:lastRowFirstColumn="0" w:lastRowLastColumn="0"/>
              <w:rPr>
                <w:sz w:val="18"/>
              </w:rPr>
            </w:pPr>
          </w:p>
        </w:tc>
      </w:tr>
      <w:tr w:rsidR="00F557D3" w:rsidRPr="00CA19A6" w14:paraId="06618E5B" w14:textId="77777777" w:rsidTr="008E6FA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895" w:type="dxa"/>
            <w:tcBorders>
              <w:top w:val="dashed" w:sz="4" w:space="0" w:color="083575" w:themeColor="accent2"/>
            </w:tcBorders>
          </w:tcPr>
          <w:p w14:paraId="6A7ED91A" w14:textId="77777777" w:rsidR="00F557D3" w:rsidRPr="00CA19A6" w:rsidRDefault="00F557D3" w:rsidP="008E6FAD">
            <w:pPr>
              <w:rPr>
                <w:sz w:val="18"/>
              </w:rPr>
            </w:pPr>
          </w:p>
        </w:tc>
        <w:tc>
          <w:tcPr>
            <w:tcW w:w="2760" w:type="dxa"/>
            <w:tcBorders>
              <w:top w:val="dashed" w:sz="4" w:space="0" w:color="083575" w:themeColor="accent2"/>
            </w:tcBorders>
          </w:tcPr>
          <w:p w14:paraId="1F5BA7FE" w14:textId="77777777" w:rsidR="00F557D3" w:rsidRPr="00CA19A6" w:rsidRDefault="00F557D3" w:rsidP="008E6FAD">
            <w:pPr>
              <w:cnfStyle w:val="000000100000" w:firstRow="0" w:lastRow="0" w:firstColumn="0" w:lastColumn="0" w:oddVBand="0" w:evenVBand="0" w:oddHBand="1" w:evenHBand="0" w:firstRowFirstColumn="0" w:firstRowLastColumn="0" w:lastRowFirstColumn="0" w:lastRowLastColumn="0"/>
              <w:rPr>
                <w:sz w:val="18"/>
              </w:rPr>
            </w:pPr>
          </w:p>
        </w:tc>
        <w:tc>
          <w:tcPr>
            <w:tcW w:w="2223" w:type="dxa"/>
          </w:tcPr>
          <w:p w14:paraId="1A48842E" w14:textId="77777777" w:rsidR="00F557D3" w:rsidRPr="00CA19A6" w:rsidRDefault="00F557D3" w:rsidP="008E6FAD">
            <w:pPr>
              <w:cnfStyle w:val="000000100000" w:firstRow="0" w:lastRow="0" w:firstColumn="0" w:lastColumn="0" w:oddVBand="0" w:evenVBand="0" w:oddHBand="1" w:evenHBand="0" w:firstRowFirstColumn="0" w:firstRowLastColumn="0" w:lastRowFirstColumn="0" w:lastRowLastColumn="0"/>
              <w:rPr>
                <w:smallCaps w:val="0"/>
                <w:sz w:val="18"/>
              </w:rPr>
            </w:pPr>
          </w:p>
        </w:tc>
        <w:tc>
          <w:tcPr>
            <w:tcW w:w="3307" w:type="dxa"/>
          </w:tcPr>
          <w:p w14:paraId="6B03A86F" w14:textId="77777777" w:rsidR="00F557D3" w:rsidRPr="00CA19A6" w:rsidRDefault="00F557D3" w:rsidP="008E6FAD">
            <w:pPr>
              <w:cnfStyle w:val="000000100000" w:firstRow="0" w:lastRow="0" w:firstColumn="0" w:lastColumn="0" w:oddVBand="0" w:evenVBand="0" w:oddHBand="1" w:evenHBand="0" w:firstRowFirstColumn="0" w:firstRowLastColumn="0" w:lastRowFirstColumn="0" w:lastRowLastColumn="0"/>
              <w:rPr>
                <w:sz w:val="18"/>
              </w:rPr>
            </w:pPr>
          </w:p>
        </w:tc>
      </w:tr>
    </w:tbl>
    <w:p w14:paraId="045D61B9" w14:textId="77777777" w:rsidR="00F557D3" w:rsidRDefault="00F557D3" w:rsidP="00F557D3"/>
    <w:p w14:paraId="143A70D2" w14:textId="77777777" w:rsidR="007E3AE8" w:rsidRDefault="007E3AE8" w:rsidP="007E3AE8"/>
    <w:p w14:paraId="36286B0F" w14:textId="77777777" w:rsidR="0021232B" w:rsidRDefault="0021232B">
      <w:pPr>
        <w:spacing w:after="160" w:line="259" w:lineRule="auto"/>
        <w:rPr>
          <w:rFonts w:asciiTheme="majorHAnsi" w:eastAsiaTheme="majorEastAsia" w:hAnsiTheme="majorHAnsi" w:cstheme="majorBidi"/>
          <w:smallCaps/>
          <w:color w:val="3D86F1"/>
          <w:sz w:val="22"/>
          <w:u w:val="single"/>
        </w:rPr>
      </w:pPr>
      <w:r>
        <w:br w:type="page"/>
      </w:r>
    </w:p>
    <w:p w14:paraId="4AFA96B9" w14:textId="2DBFE7B2" w:rsidR="00BF7253" w:rsidRDefault="00AD43F8" w:rsidP="006D4A89">
      <w:pPr>
        <w:pStyle w:val="Titre5"/>
      </w:pPr>
      <w:r>
        <w:lastRenderedPageBreak/>
        <w:t>Puit de fichiers</w:t>
      </w:r>
    </w:p>
    <w:p w14:paraId="0A7524E8" w14:textId="77777777" w:rsidR="00D95CBE" w:rsidRDefault="00D95CBE" w:rsidP="004A2FE2">
      <w:pPr>
        <w:jc w:val="both"/>
        <w:rPr>
          <w:rFonts w:cstheme="minorHAnsi"/>
          <w:i/>
          <w:color w:val="8F8F8F" w:themeColor="background2" w:themeShade="BF"/>
        </w:rPr>
      </w:pPr>
      <w:r>
        <w:rPr>
          <w:rFonts w:cstheme="minorHAnsi"/>
          <w:i/>
          <w:color w:val="8F8F8F" w:themeColor="background2" w:themeShade="BF"/>
        </w:rPr>
        <w:t>Si la solution nécessite la définition d’un puit de fichiers et / ou l’utilisation d’un puit de fichiers existants, il s’agit de le décrire dans ce paragraphe:</w:t>
      </w:r>
    </w:p>
    <w:p w14:paraId="2B94BC2F" w14:textId="064060FD" w:rsidR="00C860E7" w:rsidRPr="00801BC2" w:rsidRDefault="00C860E7" w:rsidP="004A2FE2">
      <w:pPr>
        <w:jc w:val="both"/>
        <w:rPr>
          <w:rFonts w:cstheme="minorHAnsi"/>
          <w:b/>
          <w:i/>
          <w:color w:val="8F8F8F" w:themeColor="background2" w:themeShade="BF"/>
        </w:rPr>
      </w:pPr>
      <w:r w:rsidRPr="00801BC2">
        <w:rPr>
          <w:rFonts w:cstheme="minorHAnsi"/>
          <w:b/>
          <w:i/>
          <w:color w:val="8F8F8F" w:themeColor="background2" w:themeShade="BF"/>
        </w:rPr>
        <w:t xml:space="preserve">Le tableau suivant est à décliner </w:t>
      </w:r>
      <w:r>
        <w:rPr>
          <w:rFonts w:cstheme="minorHAnsi"/>
          <w:b/>
          <w:i/>
          <w:color w:val="8F8F8F" w:themeColor="background2" w:themeShade="BF"/>
        </w:rPr>
        <w:t>pour chaque puit de fichiers mis en place pour la solution.</w:t>
      </w:r>
    </w:p>
    <w:p w14:paraId="367B0ADE" w14:textId="77777777" w:rsidR="00AD1AB3" w:rsidRPr="00FB57D5" w:rsidRDefault="00AD1AB3" w:rsidP="00FB57D5">
      <w:pPr>
        <w:jc w:val="both"/>
        <w:rPr>
          <w:rFonts w:cstheme="minorHAnsi"/>
          <w:i/>
          <w:color w:val="8F8F8F" w:themeColor="background2" w:themeShade="BF"/>
        </w:rPr>
      </w:pPr>
    </w:p>
    <w:tbl>
      <w:tblPr>
        <w:tblStyle w:val="DATStandardLigne"/>
        <w:tblW w:w="10359" w:type="dxa"/>
        <w:tblLayout w:type="fixed"/>
        <w:tblLook w:val="0480" w:firstRow="0" w:lastRow="0" w:firstColumn="1" w:lastColumn="0" w:noHBand="0" w:noVBand="1"/>
      </w:tblPr>
      <w:tblGrid>
        <w:gridCol w:w="2104"/>
        <w:gridCol w:w="567"/>
        <w:gridCol w:w="2124"/>
        <w:gridCol w:w="124"/>
        <w:gridCol w:w="1684"/>
        <w:gridCol w:w="1807"/>
        <w:gridCol w:w="1949"/>
      </w:tblGrid>
      <w:tr w:rsidR="00695DDB" w:rsidRPr="001657E5" w14:paraId="1900BCCC" w14:textId="77777777" w:rsidTr="00695DDB">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359" w:type="dxa"/>
            <w:gridSpan w:val="7"/>
            <w:tcBorders>
              <w:top w:val="single" w:sz="18" w:space="0" w:color="083575" w:themeColor="accent2"/>
              <w:bottom w:val="single" w:sz="18" w:space="0" w:color="083575" w:themeColor="accent2"/>
            </w:tcBorders>
          </w:tcPr>
          <w:p w14:paraId="596BD615" w14:textId="0D9E1885" w:rsidR="00695DDB" w:rsidRPr="006341A9" w:rsidRDefault="00695DDB" w:rsidP="00695DDB">
            <w:pPr>
              <w:spacing w:line="180" w:lineRule="exact"/>
              <w:jc w:val="center"/>
              <w:rPr>
                <w:color w:val="auto"/>
                <w:szCs w:val="18"/>
              </w:rPr>
            </w:pPr>
            <w:r>
              <w:rPr>
                <w:color w:val="auto"/>
                <w:szCs w:val="18"/>
              </w:rPr>
              <w:t>&lt;NOM DU PUIT DE FICHIERS&gt;</w:t>
            </w:r>
          </w:p>
        </w:tc>
      </w:tr>
      <w:tr w:rsidR="00695DDB" w:rsidRPr="00AF2F5A" w14:paraId="623870B3" w14:textId="77777777" w:rsidTr="00F96627">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104" w:type="dxa"/>
            <w:tcBorders>
              <w:top w:val="single" w:sz="12" w:space="0" w:color="FFFFFF" w:themeColor="background1"/>
              <w:bottom w:val="dashed" w:sz="4" w:space="0" w:color="083575" w:themeColor="accent2"/>
              <w:right w:val="single" w:sz="18" w:space="0" w:color="083575" w:themeColor="accent2"/>
            </w:tcBorders>
            <w:shd w:val="clear" w:color="auto" w:fill="083575" w:themeFill="accent2"/>
          </w:tcPr>
          <w:p w14:paraId="262B185B" w14:textId="77777777" w:rsidR="00695DDB" w:rsidRPr="00DF0EBF" w:rsidRDefault="00695DDB" w:rsidP="00695DDB">
            <w:pPr>
              <w:spacing w:line="240" w:lineRule="auto"/>
              <w:jc w:val="right"/>
              <w:rPr>
                <w:rFonts w:cstheme="minorHAnsi"/>
                <w:color w:val="FFFFFF"/>
                <w:sz w:val="18"/>
              </w:rPr>
            </w:pPr>
            <w:r w:rsidRPr="00DF0EBF">
              <w:rPr>
                <w:rFonts w:cstheme="minorHAnsi"/>
                <w:color w:val="FFFFFF"/>
                <w:sz w:val="18"/>
              </w:rPr>
              <w:t>PUIT</w:t>
            </w:r>
          </w:p>
          <w:p w14:paraId="1E541E4E" w14:textId="35B0B84D" w:rsidR="00695DDB" w:rsidRPr="00AF2F5A" w:rsidRDefault="00695DDB" w:rsidP="00695DDB">
            <w:pPr>
              <w:spacing w:line="240" w:lineRule="auto"/>
              <w:jc w:val="right"/>
              <w:rPr>
                <w:rFonts w:cstheme="minorHAnsi"/>
                <w:color w:val="FFFFFF"/>
              </w:rPr>
            </w:pPr>
            <w:r w:rsidRPr="007D6756">
              <w:rPr>
                <w:caps/>
                <w:smallCaps w:val="0"/>
                <w:color w:val="FFFFFF" w:themeColor="background1"/>
                <w:sz w:val="14"/>
              </w:rPr>
              <w:t>DEJA EXISTANT</w:t>
            </w:r>
          </w:p>
        </w:tc>
        <w:tc>
          <w:tcPr>
            <w:tcW w:w="567" w:type="dxa"/>
            <w:tcBorders>
              <w:top w:val="single" w:sz="18" w:space="0" w:color="083575" w:themeColor="accent2"/>
              <w:left w:val="single" w:sz="18" w:space="0" w:color="083575" w:themeColor="accent2"/>
              <w:bottom w:val="dashed" w:sz="4" w:space="0" w:color="083575" w:themeColor="accent2"/>
              <w:right w:val="nil"/>
            </w:tcBorders>
          </w:tcPr>
          <w:p w14:paraId="2DCD12EE" w14:textId="50FF7740" w:rsidR="00695DDB" w:rsidRPr="00AF2F5A" w:rsidRDefault="00EE2FC7" w:rsidP="00695DDB">
            <w:pPr>
              <w:spacing w:line="240" w:lineRule="auto"/>
              <w:ind w:left="-59" w:right="-93"/>
              <w:jc w:val="center"/>
              <w:cnfStyle w:val="000000100000" w:firstRow="0" w:lastRow="0" w:firstColumn="0" w:lastColumn="0" w:oddVBand="0" w:evenVBand="0" w:oddHBand="1" w:evenHBand="0" w:firstRowFirstColumn="0" w:firstRowLastColumn="0" w:lastRowFirstColumn="0" w:lastRowLastColumn="0"/>
              <w:rPr>
                <w:rFonts w:cstheme="minorHAnsi"/>
                <w:smallCaps w:val="0"/>
                <w:color w:val="FFFFFF"/>
              </w:rPr>
            </w:pPr>
            <w:sdt>
              <w:sdtPr>
                <w:rPr>
                  <w:rFonts w:cs="Open Sans"/>
                  <w:szCs w:val="18"/>
                </w:rPr>
                <w:id w:val="-1672476015"/>
                <w15:appearance w15:val="hidden"/>
                <w14:checkbox>
                  <w14:checked w14:val="0"/>
                  <w14:checkedState w14:val="00FE" w14:font="Wingdings"/>
                  <w14:uncheckedState w14:val="006F" w14:font="Wingdings"/>
                </w14:checkbox>
              </w:sdtPr>
              <w:sdtContent>
                <w:r w:rsidR="007D6756">
                  <w:rPr>
                    <w:rFonts w:cs="Open Sans"/>
                    <w:szCs w:val="18"/>
                  </w:rPr>
                  <w:sym w:font="Wingdings" w:char="F06F"/>
                </w:r>
              </w:sdtContent>
            </w:sdt>
          </w:p>
        </w:tc>
        <w:tc>
          <w:tcPr>
            <w:tcW w:w="2248" w:type="dxa"/>
            <w:gridSpan w:val="2"/>
            <w:tcBorders>
              <w:top w:val="single" w:sz="18" w:space="0" w:color="083575" w:themeColor="accent2"/>
              <w:left w:val="nil"/>
              <w:bottom w:val="dashed" w:sz="4" w:space="0" w:color="083575" w:themeColor="accent2"/>
              <w:right w:val="nil"/>
            </w:tcBorders>
            <w:shd w:val="clear" w:color="auto" w:fill="083575" w:themeFill="accent2"/>
          </w:tcPr>
          <w:p w14:paraId="55FC8552" w14:textId="77777777" w:rsidR="00695DDB" w:rsidRPr="00DF0EBF" w:rsidRDefault="00F96627" w:rsidP="00F96627">
            <w:pPr>
              <w:spacing w:line="240"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FFFFFF"/>
                <w:sz w:val="18"/>
              </w:rPr>
            </w:pPr>
            <w:r w:rsidRPr="00DF0EBF">
              <w:rPr>
                <w:rFonts w:cstheme="minorHAnsi"/>
                <w:b/>
                <w:color w:val="FFFFFF"/>
                <w:sz w:val="18"/>
              </w:rPr>
              <w:t>DESCRIPTION</w:t>
            </w:r>
          </w:p>
          <w:p w14:paraId="4200835D" w14:textId="15F9E12E" w:rsidR="00F96627" w:rsidRPr="00F96627" w:rsidRDefault="00F96627" w:rsidP="00F96627">
            <w:pPr>
              <w:spacing w:line="240"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FFFFFF"/>
              </w:rPr>
            </w:pPr>
            <w:r w:rsidRPr="007D6756">
              <w:rPr>
                <w:b/>
                <w:caps/>
                <w:smallCaps w:val="0"/>
                <w:color w:val="FFFFFF" w:themeColor="background1"/>
                <w:sz w:val="14"/>
              </w:rPr>
              <w:t>DU PUIT</w:t>
            </w:r>
          </w:p>
        </w:tc>
        <w:tc>
          <w:tcPr>
            <w:tcW w:w="5440" w:type="dxa"/>
            <w:gridSpan w:val="3"/>
            <w:tcBorders>
              <w:top w:val="single" w:sz="18" w:space="0" w:color="083575" w:themeColor="accent2"/>
              <w:left w:val="nil"/>
              <w:bottom w:val="dashed" w:sz="4" w:space="0" w:color="083575" w:themeColor="accent2"/>
            </w:tcBorders>
          </w:tcPr>
          <w:p w14:paraId="1C1B6683" w14:textId="4A2ED521" w:rsidR="00695DDB" w:rsidRPr="00D46185" w:rsidRDefault="00695DDB" w:rsidP="00695DDB">
            <w:pPr>
              <w:spacing w:line="240" w:lineRule="auto"/>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D46185">
              <w:rPr>
                <w:i/>
                <w:color w:val="8F8F8F" w:themeColor="background2" w:themeShade="BF"/>
                <w:sz w:val="18"/>
                <w:szCs w:val="18"/>
              </w:rPr>
              <w:t>donner une description du puit de fichiers</w:t>
            </w:r>
          </w:p>
        </w:tc>
      </w:tr>
      <w:tr w:rsidR="00AD1AB3" w:rsidRPr="00AF2F5A" w14:paraId="18682105" w14:textId="77777777" w:rsidTr="00695DD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2835"/>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73282420" w14:textId="77777777" w:rsidR="007B00A0" w:rsidRPr="00DF0EBF" w:rsidRDefault="00AD1AB3" w:rsidP="007B00A0">
            <w:pPr>
              <w:spacing w:line="240" w:lineRule="auto"/>
              <w:jc w:val="right"/>
              <w:rPr>
                <w:rFonts w:cstheme="minorHAnsi"/>
                <w:color w:val="FFFFFF"/>
                <w:sz w:val="18"/>
              </w:rPr>
            </w:pPr>
            <w:r w:rsidRPr="00DF0EBF">
              <w:rPr>
                <w:rFonts w:cstheme="minorHAnsi"/>
                <w:color w:val="FFFFFF"/>
                <w:sz w:val="18"/>
              </w:rPr>
              <w:t>ORGANISATION</w:t>
            </w:r>
          </w:p>
          <w:p w14:paraId="393223BC" w14:textId="2BA4FA6E" w:rsidR="00AD1AB3" w:rsidRPr="00AF2F5A" w:rsidRDefault="00AD1AB3" w:rsidP="007B00A0">
            <w:pPr>
              <w:spacing w:line="240" w:lineRule="auto"/>
              <w:jc w:val="right"/>
              <w:rPr>
                <w:rFonts w:cstheme="minorHAnsi"/>
                <w:color w:val="FFFFFF"/>
              </w:rPr>
            </w:pPr>
            <w:r w:rsidRPr="007D6756">
              <w:rPr>
                <w:caps/>
                <w:smallCaps w:val="0"/>
                <w:color w:val="FFFFFF" w:themeColor="background1"/>
                <w:sz w:val="14"/>
              </w:rPr>
              <w:t>STRUCTURE DES REPERTOIRES</w:t>
            </w:r>
          </w:p>
        </w:tc>
        <w:tc>
          <w:tcPr>
            <w:tcW w:w="8255" w:type="dxa"/>
            <w:gridSpan w:val="6"/>
            <w:tcBorders>
              <w:top w:val="dashed" w:sz="4" w:space="0" w:color="083575" w:themeColor="accent2"/>
              <w:left w:val="single" w:sz="18" w:space="0" w:color="083575" w:themeColor="accent2"/>
              <w:bottom w:val="dashed" w:sz="4" w:space="0" w:color="083575" w:themeColor="accent2"/>
            </w:tcBorders>
          </w:tcPr>
          <w:p w14:paraId="5391B8B7" w14:textId="2112502F" w:rsidR="00AD1AB3" w:rsidRPr="00695DDB" w:rsidRDefault="00695DDB" w:rsidP="00D46185">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décrire la structure créée dans le puit de fichier </w:t>
            </w:r>
          </w:p>
        </w:tc>
      </w:tr>
      <w:tr w:rsidR="00AD1AB3" w:rsidRPr="001657E5" w14:paraId="74372A93" w14:textId="77777777" w:rsidTr="00695D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268"/>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6DC77CCD" w14:textId="03C1FC70" w:rsidR="00AD1AB3" w:rsidRDefault="00AD1AB3" w:rsidP="008E6FAD">
            <w:pPr>
              <w:spacing w:line="240" w:lineRule="auto"/>
              <w:jc w:val="right"/>
              <w:rPr>
                <w:rFonts w:cs="Open Sans"/>
                <w:color w:val="FFFFFF"/>
                <w:sz w:val="18"/>
              </w:rPr>
            </w:pPr>
            <w:r>
              <w:rPr>
                <w:rFonts w:cs="Open Sans"/>
                <w:color w:val="FFFFFF"/>
                <w:sz w:val="18"/>
              </w:rPr>
              <w:t>DROITS D’ACCES</w:t>
            </w:r>
          </w:p>
        </w:tc>
        <w:tc>
          <w:tcPr>
            <w:tcW w:w="8255" w:type="dxa"/>
            <w:gridSpan w:val="6"/>
            <w:tcBorders>
              <w:top w:val="dashed" w:sz="4" w:space="0" w:color="083575" w:themeColor="accent2"/>
              <w:left w:val="single" w:sz="18" w:space="0" w:color="083575" w:themeColor="accent2"/>
              <w:bottom w:val="dashed" w:sz="4" w:space="0" w:color="083575" w:themeColor="accent2"/>
            </w:tcBorders>
          </w:tcPr>
          <w:p w14:paraId="190BC953" w14:textId="72D286BE" w:rsidR="00AD1AB3" w:rsidRPr="00D46185" w:rsidRDefault="00AD1AB3" w:rsidP="00D46185">
            <w:pPr>
              <w:spacing w:line="240" w:lineRule="auto"/>
              <w:cnfStyle w:val="000000100000" w:firstRow="0" w:lastRow="0" w:firstColumn="0" w:lastColumn="0" w:oddVBand="0" w:evenVBand="0" w:oddHBand="1" w:evenHBand="0" w:firstRowFirstColumn="0" w:firstRowLastColumn="0" w:lastRowFirstColumn="0" w:lastRowLastColumn="0"/>
              <w:rPr>
                <w:rFonts w:cs="Open Sans"/>
                <w:i/>
                <w:color w:val="808080"/>
                <w:sz w:val="18"/>
                <w:szCs w:val="18"/>
              </w:rPr>
            </w:pPr>
            <w:r w:rsidRPr="00D46185">
              <w:rPr>
                <w:i/>
                <w:color w:val="8F8F8F" w:themeColor="background2" w:themeShade="BF"/>
                <w:sz w:val="18"/>
                <w:szCs w:val="18"/>
              </w:rPr>
              <w:t xml:space="preserve">Indiquer </w:t>
            </w:r>
            <w:r w:rsidR="00D46185" w:rsidRPr="00D46185">
              <w:rPr>
                <w:i/>
                <w:color w:val="8F8F8F" w:themeColor="background2" w:themeShade="BF"/>
                <w:sz w:val="18"/>
                <w:szCs w:val="18"/>
              </w:rPr>
              <w:t>les droits d’accès sur la structure</w:t>
            </w:r>
          </w:p>
        </w:tc>
      </w:tr>
      <w:tr w:rsidR="00D46185" w:rsidRPr="001657E5" w14:paraId="5BAB20E2" w14:textId="77777777" w:rsidTr="00695DDB">
        <w:tblPrEx>
          <w:tblLook w:val="04A0" w:firstRow="1" w:lastRow="0" w:firstColumn="1" w:lastColumn="0" w:noHBand="0" w:noVBand="1"/>
        </w:tblPrEx>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036936CD" w14:textId="3153E910" w:rsidR="00D46185" w:rsidRPr="002133C5" w:rsidRDefault="00D46185" w:rsidP="008E6FAD">
            <w:pPr>
              <w:spacing w:line="240" w:lineRule="auto"/>
              <w:jc w:val="right"/>
              <w:rPr>
                <w:rFonts w:cs="Open Sans"/>
                <w:color w:val="FFFFFF"/>
                <w:sz w:val="18"/>
              </w:rPr>
            </w:pPr>
            <w:r>
              <w:rPr>
                <w:rFonts w:cs="Open Sans"/>
                <w:color w:val="FFFFFF"/>
                <w:sz w:val="18"/>
              </w:rPr>
              <w:t>MODES D’ACCES</w:t>
            </w:r>
          </w:p>
        </w:tc>
        <w:tc>
          <w:tcPr>
            <w:tcW w:w="2691" w:type="dxa"/>
            <w:gridSpan w:val="2"/>
            <w:tcBorders>
              <w:top w:val="dashed" w:sz="4" w:space="0" w:color="083575" w:themeColor="accent2"/>
              <w:left w:val="single" w:sz="18" w:space="0" w:color="083575" w:themeColor="accent2"/>
              <w:bottom w:val="single" w:sz="18" w:space="0" w:color="083575" w:themeColor="accent2"/>
              <w:right w:val="nil"/>
            </w:tcBorders>
          </w:tcPr>
          <w:p w14:paraId="1B53CCA0" w14:textId="09C28A3F" w:rsidR="00D46185" w:rsidRPr="00D46185" w:rsidRDefault="00EE2FC7" w:rsidP="00D46185">
            <w:pPr>
              <w:spacing w:line="240" w:lineRule="auto"/>
              <w:ind w:left="23"/>
              <w:jc w:val="center"/>
              <w:cnfStyle w:val="000000010000" w:firstRow="0" w:lastRow="0" w:firstColumn="0" w:lastColumn="0" w:oddVBand="0" w:evenVBand="0" w:oddHBand="0" w:evenHBand="1" w:firstRowFirstColumn="0" w:firstRowLastColumn="0" w:lastRowFirstColumn="0" w:lastRowLastColumn="0"/>
              <w:rPr>
                <w:rFonts w:cs="Open Sans"/>
                <w:smallCaps w:val="0"/>
                <w:szCs w:val="18"/>
              </w:rPr>
            </w:pPr>
            <w:sdt>
              <w:sdtPr>
                <w:rPr>
                  <w:rFonts w:cs="Open Sans"/>
                  <w:szCs w:val="18"/>
                </w:rPr>
                <w:id w:val="-648590403"/>
                <w15:appearance w15:val="hidden"/>
                <w14:checkbox>
                  <w14:checked w14:val="1"/>
                  <w14:checkedState w14:val="00FE" w14:font="Wingdings"/>
                  <w14:uncheckedState w14:val="006F" w14:font="Wingdings"/>
                </w14:checkbox>
              </w:sdtPr>
              <w:sdtContent>
                <w:r w:rsidR="00695DDB">
                  <w:rPr>
                    <w:rFonts w:cs="Open Sans"/>
                    <w:szCs w:val="18"/>
                  </w:rPr>
                  <w:sym w:font="Wingdings" w:char="F0FE"/>
                </w:r>
              </w:sdtContent>
            </w:sdt>
            <w:r w:rsidR="00D46185">
              <w:rPr>
                <w:rFonts w:cs="Open Sans"/>
                <w:szCs w:val="18"/>
              </w:rPr>
              <w:t xml:space="preserve"> </w:t>
            </w:r>
            <w:r w:rsidR="00D46185" w:rsidRPr="00D46185">
              <w:rPr>
                <w:rFonts w:cs="Open Sans"/>
                <w:sz w:val="18"/>
                <w:szCs w:val="18"/>
              </w:rPr>
              <w:t>CIFS</w:t>
            </w:r>
            <w:r w:rsidR="00D46185">
              <w:rPr>
                <w:rFonts w:cs="Open Sans"/>
                <w:sz w:val="18"/>
                <w:szCs w:val="18"/>
              </w:rPr>
              <w:t xml:space="preserve"> </w:t>
            </w:r>
          </w:p>
        </w:tc>
        <w:tc>
          <w:tcPr>
            <w:tcW w:w="1808" w:type="dxa"/>
            <w:gridSpan w:val="2"/>
            <w:tcBorders>
              <w:top w:val="dashed" w:sz="4" w:space="0" w:color="083575" w:themeColor="accent2"/>
              <w:left w:val="nil"/>
              <w:bottom w:val="single" w:sz="18" w:space="0" w:color="083575" w:themeColor="accent2"/>
              <w:right w:val="nil"/>
            </w:tcBorders>
          </w:tcPr>
          <w:p w14:paraId="78DDD6C9" w14:textId="02B4AA62" w:rsidR="00D46185" w:rsidRPr="00D46185" w:rsidRDefault="00EE2FC7" w:rsidP="00D46185">
            <w:pPr>
              <w:spacing w:line="240" w:lineRule="auto"/>
              <w:ind w:left="23"/>
              <w:jc w:val="center"/>
              <w:cnfStyle w:val="000000010000" w:firstRow="0" w:lastRow="0" w:firstColumn="0" w:lastColumn="0" w:oddVBand="0" w:evenVBand="0" w:oddHBand="0" w:evenHBand="1" w:firstRowFirstColumn="0" w:firstRowLastColumn="0" w:lastRowFirstColumn="0" w:lastRowLastColumn="0"/>
              <w:rPr>
                <w:rFonts w:cs="Open Sans"/>
                <w:smallCaps w:val="0"/>
                <w:szCs w:val="18"/>
              </w:rPr>
            </w:pPr>
            <w:sdt>
              <w:sdtPr>
                <w:rPr>
                  <w:rFonts w:cs="Open Sans"/>
                  <w:szCs w:val="18"/>
                </w:rPr>
                <w:id w:val="-111364100"/>
                <w15:appearance w15:val="hidden"/>
                <w14:checkbox>
                  <w14:checked w14:val="0"/>
                  <w14:checkedState w14:val="00FE" w14:font="Wingdings"/>
                  <w14:uncheckedState w14:val="006F" w14:font="Wingdings"/>
                </w14:checkbox>
              </w:sdtPr>
              <w:sdtContent>
                <w:r w:rsidR="00D46185">
                  <w:rPr>
                    <w:rFonts w:cs="Open Sans"/>
                    <w:szCs w:val="18"/>
                  </w:rPr>
                  <w:sym w:font="Wingdings" w:char="F06F"/>
                </w:r>
              </w:sdtContent>
            </w:sdt>
            <w:r w:rsidR="00D46185">
              <w:rPr>
                <w:rFonts w:cs="Open Sans"/>
                <w:szCs w:val="18"/>
              </w:rPr>
              <w:t xml:space="preserve"> </w:t>
            </w:r>
            <w:r w:rsidR="00D46185">
              <w:rPr>
                <w:rFonts w:cs="Open Sans"/>
                <w:sz w:val="18"/>
                <w:szCs w:val="18"/>
              </w:rPr>
              <w:t>NFS</w:t>
            </w:r>
          </w:p>
        </w:tc>
        <w:tc>
          <w:tcPr>
            <w:tcW w:w="1807" w:type="dxa"/>
            <w:tcBorders>
              <w:top w:val="dashed" w:sz="4" w:space="0" w:color="083575" w:themeColor="accent2"/>
              <w:left w:val="nil"/>
              <w:bottom w:val="single" w:sz="18" w:space="0" w:color="083575" w:themeColor="accent2"/>
              <w:right w:val="nil"/>
            </w:tcBorders>
          </w:tcPr>
          <w:p w14:paraId="7185D3DA" w14:textId="430862CE" w:rsidR="00D46185" w:rsidRPr="00D46185" w:rsidRDefault="00EE2FC7" w:rsidP="00D46185">
            <w:pPr>
              <w:spacing w:line="240" w:lineRule="auto"/>
              <w:ind w:left="23"/>
              <w:jc w:val="center"/>
              <w:cnfStyle w:val="000000010000" w:firstRow="0" w:lastRow="0" w:firstColumn="0" w:lastColumn="0" w:oddVBand="0" w:evenVBand="0" w:oddHBand="0" w:evenHBand="1" w:firstRowFirstColumn="0" w:firstRowLastColumn="0" w:lastRowFirstColumn="0" w:lastRowLastColumn="0"/>
              <w:rPr>
                <w:rFonts w:cs="Open Sans"/>
                <w:smallCaps w:val="0"/>
                <w:szCs w:val="18"/>
              </w:rPr>
            </w:pPr>
            <w:sdt>
              <w:sdtPr>
                <w:rPr>
                  <w:rFonts w:cs="Open Sans"/>
                  <w:szCs w:val="18"/>
                </w:rPr>
                <w:id w:val="1808192646"/>
                <w15:appearance w15:val="hidden"/>
                <w14:checkbox>
                  <w14:checked w14:val="0"/>
                  <w14:checkedState w14:val="00FE" w14:font="Wingdings"/>
                  <w14:uncheckedState w14:val="006F" w14:font="Wingdings"/>
                </w14:checkbox>
              </w:sdtPr>
              <w:sdtContent>
                <w:r w:rsidR="00D46185" w:rsidRPr="00D46185">
                  <w:rPr>
                    <w:rFonts w:cs="Open Sans"/>
                    <w:szCs w:val="18"/>
                  </w:rPr>
                  <w:sym w:font="Wingdings" w:char="F06F"/>
                </w:r>
              </w:sdtContent>
            </w:sdt>
            <w:r w:rsidR="00D46185">
              <w:rPr>
                <w:rFonts w:cs="Open Sans"/>
                <w:szCs w:val="18"/>
              </w:rPr>
              <w:t xml:space="preserve"> </w:t>
            </w:r>
            <w:r w:rsidR="00D46185">
              <w:rPr>
                <w:rFonts w:cs="Open Sans"/>
                <w:sz w:val="18"/>
                <w:szCs w:val="18"/>
              </w:rPr>
              <w:t>S3</w:t>
            </w:r>
          </w:p>
        </w:tc>
        <w:tc>
          <w:tcPr>
            <w:tcW w:w="1949" w:type="dxa"/>
            <w:tcBorders>
              <w:top w:val="dashed" w:sz="4" w:space="0" w:color="083575" w:themeColor="accent2"/>
              <w:left w:val="nil"/>
              <w:bottom w:val="single" w:sz="18" w:space="0" w:color="083575" w:themeColor="accent2"/>
            </w:tcBorders>
          </w:tcPr>
          <w:p w14:paraId="1171F405" w14:textId="73F9CDE5" w:rsidR="00D46185" w:rsidRPr="00D46185" w:rsidRDefault="00EE2FC7" w:rsidP="00167468">
            <w:pPr>
              <w:spacing w:line="240" w:lineRule="auto"/>
              <w:ind w:left="23"/>
              <w:jc w:val="center"/>
              <w:cnfStyle w:val="000000010000" w:firstRow="0" w:lastRow="0" w:firstColumn="0" w:lastColumn="0" w:oddVBand="0" w:evenVBand="0" w:oddHBand="0" w:evenHBand="1" w:firstRowFirstColumn="0" w:firstRowLastColumn="0" w:lastRowFirstColumn="0" w:lastRowLastColumn="0"/>
              <w:rPr>
                <w:rFonts w:cs="Open Sans"/>
                <w:szCs w:val="18"/>
              </w:rPr>
            </w:pPr>
            <w:sdt>
              <w:sdtPr>
                <w:rPr>
                  <w:rFonts w:cs="Open Sans"/>
                  <w:szCs w:val="18"/>
                </w:rPr>
                <w:id w:val="-1474362590"/>
                <w15:appearance w15:val="hidden"/>
                <w14:checkbox>
                  <w14:checked w14:val="0"/>
                  <w14:checkedState w14:val="00FE" w14:font="Wingdings"/>
                  <w14:uncheckedState w14:val="006F" w14:font="Wingdings"/>
                </w14:checkbox>
              </w:sdtPr>
              <w:sdtContent>
                <w:r w:rsidR="004213BD">
                  <w:rPr>
                    <w:rFonts w:cs="Open Sans"/>
                    <w:szCs w:val="18"/>
                  </w:rPr>
                  <w:sym w:font="Wingdings" w:char="F06F"/>
                </w:r>
              </w:sdtContent>
            </w:sdt>
            <w:r w:rsidR="00D46185">
              <w:rPr>
                <w:rFonts w:cs="Open Sans"/>
                <w:szCs w:val="18"/>
              </w:rPr>
              <w:t xml:space="preserve"> </w:t>
            </w:r>
            <w:r w:rsidR="00D46185">
              <w:rPr>
                <w:rFonts w:cs="Open Sans"/>
                <w:sz w:val="18"/>
                <w:szCs w:val="18"/>
              </w:rPr>
              <w:t>Au</w:t>
            </w:r>
            <w:r w:rsidR="004213BD">
              <w:rPr>
                <w:rFonts w:cs="Open Sans"/>
                <w:sz w:val="18"/>
                <w:szCs w:val="18"/>
              </w:rPr>
              <w:t>t</w:t>
            </w:r>
            <w:r w:rsidR="00D46185">
              <w:rPr>
                <w:rFonts w:cs="Open Sans"/>
                <w:sz w:val="18"/>
                <w:szCs w:val="18"/>
              </w:rPr>
              <w:t>res</w:t>
            </w:r>
            <w:r w:rsidR="00167468">
              <w:rPr>
                <w:rFonts w:cs="Open Sans"/>
                <w:sz w:val="18"/>
                <w:szCs w:val="18"/>
              </w:rPr>
              <w:t>[</w:t>
            </w:r>
            <w:r w:rsidR="00695DDB">
              <w:rPr>
                <w:rFonts w:cs="Open Sans"/>
                <w:sz w:val="18"/>
                <w:szCs w:val="18"/>
              </w:rPr>
              <w:t>pré</w:t>
            </w:r>
            <w:r w:rsidR="00167468">
              <w:rPr>
                <w:rFonts w:cs="Open Sans"/>
                <w:sz w:val="18"/>
                <w:szCs w:val="18"/>
              </w:rPr>
              <w:t>ciser]</w:t>
            </w:r>
          </w:p>
        </w:tc>
      </w:tr>
    </w:tbl>
    <w:p w14:paraId="5575A762" w14:textId="093EC696" w:rsidR="00E97956" w:rsidRDefault="00E97956" w:rsidP="00AD43F8"/>
    <w:p w14:paraId="0D1CCF64" w14:textId="77777777" w:rsidR="00AD43F8" w:rsidRPr="00AD43F8" w:rsidRDefault="00AD43F8" w:rsidP="00AD43F8"/>
    <w:p w14:paraId="254CDB2A" w14:textId="77777777" w:rsidR="00AD43F8" w:rsidRDefault="00AD43F8" w:rsidP="006D4A89">
      <w:pPr>
        <w:pStyle w:val="Titre5"/>
      </w:pPr>
      <w:r>
        <w:lastRenderedPageBreak/>
        <w:t>Flux EAI</w:t>
      </w:r>
    </w:p>
    <w:p w14:paraId="3D0E4082" w14:textId="3FF5E6EB" w:rsidR="0021232B" w:rsidRPr="00801BC2" w:rsidRDefault="00D07D78" w:rsidP="001E1548">
      <w:pPr>
        <w:jc w:val="both"/>
        <w:rPr>
          <w:rFonts w:cstheme="minorHAnsi"/>
          <w:b/>
          <w:i/>
          <w:color w:val="8F8F8F" w:themeColor="background2" w:themeShade="BF"/>
        </w:rPr>
      </w:pPr>
      <w:r>
        <w:rPr>
          <w:rFonts w:cstheme="minorHAnsi"/>
          <w:i/>
          <w:color w:val="8F8F8F" w:themeColor="background2" w:themeShade="BF"/>
        </w:rPr>
        <w:t>Si la solution nécessite l’utilisation de l’EAI AP-HP, ce paragraphe doit décrire synthétiquement les flux concernés et les potentiel</w:t>
      </w:r>
      <w:r w:rsidR="000B2C00">
        <w:rPr>
          <w:rFonts w:cstheme="minorHAnsi"/>
          <w:i/>
          <w:color w:val="8F8F8F" w:themeColor="background2" w:themeShade="BF"/>
        </w:rPr>
        <w:t>le</w:t>
      </w:r>
      <w:r>
        <w:rPr>
          <w:rFonts w:cstheme="minorHAnsi"/>
          <w:i/>
          <w:color w:val="8F8F8F" w:themeColor="background2" w:themeShade="BF"/>
        </w:rPr>
        <w:t>s mises en œuvre spécifiques effectuées dans le périmètre EAI (socles …)</w:t>
      </w:r>
      <w:r w:rsidR="0021232B">
        <w:rPr>
          <w:rFonts w:cstheme="minorHAnsi"/>
          <w:i/>
          <w:color w:val="8F8F8F" w:themeColor="background2" w:themeShade="BF"/>
        </w:rPr>
        <w:t xml:space="preserve">. </w:t>
      </w:r>
      <w:r w:rsidR="0021232B" w:rsidRPr="00801BC2">
        <w:rPr>
          <w:rFonts w:cstheme="minorHAnsi"/>
          <w:b/>
          <w:i/>
          <w:color w:val="8F8F8F" w:themeColor="background2" w:themeShade="BF"/>
        </w:rPr>
        <w:t xml:space="preserve">Le tableau suivant est à décliner </w:t>
      </w:r>
      <w:r w:rsidR="0021232B">
        <w:rPr>
          <w:rFonts w:cstheme="minorHAnsi"/>
          <w:b/>
          <w:i/>
          <w:color w:val="8F8F8F" w:themeColor="background2" w:themeShade="BF"/>
        </w:rPr>
        <w:t xml:space="preserve">pour chaque </w:t>
      </w:r>
      <w:r w:rsidR="001E1548">
        <w:rPr>
          <w:rFonts w:cstheme="minorHAnsi"/>
          <w:b/>
          <w:i/>
          <w:color w:val="8F8F8F" w:themeColor="background2" w:themeShade="BF"/>
        </w:rPr>
        <w:t>flux EAI</w:t>
      </w:r>
      <w:r w:rsidR="0021232B">
        <w:rPr>
          <w:rFonts w:cstheme="minorHAnsi"/>
          <w:b/>
          <w:i/>
          <w:color w:val="8F8F8F" w:themeColor="background2" w:themeShade="BF"/>
        </w:rPr>
        <w:t xml:space="preserve"> mis en place pour la solution.</w:t>
      </w:r>
    </w:p>
    <w:p w14:paraId="487B4B8D" w14:textId="74758608" w:rsidR="0021232B" w:rsidRDefault="0021232B" w:rsidP="00D07D78">
      <w:pPr>
        <w:rPr>
          <w:rFonts w:cstheme="minorHAnsi"/>
          <w:i/>
          <w:color w:val="8F8F8F" w:themeColor="background2" w:themeShade="BF"/>
        </w:rPr>
      </w:pPr>
    </w:p>
    <w:tbl>
      <w:tblPr>
        <w:tblStyle w:val="DATStandardLigne"/>
        <w:tblW w:w="10183" w:type="dxa"/>
        <w:tblLayout w:type="fixed"/>
        <w:tblLook w:val="0480" w:firstRow="0" w:lastRow="0" w:firstColumn="1" w:lastColumn="0" w:noHBand="0" w:noVBand="1"/>
      </w:tblPr>
      <w:tblGrid>
        <w:gridCol w:w="2104"/>
        <w:gridCol w:w="2019"/>
        <w:gridCol w:w="957"/>
        <w:gridCol w:w="1063"/>
        <w:gridCol w:w="1043"/>
        <w:gridCol w:w="977"/>
        <w:gridCol w:w="886"/>
        <w:gridCol w:w="567"/>
        <w:gridCol w:w="567"/>
      </w:tblGrid>
      <w:tr w:rsidR="0021232B" w:rsidRPr="001657E5" w14:paraId="7137A6DC" w14:textId="77777777" w:rsidTr="006341A9">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3" w:type="dxa"/>
            <w:gridSpan w:val="9"/>
            <w:tcBorders>
              <w:top w:val="single" w:sz="18" w:space="0" w:color="083575" w:themeColor="accent2"/>
              <w:bottom w:val="single" w:sz="18" w:space="0" w:color="083575" w:themeColor="accent2"/>
            </w:tcBorders>
          </w:tcPr>
          <w:p w14:paraId="545F9082" w14:textId="1A2BD57E" w:rsidR="0021232B" w:rsidRPr="006341A9" w:rsidRDefault="006341A9" w:rsidP="006341A9">
            <w:pPr>
              <w:spacing w:line="180" w:lineRule="exact"/>
              <w:jc w:val="center"/>
              <w:rPr>
                <w:color w:val="auto"/>
                <w:szCs w:val="18"/>
              </w:rPr>
            </w:pPr>
            <w:r>
              <w:rPr>
                <w:color w:val="auto"/>
                <w:szCs w:val="18"/>
              </w:rPr>
              <w:t>&lt;NOM DU FLUX</w:t>
            </w:r>
            <w:r w:rsidR="008B5E08">
              <w:rPr>
                <w:color w:val="auto"/>
                <w:szCs w:val="18"/>
              </w:rPr>
              <w:t xml:space="preserve"> EAI</w:t>
            </w:r>
            <w:r>
              <w:rPr>
                <w:color w:val="auto"/>
                <w:szCs w:val="18"/>
              </w:rPr>
              <w:t>&gt;</w:t>
            </w:r>
          </w:p>
        </w:tc>
      </w:tr>
      <w:tr w:rsidR="006341A9" w:rsidRPr="00AF2F5A" w14:paraId="58B4F98D" w14:textId="77777777" w:rsidTr="001E1548">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single" w:sz="18" w:space="0" w:color="083575" w:themeColor="accent2"/>
              <w:bottom w:val="dashed" w:sz="4" w:space="0" w:color="083575" w:themeColor="accent2"/>
              <w:right w:val="single" w:sz="18" w:space="0" w:color="083575" w:themeColor="accent2"/>
            </w:tcBorders>
            <w:shd w:val="clear" w:color="auto" w:fill="083575" w:themeFill="accent2"/>
          </w:tcPr>
          <w:p w14:paraId="7F094BBE" w14:textId="0E89961C" w:rsidR="006341A9" w:rsidRPr="006341A9" w:rsidRDefault="006341A9" w:rsidP="006341A9">
            <w:pPr>
              <w:spacing w:line="240" w:lineRule="auto"/>
              <w:jc w:val="right"/>
              <w:rPr>
                <w:rFonts w:cstheme="minorHAnsi"/>
                <w:color w:val="FFFFFF"/>
                <w:sz w:val="18"/>
                <w:szCs w:val="18"/>
              </w:rPr>
            </w:pPr>
            <w:r w:rsidRPr="006341A9">
              <w:rPr>
                <w:rFonts w:cstheme="minorHAnsi"/>
                <w:color w:val="FFFFFF" w:themeColor="background1"/>
                <w:sz w:val="18"/>
                <w:szCs w:val="18"/>
              </w:rPr>
              <w:t>ÉMETTEUR</w:t>
            </w:r>
          </w:p>
        </w:tc>
        <w:tc>
          <w:tcPr>
            <w:tcW w:w="2976" w:type="dxa"/>
            <w:gridSpan w:val="2"/>
            <w:tcBorders>
              <w:top w:val="single" w:sz="18" w:space="0" w:color="083575" w:themeColor="accent2"/>
              <w:left w:val="single" w:sz="18" w:space="0" w:color="083575" w:themeColor="accent2"/>
              <w:bottom w:val="dashed" w:sz="4" w:space="0" w:color="083575" w:themeColor="accent2"/>
            </w:tcBorders>
          </w:tcPr>
          <w:p w14:paraId="5CF4088F" w14:textId="15B6F1F3" w:rsidR="006341A9" w:rsidRPr="00695DDB" w:rsidRDefault="006341A9" w:rsidP="006341A9">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c>
          <w:tcPr>
            <w:tcW w:w="2106" w:type="dxa"/>
            <w:gridSpan w:val="2"/>
            <w:tcBorders>
              <w:top w:val="single" w:sz="18" w:space="0" w:color="083575" w:themeColor="accent2"/>
              <w:left w:val="single" w:sz="18" w:space="0" w:color="083575" w:themeColor="accent2"/>
              <w:bottom w:val="dashed" w:sz="4" w:space="0" w:color="083575" w:themeColor="accent2"/>
            </w:tcBorders>
            <w:shd w:val="clear" w:color="auto" w:fill="083575" w:themeFill="accent2"/>
          </w:tcPr>
          <w:p w14:paraId="18F935B6" w14:textId="5DCF736E" w:rsidR="006341A9" w:rsidRPr="001E1548" w:rsidRDefault="001E1548" w:rsidP="006341A9">
            <w:pPr>
              <w:spacing w:line="240"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FFFFFF" w:themeColor="background1"/>
                <w:sz w:val="18"/>
                <w:szCs w:val="18"/>
              </w:rPr>
            </w:pPr>
            <w:r w:rsidRPr="001E1548">
              <w:rPr>
                <w:rFonts w:cstheme="minorHAnsi"/>
                <w:b/>
                <w:color w:val="FFFFFF" w:themeColor="background1"/>
                <w:sz w:val="18"/>
                <w:szCs w:val="18"/>
              </w:rPr>
              <w:t>DESTINATAIRE</w:t>
            </w:r>
          </w:p>
        </w:tc>
        <w:tc>
          <w:tcPr>
            <w:tcW w:w="2997" w:type="dxa"/>
            <w:gridSpan w:val="4"/>
            <w:tcBorders>
              <w:top w:val="single" w:sz="18" w:space="0" w:color="083575" w:themeColor="accent2"/>
              <w:left w:val="single" w:sz="18" w:space="0" w:color="083575" w:themeColor="accent2"/>
              <w:bottom w:val="dashed" w:sz="4" w:space="0" w:color="083575" w:themeColor="accent2"/>
            </w:tcBorders>
          </w:tcPr>
          <w:p w14:paraId="4C1B91CB" w14:textId="30197D98" w:rsidR="006341A9" w:rsidRPr="00695DDB" w:rsidRDefault="006341A9" w:rsidP="006341A9">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1E1548" w:rsidRPr="001657E5" w14:paraId="1B964B64" w14:textId="77777777" w:rsidTr="001E1548">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31D68A23" w14:textId="217A04F9" w:rsidR="001E1548" w:rsidRPr="006341A9" w:rsidRDefault="001E1548" w:rsidP="00B44747">
            <w:pPr>
              <w:spacing w:line="240" w:lineRule="auto"/>
              <w:jc w:val="right"/>
              <w:rPr>
                <w:rFonts w:cstheme="minorHAnsi"/>
                <w:color w:val="FFFFFF"/>
                <w:sz w:val="18"/>
                <w:szCs w:val="18"/>
              </w:rPr>
            </w:pPr>
            <w:r w:rsidRPr="006341A9">
              <w:rPr>
                <w:rFonts w:cstheme="minorHAnsi"/>
                <w:color w:val="FFFFFF"/>
                <w:sz w:val="18"/>
                <w:szCs w:val="18"/>
              </w:rPr>
              <w:t>PROTOCOLE</w:t>
            </w:r>
          </w:p>
        </w:tc>
        <w:tc>
          <w:tcPr>
            <w:tcW w:w="2976" w:type="dxa"/>
            <w:gridSpan w:val="2"/>
            <w:tcBorders>
              <w:top w:val="dashed" w:sz="4" w:space="0" w:color="083575" w:themeColor="accent2"/>
              <w:left w:val="single" w:sz="18" w:space="0" w:color="083575" w:themeColor="accent2"/>
              <w:bottom w:val="dashed" w:sz="4" w:space="0" w:color="083575" w:themeColor="accent2"/>
            </w:tcBorders>
          </w:tcPr>
          <w:p w14:paraId="2BA94A1B" w14:textId="77777777" w:rsidR="001E1548" w:rsidRPr="00695DDB" w:rsidRDefault="001E1548" w:rsidP="00B44747">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c>
          <w:tcPr>
            <w:tcW w:w="2106" w:type="dxa"/>
            <w:gridSpan w:val="2"/>
            <w:tcBorders>
              <w:top w:val="dashed" w:sz="4" w:space="0" w:color="083575" w:themeColor="accent2"/>
              <w:left w:val="single" w:sz="18" w:space="0" w:color="083575" w:themeColor="accent2"/>
              <w:bottom w:val="dashed" w:sz="4" w:space="0" w:color="083575" w:themeColor="accent2"/>
            </w:tcBorders>
            <w:shd w:val="clear" w:color="auto" w:fill="083575" w:themeFill="accent2"/>
          </w:tcPr>
          <w:p w14:paraId="188CA99B" w14:textId="532730D4" w:rsidR="001E1548" w:rsidRPr="001E1548" w:rsidRDefault="001E1548" w:rsidP="001E1548">
            <w:pPr>
              <w:spacing w:line="240" w:lineRule="auto"/>
              <w:jc w:val="right"/>
              <w:cnfStyle w:val="000000010000" w:firstRow="0" w:lastRow="0" w:firstColumn="0" w:lastColumn="0" w:oddVBand="0" w:evenVBand="0" w:oddHBand="0" w:evenHBand="1" w:firstRowFirstColumn="0" w:firstRowLastColumn="0" w:lastRowFirstColumn="0" w:lastRowLastColumn="0"/>
              <w:rPr>
                <w:rFonts w:cstheme="minorHAnsi"/>
                <w:b/>
                <w:smallCaps w:val="0"/>
                <w:color w:val="auto"/>
                <w:sz w:val="18"/>
                <w:szCs w:val="18"/>
              </w:rPr>
            </w:pPr>
            <w:r w:rsidRPr="001E1548">
              <w:rPr>
                <w:rFonts w:cstheme="minorHAnsi"/>
                <w:b/>
                <w:color w:val="FFFFFF"/>
                <w:sz w:val="18"/>
                <w:szCs w:val="18"/>
              </w:rPr>
              <w:t>FORMAT</w:t>
            </w:r>
          </w:p>
        </w:tc>
        <w:tc>
          <w:tcPr>
            <w:tcW w:w="1863" w:type="dxa"/>
            <w:gridSpan w:val="2"/>
            <w:tcBorders>
              <w:top w:val="dashed" w:sz="4" w:space="0" w:color="083575" w:themeColor="accent2"/>
              <w:left w:val="single" w:sz="18" w:space="0" w:color="083575" w:themeColor="accent2"/>
              <w:bottom w:val="dashed" w:sz="4" w:space="0" w:color="083575" w:themeColor="accent2"/>
            </w:tcBorders>
          </w:tcPr>
          <w:p w14:paraId="675350D6" w14:textId="77777777" w:rsidR="001E1548" w:rsidRPr="00695DDB" w:rsidRDefault="001E1548" w:rsidP="00B44747">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c>
          <w:tcPr>
            <w:tcW w:w="567" w:type="dxa"/>
            <w:tcBorders>
              <w:top w:val="dashed" w:sz="4" w:space="0" w:color="083575" w:themeColor="accent2"/>
              <w:left w:val="single" w:sz="18" w:space="0" w:color="083575" w:themeColor="accent2"/>
              <w:bottom w:val="dashed" w:sz="4" w:space="0" w:color="083575" w:themeColor="accent2"/>
            </w:tcBorders>
            <w:shd w:val="clear" w:color="auto" w:fill="083575" w:themeFill="accent2"/>
          </w:tcPr>
          <w:p w14:paraId="0250FE0F" w14:textId="3574F709" w:rsidR="001E1548" w:rsidRPr="001E1548" w:rsidRDefault="001E1548" w:rsidP="001E1548">
            <w:pPr>
              <w:spacing w:line="240" w:lineRule="auto"/>
              <w:jc w:val="center"/>
              <w:cnfStyle w:val="000000010000" w:firstRow="0" w:lastRow="0" w:firstColumn="0" w:lastColumn="0" w:oddVBand="0" w:evenVBand="0" w:oddHBand="0" w:evenHBand="1" w:firstRowFirstColumn="0" w:firstRowLastColumn="0" w:lastRowFirstColumn="0" w:lastRowLastColumn="0"/>
              <w:rPr>
                <w:rFonts w:cstheme="minorHAnsi"/>
                <w:b/>
                <w:color w:val="FFFFFF" w:themeColor="background1"/>
                <w:sz w:val="18"/>
                <w:szCs w:val="18"/>
              </w:rPr>
            </w:pPr>
            <w:r w:rsidRPr="00DD2E7C">
              <w:rPr>
                <w:noProof/>
                <w:color w:val="FFFFFF"/>
                <w:sz w:val="18"/>
                <w:lang w:eastAsia="fr-FR"/>
              </w:rPr>
              <w:drawing>
                <wp:inline distT="0" distB="0" distL="0" distR="0" wp14:anchorId="6335D515" wp14:editId="233C650A">
                  <wp:extent cx="143999" cy="183885"/>
                  <wp:effectExtent l="0" t="0" r="8401" b="6615"/>
                  <wp:docPr id="47"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3999" cy="183885"/>
                          </a:xfrm>
                          <a:prstGeom prst="rect">
                            <a:avLst/>
                          </a:prstGeom>
                          <a:noFill/>
                          <a:ln>
                            <a:noFill/>
                            <a:prstDash/>
                          </a:ln>
                        </pic:spPr>
                      </pic:pic>
                    </a:graphicData>
                  </a:graphic>
                </wp:inline>
              </w:drawing>
            </w:r>
          </w:p>
        </w:tc>
        <w:tc>
          <w:tcPr>
            <w:tcW w:w="567" w:type="dxa"/>
            <w:tcBorders>
              <w:top w:val="dashed" w:sz="4" w:space="0" w:color="083575" w:themeColor="accent2"/>
              <w:left w:val="single" w:sz="18" w:space="0" w:color="083575" w:themeColor="accent2"/>
              <w:bottom w:val="dashed" w:sz="4" w:space="0" w:color="083575" w:themeColor="accent2"/>
            </w:tcBorders>
          </w:tcPr>
          <w:p w14:paraId="0E7E3A7B" w14:textId="53C65D55" w:rsidR="001E1548" w:rsidRPr="00D46185" w:rsidRDefault="00EE2FC7" w:rsidP="001E1548">
            <w:pPr>
              <w:spacing w:line="240" w:lineRule="auto"/>
              <w:jc w:val="center"/>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Open Sans"/>
                  <w:szCs w:val="18"/>
                </w:rPr>
                <w:id w:val="1000316292"/>
                <w15:appearance w15:val="hidden"/>
                <w14:checkbox>
                  <w14:checked w14:val="0"/>
                  <w14:checkedState w14:val="00FE" w14:font="Wingdings"/>
                  <w14:uncheckedState w14:val="006F" w14:font="Wingdings"/>
                </w14:checkbox>
              </w:sdtPr>
              <w:sdtContent>
                <w:r w:rsidR="001E1548" w:rsidRPr="001E1548">
                  <w:rPr>
                    <w:rFonts w:cs="Open Sans"/>
                    <w:szCs w:val="18"/>
                  </w:rPr>
                  <w:sym w:font="Wingdings" w:char="F06F"/>
                </w:r>
              </w:sdtContent>
            </w:sdt>
          </w:p>
        </w:tc>
      </w:tr>
      <w:tr w:rsidR="001E1548" w:rsidRPr="001657E5" w14:paraId="27200E38" w14:textId="77777777" w:rsidTr="001E1548">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730C1192" w14:textId="77777777" w:rsidR="001E1548" w:rsidRDefault="001E1548" w:rsidP="001E1548">
            <w:pPr>
              <w:spacing w:before="20" w:line="180" w:lineRule="exact"/>
              <w:jc w:val="right"/>
              <w:rPr>
                <w:rFonts w:cstheme="minorHAnsi"/>
                <w:color w:val="FFFFFF" w:themeColor="background1"/>
                <w:sz w:val="18"/>
                <w:szCs w:val="18"/>
              </w:rPr>
            </w:pPr>
            <w:r>
              <w:rPr>
                <w:rFonts w:cstheme="minorHAnsi"/>
                <w:color w:val="FFFFFF" w:themeColor="background1"/>
                <w:sz w:val="18"/>
                <w:szCs w:val="18"/>
              </w:rPr>
              <w:t>COMPOSANT</w:t>
            </w:r>
          </w:p>
          <w:p w14:paraId="5BDD5047" w14:textId="40E23931" w:rsidR="001E1548" w:rsidRPr="006341A9" w:rsidRDefault="001E1548" w:rsidP="001E1548">
            <w:pPr>
              <w:spacing w:line="180" w:lineRule="exact"/>
              <w:jc w:val="right"/>
              <w:rPr>
                <w:rFonts w:cstheme="minorHAnsi"/>
                <w:color w:val="FFFFFF"/>
              </w:rPr>
            </w:pPr>
            <w:r w:rsidRPr="007D6756">
              <w:rPr>
                <w:rFonts w:cstheme="minorHAnsi"/>
                <w:color w:val="FFFFFF" w:themeColor="background1"/>
                <w:sz w:val="14"/>
                <w:szCs w:val="18"/>
              </w:rPr>
              <w:t>TECHNIQUE</w:t>
            </w:r>
          </w:p>
        </w:tc>
        <w:tc>
          <w:tcPr>
            <w:tcW w:w="2019" w:type="dxa"/>
            <w:tcBorders>
              <w:top w:val="dashed" w:sz="4" w:space="0" w:color="083575" w:themeColor="accent2"/>
              <w:left w:val="single" w:sz="18" w:space="0" w:color="083575" w:themeColor="accent2"/>
              <w:bottom w:val="dashed" w:sz="4" w:space="0" w:color="083575" w:themeColor="accent2"/>
              <w:right w:val="nil"/>
            </w:tcBorders>
          </w:tcPr>
          <w:p w14:paraId="7C061830" w14:textId="40CBE53B" w:rsidR="001E1548" w:rsidRPr="001E1548" w:rsidRDefault="00EE2FC7" w:rsidP="001E1548">
            <w:pPr>
              <w:cnfStyle w:val="000000100000" w:firstRow="0" w:lastRow="0" w:firstColumn="0" w:lastColumn="0" w:oddVBand="0" w:evenVBand="0" w:oddHBand="1" w:evenHBand="0" w:firstRowFirstColumn="0" w:firstRowLastColumn="0" w:lastRowFirstColumn="0" w:lastRowLastColumn="0"/>
              <w:rPr>
                <w:rFonts w:cs="Open Sans"/>
                <w:sz w:val="18"/>
                <w:szCs w:val="18"/>
              </w:rPr>
            </w:pPr>
            <w:sdt>
              <w:sdtPr>
                <w:rPr>
                  <w:rFonts w:cs="Open Sans"/>
                  <w:szCs w:val="18"/>
                </w:rPr>
                <w:id w:val="318859486"/>
                <w15:appearance w15:val="hidden"/>
                <w14:checkbox>
                  <w14:checked w14:val="0"/>
                  <w14:checkedState w14:val="00FE" w14:font="Wingdings"/>
                  <w14:uncheckedState w14:val="006F" w14:font="Wingdings"/>
                </w14:checkbox>
              </w:sdtPr>
              <w:sdtContent>
                <w:r w:rsidR="001E1548">
                  <w:rPr>
                    <w:rFonts w:cs="Open Sans"/>
                    <w:szCs w:val="18"/>
                  </w:rPr>
                  <w:sym w:font="Wingdings" w:char="F06F"/>
                </w:r>
              </w:sdtContent>
            </w:sdt>
            <w:r w:rsidR="001E1548">
              <w:rPr>
                <w:rFonts w:cs="Open Sans"/>
                <w:szCs w:val="18"/>
              </w:rPr>
              <w:t xml:space="preserve"> </w:t>
            </w:r>
            <w:proofErr w:type="spellStart"/>
            <w:r w:rsidR="001E1548">
              <w:rPr>
                <w:rFonts w:cs="Open Sans"/>
                <w:sz w:val="18"/>
                <w:szCs w:val="18"/>
              </w:rPr>
              <w:t>Karaf</w:t>
            </w:r>
            <w:proofErr w:type="spellEnd"/>
            <w:r w:rsidR="001E1548">
              <w:rPr>
                <w:rFonts w:cs="Open Sans"/>
                <w:sz w:val="18"/>
                <w:szCs w:val="18"/>
              </w:rPr>
              <w:t>/</w:t>
            </w:r>
            <w:proofErr w:type="spellStart"/>
            <w:r w:rsidR="001E1548">
              <w:rPr>
                <w:rFonts w:cs="Open Sans"/>
                <w:sz w:val="18"/>
                <w:szCs w:val="18"/>
              </w:rPr>
              <w:t>ServiceMix</w:t>
            </w:r>
            <w:proofErr w:type="spellEnd"/>
          </w:p>
        </w:tc>
        <w:tc>
          <w:tcPr>
            <w:tcW w:w="2020" w:type="dxa"/>
            <w:gridSpan w:val="2"/>
            <w:tcBorders>
              <w:top w:val="dashed" w:sz="4" w:space="0" w:color="083575" w:themeColor="accent2"/>
              <w:left w:val="nil"/>
              <w:bottom w:val="dashed" w:sz="4" w:space="0" w:color="083575" w:themeColor="accent2"/>
              <w:right w:val="nil"/>
            </w:tcBorders>
          </w:tcPr>
          <w:p w14:paraId="10DAF2C9" w14:textId="2CD8264E" w:rsidR="001E1548" w:rsidRPr="00D46185" w:rsidRDefault="00EE2FC7" w:rsidP="001E1548">
            <w:pPr>
              <w:cnfStyle w:val="000000100000" w:firstRow="0" w:lastRow="0" w:firstColumn="0" w:lastColumn="0" w:oddVBand="0" w:evenVBand="0" w:oddHBand="1" w:evenHBand="0" w:firstRowFirstColumn="0" w:firstRowLastColumn="0" w:lastRowFirstColumn="0" w:lastRowLastColumn="0"/>
              <w:rPr>
                <w:i/>
                <w:smallCaps w:val="0"/>
                <w:color w:val="8F8F8F" w:themeColor="background2" w:themeShade="BF"/>
                <w:sz w:val="18"/>
                <w:szCs w:val="18"/>
              </w:rPr>
            </w:pPr>
            <w:sdt>
              <w:sdtPr>
                <w:rPr>
                  <w:rFonts w:cs="Open Sans"/>
                  <w:szCs w:val="18"/>
                </w:rPr>
                <w:id w:val="-714582610"/>
                <w15:appearance w15:val="hidden"/>
                <w14:checkbox>
                  <w14:checked w14:val="0"/>
                  <w14:checkedState w14:val="00FE" w14:font="Wingdings"/>
                  <w14:uncheckedState w14:val="006F" w14:font="Wingdings"/>
                </w14:checkbox>
              </w:sdtPr>
              <w:sdtContent>
                <w:r w:rsidR="001E1548">
                  <w:rPr>
                    <w:rFonts w:cs="Open Sans"/>
                    <w:szCs w:val="18"/>
                  </w:rPr>
                  <w:sym w:font="Wingdings" w:char="F06F"/>
                </w:r>
              </w:sdtContent>
            </w:sdt>
            <w:r w:rsidR="001E1548">
              <w:rPr>
                <w:rFonts w:cs="Open Sans"/>
                <w:szCs w:val="18"/>
              </w:rPr>
              <w:t xml:space="preserve"> </w:t>
            </w:r>
            <w:proofErr w:type="spellStart"/>
            <w:r w:rsidR="001E1548">
              <w:rPr>
                <w:rFonts w:cs="Open Sans"/>
                <w:sz w:val="18"/>
                <w:szCs w:val="18"/>
              </w:rPr>
              <w:t>RouterFtp</w:t>
            </w:r>
            <w:proofErr w:type="spellEnd"/>
            <w:r w:rsidR="001E1548">
              <w:rPr>
                <w:rFonts w:cs="Open Sans"/>
                <w:sz w:val="18"/>
                <w:szCs w:val="18"/>
              </w:rPr>
              <w:t>/</w:t>
            </w:r>
            <w:proofErr w:type="spellStart"/>
            <w:r w:rsidR="001E1548">
              <w:rPr>
                <w:rFonts w:cs="Open Sans"/>
                <w:sz w:val="18"/>
                <w:szCs w:val="18"/>
              </w:rPr>
              <w:t>Zephyr</w:t>
            </w:r>
            <w:proofErr w:type="spellEnd"/>
          </w:p>
        </w:tc>
        <w:tc>
          <w:tcPr>
            <w:tcW w:w="2020" w:type="dxa"/>
            <w:gridSpan w:val="2"/>
            <w:tcBorders>
              <w:top w:val="dashed" w:sz="4" w:space="0" w:color="083575" w:themeColor="accent2"/>
              <w:left w:val="nil"/>
              <w:bottom w:val="dashed" w:sz="4" w:space="0" w:color="083575" w:themeColor="accent2"/>
              <w:right w:val="nil"/>
            </w:tcBorders>
          </w:tcPr>
          <w:p w14:paraId="3AA0BA8C" w14:textId="23A3C8D0" w:rsidR="001E1548" w:rsidRPr="001E1548" w:rsidRDefault="00EE2FC7" w:rsidP="001E1548">
            <w:pPr>
              <w:cnfStyle w:val="000000100000" w:firstRow="0" w:lastRow="0" w:firstColumn="0" w:lastColumn="0" w:oddVBand="0" w:evenVBand="0" w:oddHBand="1" w:evenHBand="0" w:firstRowFirstColumn="0" w:firstRowLastColumn="0" w:lastRowFirstColumn="0" w:lastRowLastColumn="0"/>
              <w:rPr>
                <w:rFonts w:cs="Open Sans"/>
                <w:sz w:val="18"/>
                <w:szCs w:val="18"/>
              </w:rPr>
            </w:pPr>
            <w:sdt>
              <w:sdtPr>
                <w:rPr>
                  <w:rFonts w:cs="Open Sans"/>
                  <w:szCs w:val="18"/>
                </w:rPr>
                <w:id w:val="1452362341"/>
                <w15:appearance w15:val="hidden"/>
                <w14:checkbox>
                  <w14:checked w14:val="0"/>
                  <w14:checkedState w14:val="00FE" w14:font="Wingdings"/>
                  <w14:uncheckedState w14:val="006F" w14:font="Wingdings"/>
                </w14:checkbox>
              </w:sdtPr>
              <w:sdtContent>
                <w:r w:rsidR="001E1548">
                  <w:rPr>
                    <w:rFonts w:cs="Open Sans"/>
                    <w:szCs w:val="18"/>
                  </w:rPr>
                  <w:sym w:font="Wingdings" w:char="F06F"/>
                </w:r>
              </w:sdtContent>
            </w:sdt>
            <w:r w:rsidR="001E1548">
              <w:rPr>
                <w:rFonts w:cs="Open Sans"/>
                <w:szCs w:val="18"/>
              </w:rPr>
              <w:t xml:space="preserve"> </w:t>
            </w:r>
            <w:proofErr w:type="spellStart"/>
            <w:r w:rsidR="001E1548">
              <w:rPr>
                <w:rFonts w:cs="Open Sans"/>
                <w:sz w:val="18"/>
                <w:szCs w:val="18"/>
              </w:rPr>
              <w:t>BatchFtp</w:t>
            </w:r>
            <w:proofErr w:type="spellEnd"/>
            <w:r w:rsidR="001E1548">
              <w:rPr>
                <w:rFonts w:cs="Open Sans"/>
                <w:sz w:val="18"/>
                <w:szCs w:val="18"/>
              </w:rPr>
              <w:t>/Sisyphe</w:t>
            </w:r>
          </w:p>
        </w:tc>
        <w:tc>
          <w:tcPr>
            <w:tcW w:w="2020" w:type="dxa"/>
            <w:gridSpan w:val="3"/>
            <w:tcBorders>
              <w:top w:val="dashed" w:sz="4" w:space="0" w:color="083575" w:themeColor="accent2"/>
              <w:left w:val="nil"/>
              <w:bottom w:val="dashed" w:sz="4" w:space="0" w:color="083575" w:themeColor="accent2"/>
            </w:tcBorders>
          </w:tcPr>
          <w:p w14:paraId="545DA216" w14:textId="47CA7B09" w:rsidR="001E1548" w:rsidRPr="00D46185" w:rsidRDefault="00EE2FC7" w:rsidP="001E1548">
            <w:pPr>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sdt>
              <w:sdtPr>
                <w:rPr>
                  <w:rFonts w:cs="Open Sans"/>
                  <w:szCs w:val="18"/>
                </w:rPr>
                <w:id w:val="1059208842"/>
                <w15:appearance w15:val="hidden"/>
                <w14:checkbox>
                  <w14:checked w14:val="0"/>
                  <w14:checkedState w14:val="00FE" w14:font="Wingdings"/>
                  <w14:uncheckedState w14:val="006F" w14:font="Wingdings"/>
                </w14:checkbox>
              </w:sdtPr>
              <w:sdtContent>
                <w:r w:rsidR="001E1548">
                  <w:rPr>
                    <w:rFonts w:cs="Open Sans"/>
                    <w:szCs w:val="18"/>
                  </w:rPr>
                  <w:sym w:font="Wingdings" w:char="F06F"/>
                </w:r>
              </w:sdtContent>
            </w:sdt>
            <w:r w:rsidR="001E1548">
              <w:rPr>
                <w:rFonts w:cs="Open Sans"/>
                <w:szCs w:val="18"/>
              </w:rPr>
              <w:t xml:space="preserve"> </w:t>
            </w:r>
            <w:r w:rsidR="001E1548">
              <w:rPr>
                <w:rFonts w:cs="Open Sans"/>
                <w:sz w:val="18"/>
                <w:szCs w:val="18"/>
              </w:rPr>
              <w:t>Autres</w:t>
            </w:r>
          </w:p>
        </w:tc>
      </w:tr>
      <w:tr w:rsidR="001E1548" w:rsidRPr="001657E5" w14:paraId="37452D3B" w14:textId="77777777" w:rsidTr="001E1548">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3D9F4661" w14:textId="77777777" w:rsidR="001E1548" w:rsidRPr="006341A9" w:rsidRDefault="001E1548" w:rsidP="001E1548">
            <w:pPr>
              <w:spacing w:line="180" w:lineRule="exact"/>
              <w:jc w:val="right"/>
              <w:rPr>
                <w:rFonts w:cstheme="minorHAnsi"/>
                <w:color w:val="FFFFFF"/>
              </w:rPr>
            </w:pPr>
            <w:r w:rsidRPr="006341A9">
              <w:rPr>
                <w:rFonts w:cstheme="minorHAnsi"/>
                <w:color w:val="FFFFFF"/>
              </w:rPr>
              <w:t>INFORMATIONS</w:t>
            </w:r>
          </w:p>
          <w:p w14:paraId="3DEA062D" w14:textId="225BBB5A" w:rsidR="001E1548" w:rsidRDefault="001E1548" w:rsidP="001E1548">
            <w:pPr>
              <w:spacing w:before="20" w:line="180" w:lineRule="exact"/>
              <w:jc w:val="right"/>
              <w:rPr>
                <w:rFonts w:cstheme="minorHAnsi"/>
                <w:color w:val="FFFFFF" w:themeColor="background1"/>
                <w:sz w:val="18"/>
                <w:szCs w:val="18"/>
              </w:rPr>
            </w:pPr>
            <w:r w:rsidRPr="007D6756">
              <w:rPr>
                <w:rFonts w:cstheme="minorHAnsi"/>
                <w:color w:val="FFFFFF" w:themeColor="background1"/>
                <w:sz w:val="14"/>
                <w:szCs w:val="18"/>
              </w:rPr>
              <w:t>DIMENSIONNEMENT</w:t>
            </w:r>
          </w:p>
        </w:tc>
        <w:tc>
          <w:tcPr>
            <w:tcW w:w="8079" w:type="dxa"/>
            <w:gridSpan w:val="8"/>
            <w:tcBorders>
              <w:top w:val="dashed" w:sz="4" w:space="0" w:color="083575" w:themeColor="accent2"/>
              <w:left w:val="single" w:sz="18" w:space="0" w:color="083575" w:themeColor="accent2"/>
              <w:bottom w:val="dashed" w:sz="4" w:space="0" w:color="083575" w:themeColor="accent2"/>
            </w:tcBorders>
          </w:tcPr>
          <w:p w14:paraId="55FBC86F" w14:textId="77777777" w:rsidR="001E1548" w:rsidRPr="00695DDB" w:rsidRDefault="001E1548" w:rsidP="00695DDB">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r w:rsidR="001E1548" w:rsidRPr="00AF2F5A" w14:paraId="0D590F6F" w14:textId="77777777" w:rsidTr="001E1548">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2421002C" w14:textId="1C925F08" w:rsidR="001E1548" w:rsidRPr="006341A9" w:rsidRDefault="001E1548" w:rsidP="001E1548">
            <w:pPr>
              <w:spacing w:line="240" w:lineRule="auto"/>
              <w:jc w:val="right"/>
              <w:rPr>
                <w:rFonts w:cstheme="minorHAnsi"/>
                <w:color w:val="FFFFFF"/>
                <w:sz w:val="18"/>
              </w:rPr>
            </w:pPr>
            <w:r w:rsidRPr="006341A9">
              <w:rPr>
                <w:rFonts w:cstheme="minorHAnsi"/>
                <w:color w:val="FFFFFF"/>
                <w:sz w:val="18"/>
              </w:rPr>
              <w:t>COMMENTAIRES</w:t>
            </w:r>
          </w:p>
        </w:tc>
        <w:tc>
          <w:tcPr>
            <w:tcW w:w="8079" w:type="dxa"/>
            <w:gridSpan w:val="8"/>
            <w:tcBorders>
              <w:top w:val="dashed" w:sz="4" w:space="0" w:color="083575" w:themeColor="accent2"/>
              <w:left w:val="single" w:sz="18" w:space="0" w:color="083575" w:themeColor="accent2"/>
              <w:bottom w:val="single" w:sz="18" w:space="0" w:color="083575" w:themeColor="accent2"/>
            </w:tcBorders>
          </w:tcPr>
          <w:p w14:paraId="21106756" w14:textId="7DFFD644" w:rsidR="001E1548" w:rsidRPr="00695DDB" w:rsidRDefault="001E1548" w:rsidP="001E1548">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bl>
    <w:p w14:paraId="2B59B4E8" w14:textId="77777777" w:rsidR="0021232B" w:rsidRPr="001E307F" w:rsidRDefault="0021232B" w:rsidP="001E1548"/>
    <w:p w14:paraId="7E6B62DD" w14:textId="77777777" w:rsidR="004213BD" w:rsidRDefault="004213BD" w:rsidP="001E1548"/>
    <w:p w14:paraId="5D971CF5" w14:textId="77777777" w:rsidR="004C0B5C" w:rsidRDefault="004C0B5C">
      <w:pPr>
        <w:spacing w:after="160" w:line="259" w:lineRule="auto"/>
        <w:rPr>
          <w:rFonts w:asciiTheme="majorHAnsi" w:eastAsiaTheme="majorEastAsia" w:hAnsiTheme="majorHAnsi" w:cstheme="majorBidi"/>
          <w:smallCaps/>
          <w:color w:val="3D86F1"/>
          <w:sz w:val="22"/>
          <w:u w:val="single"/>
        </w:rPr>
      </w:pPr>
      <w:r>
        <w:br w:type="page"/>
      </w:r>
    </w:p>
    <w:p w14:paraId="35AB86EB" w14:textId="729F1FE2" w:rsidR="00AD43F8" w:rsidRDefault="00AD43F8" w:rsidP="006D4A89">
      <w:pPr>
        <w:pStyle w:val="Titre5"/>
      </w:pPr>
      <w:r>
        <w:lastRenderedPageBreak/>
        <w:t>Flux API</w:t>
      </w:r>
    </w:p>
    <w:p w14:paraId="1063B313" w14:textId="70EB4FBA" w:rsidR="000B2C00" w:rsidRDefault="000B2C00" w:rsidP="009D3299">
      <w:pPr>
        <w:jc w:val="both"/>
        <w:rPr>
          <w:rFonts w:cstheme="minorHAnsi"/>
          <w:i/>
          <w:color w:val="8F8F8F" w:themeColor="background2" w:themeShade="BF"/>
        </w:rPr>
      </w:pPr>
      <w:r>
        <w:rPr>
          <w:rFonts w:cstheme="minorHAnsi"/>
          <w:i/>
          <w:color w:val="8F8F8F" w:themeColor="background2" w:themeShade="BF"/>
        </w:rPr>
        <w:t>Si la solution met en œuvre des flux API (REST API / Web Services SOAP), ce paragraphe doit décrire synthétiquement les flux concernés et les potentiels mises en œuvre spécifiques effectuée</w:t>
      </w:r>
      <w:r w:rsidR="009D3299">
        <w:rPr>
          <w:rFonts w:cstheme="minorHAnsi"/>
          <w:i/>
          <w:color w:val="8F8F8F" w:themeColor="background2" w:themeShade="BF"/>
        </w:rPr>
        <w:t>s (utilisation d’un API Management par exemple …)</w:t>
      </w:r>
      <w:r w:rsidR="008B5E08">
        <w:rPr>
          <w:rFonts w:cstheme="minorHAnsi"/>
          <w:i/>
          <w:color w:val="8F8F8F" w:themeColor="background2" w:themeShade="BF"/>
        </w:rPr>
        <w:t>.</w:t>
      </w:r>
      <w:r w:rsidR="008B5E08" w:rsidRPr="008B5E08">
        <w:rPr>
          <w:rFonts w:cstheme="minorHAnsi"/>
          <w:b/>
          <w:i/>
          <w:color w:val="8F8F8F" w:themeColor="background2" w:themeShade="BF"/>
        </w:rPr>
        <w:t xml:space="preserve"> </w:t>
      </w:r>
      <w:r w:rsidR="008B5E08" w:rsidRPr="00801BC2">
        <w:rPr>
          <w:rFonts w:cstheme="minorHAnsi"/>
          <w:b/>
          <w:i/>
          <w:color w:val="8F8F8F" w:themeColor="background2" w:themeShade="BF"/>
        </w:rPr>
        <w:t xml:space="preserve">Le tableau suivant est à décliner </w:t>
      </w:r>
      <w:r w:rsidR="008B5E08">
        <w:rPr>
          <w:rFonts w:cstheme="minorHAnsi"/>
          <w:b/>
          <w:i/>
          <w:color w:val="8F8F8F" w:themeColor="background2" w:themeShade="BF"/>
        </w:rPr>
        <w:t>pour chaque flux API mis en place pour la solution.</w:t>
      </w:r>
    </w:p>
    <w:p w14:paraId="415D5974" w14:textId="48C1BDB8" w:rsidR="008B5E08" w:rsidRDefault="008B5E08" w:rsidP="009D3299">
      <w:pPr>
        <w:jc w:val="both"/>
        <w:rPr>
          <w:rFonts w:cstheme="minorHAnsi"/>
          <w:i/>
          <w:color w:val="8F8F8F" w:themeColor="background2" w:themeShade="BF"/>
        </w:rPr>
      </w:pPr>
    </w:p>
    <w:tbl>
      <w:tblPr>
        <w:tblStyle w:val="DATStandardLigne"/>
        <w:tblW w:w="10183" w:type="dxa"/>
        <w:tblLayout w:type="fixed"/>
        <w:tblLook w:val="0480" w:firstRow="0" w:lastRow="0" w:firstColumn="1" w:lastColumn="0" w:noHBand="0" w:noVBand="1"/>
      </w:tblPr>
      <w:tblGrid>
        <w:gridCol w:w="2104"/>
        <w:gridCol w:w="1488"/>
        <w:gridCol w:w="531"/>
        <w:gridCol w:w="957"/>
        <w:gridCol w:w="1063"/>
        <w:gridCol w:w="1043"/>
        <w:gridCol w:w="977"/>
        <w:gridCol w:w="2020"/>
      </w:tblGrid>
      <w:tr w:rsidR="008B5E08" w:rsidRPr="001657E5" w14:paraId="344CBDBE" w14:textId="77777777" w:rsidTr="00B44747">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83" w:type="dxa"/>
            <w:gridSpan w:val="8"/>
            <w:tcBorders>
              <w:top w:val="single" w:sz="18" w:space="0" w:color="083575" w:themeColor="accent2"/>
              <w:bottom w:val="single" w:sz="18" w:space="0" w:color="083575" w:themeColor="accent2"/>
            </w:tcBorders>
          </w:tcPr>
          <w:p w14:paraId="04BBD0FA" w14:textId="65196F43" w:rsidR="008B5E08" w:rsidRPr="006341A9" w:rsidRDefault="008B5E08" w:rsidP="00B44747">
            <w:pPr>
              <w:spacing w:line="180" w:lineRule="exact"/>
              <w:jc w:val="center"/>
              <w:rPr>
                <w:color w:val="auto"/>
                <w:szCs w:val="18"/>
              </w:rPr>
            </w:pPr>
            <w:r>
              <w:rPr>
                <w:color w:val="auto"/>
                <w:szCs w:val="18"/>
              </w:rPr>
              <w:t>&lt;NOM DU FLUX API&gt;</w:t>
            </w:r>
          </w:p>
        </w:tc>
      </w:tr>
      <w:tr w:rsidR="008B5E08" w:rsidRPr="00AF2F5A" w14:paraId="7D82ACF3" w14:textId="77777777" w:rsidTr="00695DD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single" w:sz="18" w:space="0" w:color="083575" w:themeColor="accent2"/>
              <w:bottom w:val="dashed" w:sz="4" w:space="0" w:color="083575" w:themeColor="accent2"/>
              <w:right w:val="single" w:sz="18" w:space="0" w:color="083575" w:themeColor="accent2"/>
            </w:tcBorders>
            <w:shd w:val="clear" w:color="auto" w:fill="083575" w:themeFill="accent2"/>
          </w:tcPr>
          <w:p w14:paraId="7BFC4887" w14:textId="77777777" w:rsidR="008B5E08" w:rsidRDefault="008B5E08" w:rsidP="00B44747">
            <w:pPr>
              <w:spacing w:line="240" w:lineRule="auto"/>
              <w:jc w:val="right"/>
              <w:rPr>
                <w:rFonts w:cstheme="minorHAnsi"/>
                <w:color w:val="FFFFFF" w:themeColor="background1"/>
                <w:sz w:val="18"/>
                <w:szCs w:val="18"/>
              </w:rPr>
            </w:pPr>
            <w:r w:rsidRPr="006341A9">
              <w:rPr>
                <w:rFonts w:cstheme="minorHAnsi"/>
                <w:color w:val="FFFFFF" w:themeColor="background1"/>
                <w:sz w:val="18"/>
                <w:szCs w:val="18"/>
              </w:rPr>
              <w:t>ÉMETTEUR</w:t>
            </w:r>
          </w:p>
          <w:p w14:paraId="7F180154" w14:textId="2F7073AA" w:rsidR="008B5E08" w:rsidRPr="006341A9" w:rsidRDefault="008B5E08" w:rsidP="008B5E08">
            <w:pPr>
              <w:spacing w:line="180" w:lineRule="exact"/>
              <w:jc w:val="right"/>
              <w:rPr>
                <w:rFonts w:cstheme="minorHAnsi"/>
                <w:color w:val="FFFFFF"/>
                <w:sz w:val="18"/>
                <w:szCs w:val="18"/>
              </w:rPr>
            </w:pPr>
            <w:r w:rsidRPr="007D6756">
              <w:rPr>
                <w:rFonts w:cstheme="minorHAnsi"/>
                <w:color w:val="FFFFFF" w:themeColor="background1"/>
                <w:sz w:val="14"/>
                <w:szCs w:val="18"/>
              </w:rPr>
              <w:t>CONSOMMATEUR</w:t>
            </w:r>
          </w:p>
        </w:tc>
        <w:tc>
          <w:tcPr>
            <w:tcW w:w="2976" w:type="dxa"/>
            <w:gridSpan w:val="3"/>
            <w:tcBorders>
              <w:top w:val="single" w:sz="18" w:space="0" w:color="083575" w:themeColor="accent2"/>
              <w:left w:val="single" w:sz="18" w:space="0" w:color="083575" w:themeColor="accent2"/>
              <w:bottom w:val="dashed" w:sz="4" w:space="0" w:color="083575" w:themeColor="accent2"/>
            </w:tcBorders>
          </w:tcPr>
          <w:p w14:paraId="56F7F584" w14:textId="77777777" w:rsidR="008B5E08" w:rsidRPr="00695DDB" w:rsidRDefault="008B5E08" w:rsidP="00B4474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c>
          <w:tcPr>
            <w:tcW w:w="2106" w:type="dxa"/>
            <w:gridSpan w:val="2"/>
            <w:tcBorders>
              <w:top w:val="single" w:sz="18" w:space="0" w:color="083575" w:themeColor="accent2"/>
              <w:left w:val="single" w:sz="18" w:space="0" w:color="083575" w:themeColor="accent2"/>
              <w:bottom w:val="dashed" w:sz="4" w:space="0" w:color="083575" w:themeColor="accent2"/>
            </w:tcBorders>
            <w:shd w:val="clear" w:color="auto" w:fill="083575" w:themeFill="accent2"/>
          </w:tcPr>
          <w:p w14:paraId="36FB2F21" w14:textId="77777777" w:rsidR="008B5E08" w:rsidRDefault="008B5E08" w:rsidP="00B44747">
            <w:pPr>
              <w:spacing w:line="240"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FFFFFF" w:themeColor="background1"/>
                <w:sz w:val="18"/>
                <w:szCs w:val="18"/>
              </w:rPr>
            </w:pPr>
            <w:r w:rsidRPr="001E1548">
              <w:rPr>
                <w:rFonts w:cstheme="minorHAnsi"/>
                <w:b/>
                <w:color w:val="FFFFFF" w:themeColor="background1"/>
                <w:sz w:val="18"/>
                <w:szCs w:val="18"/>
              </w:rPr>
              <w:t>DESTINATAIRE</w:t>
            </w:r>
          </w:p>
          <w:p w14:paraId="0192A87E" w14:textId="5142A495" w:rsidR="008B5E08" w:rsidRPr="008B5E08" w:rsidRDefault="008B5E08" w:rsidP="008B5E08">
            <w:pPr>
              <w:spacing w:line="180" w:lineRule="exact"/>
              <w:jc w:val="right"/>
              <w:cnfStyle w:val="000000100000" w:firstRow="0" w:lastRow="0" w:firstColumn="0" w:lastColumn="0" w:oddVBand="0" w:evenVBand="0" w:oddHBand="1" w:evenHBand="0" w:firstRowFirstColumn="0" w:firstRowLastColumn="0" w:lastRowFirstColumn="0" w:lastRowLastColumn="0"/>
              <w:rPr>
                <w:rFonts w:cstheme="minorHAnsi"/>
                <w:b/>
                <w:color w:val="FFFFFF" w:themeColor="background1"/>
                <w:sz w:val="18"/>
                <w:szCs w:val="18"/>
              </w:rPr>
            </w:pPr>
            <w:r w:rsidRPr="007D6756">
              <w:rPr>
                <w:rFonts w:cstheme="minorHAnsi"/>
                <w:b/>
                <w:color w:val="FFFFFF" w:themeColor="background1"/>
                <w:sz w:val="14"/>
                <w:szCs w:val="18"/>
              </w:rPr>
              <w:t>PRODUCTEUR</w:t>
            </w:r>
          </w:p>
        </w:tc>
        <w:tc>
          <w:tcPr>
            <w:tcW w:w="2997" w:type="dxa"/>
            <w:gridSpan w:val="2"/>
            <w:tcBorders>
              <w:top w:val="single" w:sz="18" w:space="0" w:color="083575" w:themeColor="accent2"/>
              <w:left w:val="single" w:sz="18" w:space="0" w:color="083575" w:themeColor="accent2"/>
              <w:bottom w:val="dashed" w:sz="4" w:space="0" w:color="083575" w:themeColor="accent2"/>
            </w:tcBorders>
          </w:tcPr>
          <w:p w14:paraId="72568D96" w14:textId="77777777" w:rsidR="008B5E08" w:rsidRPr="00695DDB" w:rsidRDefault="008B5E08" w:rsidP="00B4474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r w:rsidR="00695DDB" w:rsidRPr="001657E5" w14:paraId="2ED712AB" w14:textId="77777777" w:rsidTr="00695DDB">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1931DC98" w14:textId="77777777" w:rsidR="00695DDB" w:rsidRPr="006341A9" w:rsidRDefault="00695DDB" w:rsidP="00B44747">
            <w:pPr>
              <w:spacing w:line="240" w:lineRule="auto"/>
              <w:jc w:val="right"/>
              <w:rPr>
                <w:rFonts w:cstheme="minorHAnsi"/>
                <w:color w:val="FFFFFF"/>
                <w:sz w:val="18"/>
                <w:szCs w:val="18"/>
              </w:rPr>
            </w:pPr>
            <w:r w:rsidRPr="006341A9">
              <w:rPr>
                <w:rFonts w:cstheme="minorHAnsi"/>
                <w:color w:val="FFFFFF"/>
                <w:sz w:val="18"/>
                <w:szCs w:val="18"/>
              </w:rPr>
              <w:t>PROTOCOLE</w:t>
            </w:r>
          </w:p>
        </w:tc>
        <w:tc>
          <w:tcPr>
            <w:tcW w:w="1488" w:type="dxa"/>
            <w:tcBorders>
              <w:top w:val="dashed" w:sz="4" w:space="0" w:color="083575" w:themeColor="accent2"/>
              <w:left w:val="single" w:sz="18" w:space="0" w:color="083575" w:themeColor="accent2"/>
              <w:bottom w:val="dashed" w:sz="4" w:space="0" w:color="083575" w:themeColor="accent2"/>
              <w:right w:val="nil"/>
            </w:tcBorders>
          </w:tcPr>
          <w:p w14:paraId="595658DF" w14:textId="66796901" w:rsidR="00695DDB" w:rsidRPr="00695DDB" w:rsidRDefault="00EE2FC7" w:rsidP="00695DDB">
            <w:pPr>
              <w:spacing w:line="240" w:lineRule="auto"/>
              <w:jc w:val="center"/>
              <w:cnfStyle w:val="000000010000" w:firstRow="0" w:lastRow="0" w:firstColumn="0" w:lastColumn="0" w:oddVBand="0" w:evenVBand="0" w:oddHBand="0" w:evenHBand="1" w:firstRowFirstColumn="0" w:firstRowLastColumn="0" w:lastRowFirstColumn="0" w:lastRowLastColumn="0"/>
              <w:rPr>
                <w:rFonts w:cstheme="minorHAnsi"/>
                <w:smallCaps w:val="0"/>
                <w:color w:val="auto"/>
                <w:sz w:val="18"/>
                <w:szCs w:val="18"/>
              </w:rPr>
            </w:pPr>
            <w:sdt>
              <w:sdtPr>
                <w:rPr>
                  <w:rFonts w:cs="Open Sans"/>
                  <w:szCs w:val="18"/>
                </w:rPr>
                <w:id w:val="-450174285"/>
                <w15:appearance w15:val="hidden"/>
                <w14:checkbox>
                  <w14:checked w14:val="0"/>
                  <w14:checkedState w14:val="00FE" w14:font="Wingdings"/>
                  <w14:uncheckedState w14:val="006F" w14:font="Wingdings"/>
                </w14:checkbox>
              </w:sdtPr>
              <w:sdtContent>
                <w:r w:rsidR="00695DDB">
                  <w:rPr>
                    <w:rFonts w:cs="Open Sans"/>
                    <w:szCs w:val="18"/>
                  </w:rPr>
                  <w:sym w:font="Wingdings" w:char="F06F"/>
                </w:r>
              </w:sdtContent>
            </w:sdt>
            <w:r w:rsidR="00695DDB">
              <w:rPr>
                <w:rFonts w:cs="Open Sans"/>
                <w:szCs w:val="18"/>
              </w:rPr>
              <w:t xml:space="preserve"> </w:t>
            </w:r>
            <w:r w:rsidR="00695DDB">
              <w:rPr>
                <w:rFonts w:cs="Open Sans"/>
                <w:sz w:val="18"/>
                <w:szCs w:val="18"/>
              </w:rPr>
              <w:t>HTTP</w:t>
            </w:r>
          </w:p>
        </w:tc>
        <w:tc>
          <w:tcPr>
            <w:tcW w:w="1488" w:type="dxa"/>
            <w:gridSpan w:val="2"/>
            <w:tcBorders>
              <w:top w:val="dashed" w:sz="4" w:space="0" w:color="083575" w:themeColor="accent2"/>
              <w:left w:val="nil"/>
              <w:bottom w:val="dashed" w:sz="4" w:space="0" w:color="083575" w:themeColor="accent2"/>
            </w:tcBorders>
          </w:tcPr>
          <w:p w14:paraId="28E85F81" w14:textId="7F9A75E1" w:rsidR="00695DDB" w:rsidRPr="00695DDB" w:rsidRDefault="00EE2FC7" w:rsidP="00695DDB">
            <w:pPr>
              <w:spacing w:line="240" w:lineRule="auto"/>
              <w:jc w:val="center"/>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sdt>
              <w:sdtPr>
                <w:rPr>
                  <w:rFonts w:cs="Open Sans"/>
                  <w:szCs w:val="18"/>
                </w:rPr>
                <w:id w:val="-1019538777"/>
                <w15:appearance w15:val="hidden"/>
                <w14:checkbox>
                  <w14:checked w14:val="0"/>
                  <w14:checkedState w14:val="00FE" w14:font="Wingdings"/>
                  <w14:uncheckedState w14:val="006F" w14:font="Wingdings"/>
                </w14:checkbox>
              </w:sdtPr>
              <w:sdtContent>
                <w:r w:rsidR="00695DDB">
                  <w:rPr>
                    <w:rFonts w:cs="Open Sans"/>
                    <w:szCs w:val="18"/>
                  </w:rPr>
                  <w:sym w:font="Wingdings" w:char="F06F"/>
                </w:r>
              </w:sdtContent>
            </w:sdt>
            <w:r w:rsidR="00695DDB">
              <w:rPr>
                <w:rFonts w:cs="Open Sans"/>
                <w:szCs w:val="18"/>
              </w:rPr>
              <w:t xml:space="preserve"> </w:t>
            </w:r>
            <w:r w:rsidR="00695DDB">
              <w:rPr>
                <w:rFonts w:cs="Open Sans"/>
                <w:sz w:val="18"/>
                <w:szCs w:val="18"/>
              </w:rPr>
              <w:t>HTTPS</w:t>
            </w:r>
          </w:p>
        </w:tc>
        <w:tc>
          <w:tcPr>
            <w:tcW w:w="2106" w:type="dxa"/>
            <w:gridSpan w:val="2"/>
            <w:tcBorders>
              <w:top w:val="dashed" w:sz="4" w:space="0" w:color="083575" w:themeColor="accent2"/>
              <w:left w:val="single" w:sz="18" w:space="0" w:color="083575" w:themeColor="accent2"/>
              <w:bottom w:val="dashed" w:sz="4" w:space="0" w:color="083575" w:themeColor="accent2"/>
            </w:tcBorders>
            <w:shd w:val="clear" w:color="auto" w:fill="083575" w:themeFill="accent2"/>
          </w:tcPr>
          <w:p w14:paraId="75A498C0" w14:textId="77777777" w:rsidR="00695DDB" w:rsidRPr="001E1548" w:rsidRDefault="00695DDB" w:rsidP="00B44747">
            <w:pPr>
              <w:spacing w:line="240" w:lineRule="auto"/>
              <w:jc w:val="right"/>
              <w:cnfStyle w:val="000000010000" w:firstRow="0" w:lastRow="0" w:firstColumn="0" w:lastColumn="0" w:oddVBand="0" w:evenVBand="0" w:oddHBand="0" w:evenHBand="1" w:firstRowFirstColumn="0" w:firstRowLastColumn="0" w:lastRowFirstColumn="0" w:lastRowLastColumn="0"/>
              <w:rPr>
                <w:rFonts w:cstheme="minorHAnsi"/>
                <w:b/>
                <w:smallCaps w:val="0"/>
                <w:color w:val="auto"/>
                <w:sz w:val="18"/>
                <w:szCs w:val="18"/>
              </w:rPr>
            </w:pPr>
            <w:r w:rsidRPr="001E1548">
              <w:rPr>
                <w:rFonts w:cstheme="minorHAnsi"/>
                <w:b/>
                <w:color w:val="FFFFFF"/>
                <w:sz w:val="18"/>
                <w:szCs w:val="18"/>
              </w:rPr>
              <w:t>FORMAT</w:t>
            </w:r>
          </w:p>
        </w:tc>
        <w:tc>
          <w:tcPr>
            <w:tcW w:w="2997" w:type="dxa"/>
            <w:gridSpan w:val="2"/>
            <w:tcBorders>
              <w:top w:val="dashed" w:sz="4" w:space="0" w:color="083575" w:themeColor="accent2"/>
              <w:left w:val="single" w:sz="18" w:space="0" w:color="083575" w:themeColor="accent2"/>
              <w:bottom w:val="dashed" w:sz="4" w:space="0" w:color="083575" w:themeColor="accent2"/>
            </w:tcBorders>
          </w:tcPr>
          <w:p w14:paraId="6A53E077" w14:textId="2B8871F0" w:rsidR="00695DDB" w:rsidRPr="00D46185" w:rsidRDefault="00695DDB" w:rsidP="00695DDB">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r w:rsidR="008B5E08" w:rsidRPr="001657E5" w14:paraId="0D2B6432" w14:textId="77777777" w:rsidTr="00B4474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0BF3F102" w14:textId="321FC9DA" w:rsidR="008B5E08" w:rsidRDefault="008B5E08" w:rsidP="00B44747">
            <w:pPr>
              <w:spacing w:before="20" w:line="180" w:lineRule="exact"/>
              <w:jc w:val="right"/>
              <w:rPr>
                <w:rFonts w:cstheme="minorHAnsi"/>
                <w:color w:val="FFFFFF" w:themeColor="background1"/>
                <w:sz w:val="18"/>
                <w:szCs w:val="18"/>
              </w:rPr>
            </w:pPr>
            <w:r>
              <w:rPr>
                <w:rFonts w:cstheme="minorHAnsi"/>
                <w:color w:val="FFFFFF" w:themeColor="background1"/>
                <w:sz w:val="18"/>
                <w:szCs w:val="18"/>
              </w:rPr>
              <w:t>MODE</w:t>
            </w:r>
          </w:p>
          <w:p w14:paraId="287186C3" w14:textId="32331235" w:rsidR="008B5E08" w:rsidRPr="006341A9" w:rsidRDefault="008B5E08" w:rsidP="00B44747">
            <w:pPr>
              <w:spacing w:line="180" w:lineRule="exact"/>
              <w:jc w:val="right"/>
              <w:rPr>
                <w:rFonts w:cstheme="minorHAnsi"/>
                <w:color w:val="FFFFFF"/>
              </w:rPr>
            </w:pPr>
            <w:r w:rsidRPr="007D6756">
              <w:rPr>
                <w:rFonts w:cstheme="minorHAnsi"/>
                <w:color w:val="FFFFFF" w:themeColor="background1"/>
                <w:sz w:val="14"/>
                <w:szCs w:val="18"/>
              </w:rPr>
              <w:t>DE SECURITE</w:t>
            </w:r>
          </w:p>
        </w:tc>
        <w:tc>
          <w:tcPr>
            <w:tcW w:w="2019" w:type="dxa"/>
            <w:gridSpan w:val="2"/>
            <w:tcBorders>
              <w:top w:val="dashed" w:sz="4" w:space="0" w:color="083575" w:themeColor="accent2"/>
              <w:left w:val="single" w:sz="18" w:space="0" w:color="083575" w:themeColor="accent2"/>
              <w:bottom w:val="dashed" w:sz="4" w:space="0" w:color="083575" w:themeColor="accent2"/>
              <w:right w:val="nil"/>
            </w:tcBorders>
          </w:tcPr>
          <w:p w14:paraId="264BA0B0" w14:textId="15AFB8CC" w:rsidR="008B5E08" w:rsidRPr="001E1548" w:rsidRDefault="00EE2FC7" w:rsidP="008B5E08">
            <w:pPr>
              <w:cnfStyle w:val="000000100000" w:firstRow="0" w:lastRow="0" w:firstColumn="0" w:lastColumn="0" w:oddVBand="0" w:evenVBand="0" w:oddHBand="1" w:evenHBand="0" w:firstRowFirstColumn="0" w:firstRowLastColumn="0" w:lastRowFirstColumn="0" w:lastRowLastColumn="0"/>
              <w:rPr>
                <w:rFonts w:cs="Open Sans"/>
                <w:sz w:val="18"/>
                <w:szCs w:val="18"/>
              </w:rPr>
            </w:pPr>
            <w:sdt>
              <w:sdtPr>
                <w:rPr>
                  <w:rFonts w:cs="Open Sans"/>
                  <w:szCs w:val="18"/>
                </w:rPr>
                <w:id w:val="-810564283"/>
                <w15:appearance w15:val="hidden"/>
                <w14:checkbox>
                  <w14:checked w14:val="0"/>
                  <w14:checkedState w14:val="00FE" w14:font="Wingdings"/>
                  <w14:uncheckedState w14:val="006F" w14:font="Wingdings"/>
                </w14:checkbox>
              </w:sdtPr>
              <w:sdtContent>
                <w:r w:rsidR="008B5E08">
                  <w:rPr>
                    <w:rFonts w:cs="Open Sans"/>
                    <w:szCs w:val="18"/>
                  </w:rPr>
                  <w:sym w:font="Wingdings" w:char="F06F"/>
                </w:r>
              </w:sdtContent>
            </w:sdt>
            <w:r w:rsidR="008B5E08">
              <w:rPr>
                <w:rFonts w:cs="Open Sans"/>
                <w:szCs w:val="18"/>
              </w:rPr>
              <w:t xml:space="preserve"> </w:t>
            </w:r>
            <w:r w:rsidR="008B5E08">
              <w:rPr>
                <w:rFonts w:cs="Open Sans"/>
                <w:sz w:val="18"/>
                <w:szCs w:val="18"/>
              </w:rPr>
              <w:t>Sans Sécurité</w:t>
            </w:r>
          </w:p>
        </w:tc>
        <w:tc>
          <w:tcPr>
            <w:tcW w:w="2020" w:type="dxa"/>
            <w:gridSpan w:val="2"/>
            <w:tcBorders>
              <w:top w:val="dashed" w:sz="4" w:space="0" w:color="083575" w:themeColor="accent2"/>
              <w:left w:val="nil"/>
              <w:bottom w:val="dashed" w:sz="4" w:space="0" w:color="083575" w:themeColor="accent2"/>
              <w:right w:val="nil"/>
            </w:tcBorders>
          </w:tcPr>
          <w:p w14:paraId="3E603C1B" w14:textId="51FDF119" w:rsidR="008B5E08" w:rsidRPr="00D46185" w:rsidRDefault="00EE2FC7" w:rsidP="008B5E08">
            <w:pPr>
              <w:cnfStyle w:val="000000100000" w:firstRow="0" w:lastRow="0" w:firstColumn="0" w:lastColumn="0" w:oddVBand="0" w:evenVBand="0" w:oddHBand="1" w:evenHBand="0" w:firstRowFirstColumn="0" w:firstRowLastColumn="0" w:lastRowFirstColumn="0" w:lastRowLastColumn="0"/>
              <w:rPr>
                <w:i/>
                <w:smallCaps w:val="0"/>
                <w:color w:val="8F8F8F" w:themeColor="background2" w:themeShade="BF"/>
                <w:sz w:val="18"/>
                <w:szCs w:val="18"/>
              </w:rPr>
            </w:pPr>
            <w:sdt>
              <w:sdtPr>
                <w:rPr>
                  <w:rFonts w:cs="Open Sans"/>
                  <w:szCs w:val="18"/>
                </w:rPr>
                <w:id w:val="1485049951"/>
                <w15:appearance w15:val="hidden"/>
                <w14:checkbox>
                  <w14:checked w14:val="0"/>
                  <w14:checkedState w14:val="00FE" w14:font="Wingdings"/>
                  <w14:uncheckedState w14:val="006F" w14:font="Wingdings"/>
                </w14:checkbox>
              </w:sdtPr>
              <w:sdtContent>
                <w:r w:rsidR="008B5E08">
                  <w:rPr>
                    <w:rFonts w:cs="Open Sans"/>
                    <w:szCs w:val="18"/>
                  </w:rPr>
                  <w:sym w:font="Wingdings" w:char="F06F"/>
                </w:r>
              </w:sdtContent>
            </w:sdt>
            <w:r w:rsidR="008B5E08">
              <w:rPr>
                <w:rFonts w:cs="Open Sans"/>
                <w:szCs w:val="18"/>
              </w:rPr>
              <w:t xml:space="preserve"> </w:t>
            </w:r>
            <w:r w:rsidR="008B5E08">
              <w:rPr>
                <w:rFonts w:cs="Open Sans"/>
                <w:sz w:val="18"/>
                <w:szCs w:val="18"/>
              </w:rPr>
              <w:t>API Key</w:t>
            </w:r>
          </w:p>
        </w:tc>
        <w:tc>
          <w:tcPr>
            <w:tcW w:w="2020" w:type="dxa"/>
            <w:gridSpan w:val="2"/>
            <w:tcBorders>
              <w:top w:val="dashed" w:sz="4" w:space="0" w:color="083575" w:themeColor="accent2"/>
              <w:left w:val="nil"/>
              <w:bottom w:val="dashed" w:sz="4" w:space="0" w:color="083575" w:themeColor="accent2"/>
              <w:right w:val="nil"/>
            </w:tcBorders>
          </w:tcPr>
          <w:p w14:paraId="0CEEAC2E" w14:textId="4A482D69" w:rsidR="008B5E08" w:rsidRPr="001E1548" w:rsidRDefault="00EE2FC7" w:rsidP="008B5E08">
            <w:pPr>
              <w:cnfStyle w:val="000000100000" w:firstRow="0" w:lastRow="0" w:firstColumn="0" w:lastColumn="0" w:oddVBand="0" w:evenVBand="0" w:oddHBand="1" w:evenHBand="0" w:firstRowFirstColumn="0" w:firstRowLastColumn="0" w:lastRowFirstColumn="0" w:lastRowLastColumn="0"/>
              <w:rPr>
                <w:rFonts w:cs="Open Sans"/>
                <w:sz w:val="18"/>
                <w:szCs w:val="18"/>
              </w:rPr>
            </w:pPr>
            <w:sdt>
              <w:sdtPr>
                <w:rPr>
                  <w:rFonts w:cs="Open Sans"/>
                  <w:szCs w:val="18"/>
                </w:rPr>
                <w:id w:val="1503477414"/>
                <w15:appearance w15:val="hidden"/>
                <w14:checkbox>
                  <w14:checked w14:val="0"/>
                  <w14:checkedState w14:val="00FE" w14:font="Wingdings"/>
                  <w14:uncheckedState w14:val="006F" w14:font="Wingdings"/>
                </w14:checkbox>
              </w:sdtPr>
              <w:sdtContent>
                <w:r w:rsidR="008B5E08">
                  <w:rPr>
                    <w:rFonts w:cs="Open Sans"/>
                    <w:szCs w:val="18"/>
                  </w:rPr>
                  <w:sym w:font="Wingdings" w:char="F06F"/>
                </w:r>
              </w:sdtContent>
            </w:sdt>
            <w:r w:rsidR="008B5E08">
              <w:rPr>
                <w:rFonts w:cs="Open Sans"/>
                <w:szCs w:val="18"/>
              </w:rPr>
              <w:t xml:space="preserve"> </w:t>
            </w:r>
            <w:r w:rsidR="008B5E08">
              <w:rPr>
                <w:rFonts w:cs="Open Sans"/>
                <w:sz w:val="18"/>
                <w:szCs w:val="18"/>
              </w:rPr>
              <w:t>OAuth2</w:t>
            </w:r>
          </w:p>
        </w:tc>
        <w:tc>
          <w:tcPr>
            <w:tcW w:w="2020" w:type="dxa"/>
            <w:tcBorders>
              <w:top w:val="dashed" w:sz="4" w:space="0" w:color="083575" w:themeColor="accent2"/>
              <w:left w:val="nil"/>
              <w:bottom w:val="dashed" w:sz="4" w:space="0" w:color="083575" w:themeColor="accent2"/>
            </w:tcBorders>
          </w:tcPr>
          <w:p w14:paraId="3B50286B" w14:textId="5255BCCA" w:rsidR="008B5E08" w:rsidRPr="00D46185" w:rsidRDefault="00EE2FC7" w:rsidP="008B5E08">
            <w:pPr>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sdt>
              <w:sdtPr>
                <w:rPr>
                  <w:rFonts w:cs="Open Sans"/>
                  <w:szCs w:val="18"/>
                </w:rPr>
                <w:id w:val="-1147966941"/>
                <w15:appearance w15:val="hidden"/>
                <w14:checkbox>
                  <w14:checked w14:val="0"/>
                  <w14:checkedState w14:val="00FE" w14:font="Wingdings"/>
                  <w14:uncheckedState w14:val="006F" w14:font="Wingdings"/>
                </w14:checkbox>
              </w:sdtPr>
              <w:sdtContent>
                <w:r w:rsidR="008B5E08">
                  <w:rPr>
                    <w:rFonts w:cs="Open Sans"/>
                    <w:szCs w:val="18"/>
                  </w:rPr>
                  <w:sym w:font="Wingdings" w:char="F06F"/>
                </w:r>
              </w:sdtContent>
            </w:sdt>
            <w:r w:rsidR="008B5E08">
              <w:rPr>
                <w:rFonts w:cs="Open Sans"/>
                <w:szCs w:val="18"/>
              </w:rPr>
              <w:t xml:space="preserve"> </w:t>
            </w:r>
            <w:r w:rsidR="008B5E08">
              <w:rPr>
                <w:rFonts w:cs="Open Sans"/>
                <w:sz w:val="18"/>
                <w:szCs w:val="18"/>
              </w:rPr>
              <w:t>JWT</w:t>
            </w:r>
          </w:p>
        </w:tc>
      </w:tr>
      <w:tr w:rsidR="008B5E08" w:rsidRPr="001657E5" w14:paraId="59CC7641" w14:textId="77777777" w:rsidTr="00B4474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54AF850A" w14:textId="77777777" w:rsidR="008B5E08" w:rsidRPr="006341A9" w:rsidRDefault="008B5E08" w:rsidP="00B44747">
            <w:pPr>
              <w:spacing w:line="180" w:lineRule="exact"/>
              <w:jc w:val="right"/>
              <w:rPr>
                <w:rFonts w:cstheme="minorHAnsi"/>
                <w:color w:val="FFFFFF"/>
              </w:rPr>
            </w:pPr>
            <w:r w:rsidRPr="006341A9">
              <w:rPr>
                <w:rFonts w:cstheme="minorHAnsi"/>
                <w:color w:val="FFFFFF"/>
              </w:rPr>
              <w:t>INFORMATIONS</w:t>
            </w:r>
          </w:p>
          <w:p w14:paraId="6C8FB748" w14:textId="77777777" w:rsidR="008B5E08" w:rsidRDefault="008B5E08" w:rsidP="00B44747">
            <w:pPr>
              <w:spacing w:before="20" w:line="180" w:lineRule="exact"/>
              <w:jc w:val="right"/>
              <w:rPr>
                <w:rFonts w:cstheme="minorHAnsi"/>
                <w:color w:val="FFFFFF" w:themeColor="background1"/>
                <w:sz w:val="18"/>
                <w:szCs w:val="18"/>
              </w:rPr>
            </w:pPr>
            <w:r w:rsidRPr="007D6756">
              <w:rPr>
                <w:rFonts w:cstheme="minorHAnsi"/>
                <w:color w:val="FFFFFF" w:themeColor="background1"/>
                <w:sz w:val="14"/>
                <w:szCs w:val="18"/>
              </w:rPr>
              <w:t>DIMENSIONNEMENT</w:t>
            </w:r>
          </w:p>
        </w:tc>
        <w:tc>
          <w:tcPr>
            <w:tcW w:w="8079" w:type="dxa"/>
            <w:gridSpan w:val="7"/>
            <w:tcBorders>
              <w:top w:val="dashed" w:sz="4" w:space="0" w:color="083575" w:themeColor="accent2"/>
              <w:left w:val="single" w:sz="18" w:space="0" w:color="083575" w:themeColor="accent2"/>
              <w:bottom w:val="dashed" w:sz="4" w:space="0" w:color="083575" w:themeColor="accent2"/>
            </w:tcBorders>
          </w:tcPr>
          <w:p w14:paraId="60773F83" w14:textId="77777777" w:rsidR="008B5E08" w:rsidRPr="00695DDB" w:rsidRDefault="008B5E08" w:rsidP="00695DDB">
            <w:pPr>
              <w:spacing w:line="240" w:lineRule="auto"/>
              <w:cnfStyle w:val="000000010000" w:firstRow="0" w:lastRow="0" w:firstColumn="0" w:lastColumn="0" w:oddVBand="0" w:evenVBand="0" w:oddHBand="0" w:evenHBand="1" w:firstRowFirstColumn="0" w:firstRowLastColumn="0" w:lastRowFirstColumn="0" w:lastRowLastColumn="0"/>
              <w:rPr>
                <w:rFonts w:cstheme="minorHAnsi"/>
                <w:color w:val="auto"/>
                <w:sz w:val="18"/>
                <w:szCs w:val="18"/>
              </w:rPr>
            </w:pPr>
          </w:p>
        </w:tc>
      </w:tr>
      <w:tr w:rsidR="008B5E08" w:rsidRPr="00AF2F5A" w14:paraId="5666A43A" w14:textId="77777777" w:rsidTr="00B44747">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104"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13E18A83" w14:textId="77777777" w:rsidR="008B5E08" w:rsidRPr="006341A9" w:rsidRDefault="008B5E08" w:rsidP="00B44747">
            <w:pPr>
              <w:spacing w:line="240" w:lineRule="auto"/>
              <w:jc w:val="right"/>
              <w:rPr>
                <w:rFonts w:cstheme="minorHAnsi"/>
                <w:color w:val="FFFFFF"/>
                <w:sz w:val="18"/>
              </w:rPr>
            </w:pPr>
            <w:r w:rsidRPr="006341A9">
              <w:rPr>
                <w:rFonts w:cstheme="minorHAnsi"/>
                <w:color w:val="FFFFFF"/>
                <w:sz w:val="18"/>
              </w:rPr>
              <w:t>COMMENTAIRES</w:t>
            </w:r>
          </w:p>
        </w:tc>
        <w:tc>
          <w:tcPr>
            <w:tcW w:w="8079" w:type="dxa"/>
            <w:gridSpan w:val="7"/>
            <w:tcBorders>
              <w:top w:val="dashed" w:sz="4" w:space="0" w:color="083575" w:themeColor="accent2"/>
              <w:left w:val="single" w:sz="18" w:space="0" w:color="083575" w:themeColor="accent2"/>
              <w:bottom w:val="single" w:sz="18" w:space="0" w:color="083575" w:themeColor="accent2"/>
            </w:tcBorders>
          </w:tcPr>
          <w:p w14:paraId="4E8B7079" w14:textId="77777777" w:rsidR="008B5E08" w:rsidRPr="00695DDB" w:rsidRDefault="008B5E08" w:rsidP="00B4474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p>
        </w:tc>
      </w:tr>
    </w:tbl>
    <w:p w14:paraId="174B8F36" w14:textId="30A3F953" w:rsidR="008B5E08" w:rsidRDefault="008B5E08" w:rsidP="009D3299">
      <w:pPr>
        <w:jc w:val="both"/>
      </w:pPr>
    </w:p>
    <w:p w14:paraId="1DA0A897" w14:textId="77777777" w:rsidR="008B5E08" w:rsidRDefault="008B5E08" w:rsidP="009D3299">
      <w:pPr>
        <w:jc w:val="both"/>
      </w:pPr>
    </w:p>
    <w:p w14:paraId="79A41E60" w14:textId="77777777" w:rsidR="00FF1A2F" w:rsidRDefault="00FF1A2F" w:rsidP="00652A3B"/>
    <w:p w14:paraId="01A1EFB7" w14:textId="77777777" w:rsidR="0017508D" w:rsidRDefault="0017508D">
      <w:pPr>
        <w:spacing w:after="160" w:line="259" w:lineRule="auto"/>
        <w:sectPr w:rsidR="0017508D" w:rsidSect="00645A39">
          <w:pgSz w:w="11906" w:h="16838" w:code="9"/>
          <w:pgMar w:top="1134" w:right="851" w:bottom="567" w:left="851" w:header="567" w:footer="567" w:gutter="0"/>
          <w:cols w:space="708"/>
          <w:titlePg/>
          <w:docGrid w:linePitch="360"/>
        </w:sectPr>
      </w:pPr>
    </w:p>
    <w:p w14:paraId="7E9A2983" w14:textId="77777777" w:rsidR="00836BA8" w:rsidRDefault="00836BA8" w:rsidP="005E7D2F">
      <w:pPr>
        <w:pStyle w:val="Titre4"/>
      </w:pPr>
      <w:bookmarkStart w:id="31" w:name="_Toc135732437"/>
      <w:r>
        <w:lastRenderedPageBreak/>
        <w:t>Zone de stockage</w:t>
      </w:r>
      <w:bookmarkEnd w:id="31"/>
    </w:p>
    <w:p w14:paraId="7B3792A1" w14:textId="77777777" w:rsidR="007E1D05" w:rsidRDefault="007E1D05" w:rsidP="007E1D05">
      <w:pPr>
        <w:jc w:val="both"/>
      </w:pPr>
      <w:r>
        <w:rPr>
          <w:rFonts w:cstheme="minorHAnsi"/>
          <w:i/>
          <w:color w:val="8F8F8F" w:themeColor="background2" w:themeShade="BF"/>
        </w:rPr>
        <w:t xml:space="preserve">L’objectif est de décrire l’ensemble des composants logiques mis en œuvre pour stocker </w:t>
      </w:r>
      <w:r w:rsidR="00950306">
        <w:rPr>
          <w:rFonts w:cstheme="minorHAnsi"/>
          <w:i/>
          <w:color w:val="8F8F8F" w:themeColor="background2" w:themeShade="BF"/>
        </w:rPr>
        <w:t>des données non structurées.</w:t>
      </w:r>
    </w:p>
    <w:p w14:paraId="1E011710" w14:textId="77777777" w:rsidR="00836BA8" w:rsidRDefault="00836BA8" w:rsidP="00652A3B"/>
    <w:p w14:paraId="2ADE7BEF" w14:textId="77777777" w:rsidR="007E1D05" w:rsidRDefault="002F794A" w:rsidP="006D4A89">
      <w:pPr>
        <w:pStyle w:val="Titre5"/>
      </w:pPr>
      <w:r>
        <w:t>Espaces partagés</w:t>
      </w:r>
    </w:p>
    <w:p w14:paraId="34453F5D" w14:textId="5164224E" w:rsidR="007E1D05" w:rsidRDefault="007E1D05" w:rsidP="00652A3B"/>
    <w:tbl>
      <w:tblPr>
        <w:tblStyle w:val="DATStandardLigne"/>
        <w:tblW w:w="10195" w:type="dxa"/>
        <w:tblLook w:val="00A0" w:firstRow="1" w:lastRow="0" w:firstColumn="1" w:lastColumn="0" w:noHBand="0" w:noVBand="0"/>
      </w:tblPr>
      <w:tblGrid>
        <w:gridCol w:w="2527"/>
        <w:gridCol w:w="1674"/>
        <w:gridCol w:w="1694"/>
        <w:gridCol w:w="4300"/>
      </w:tblGrid>
      <w:tr w:rsidR="00EB5936" w:rsidRPr="000C31C5" w14:paraId="412072EC" w14:textId="77777777" w:rsidTr="00EB5936">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548" w:type="dxa"/>
          </w:tcPr>
          <w:p w14:paraId="6F4706B8" w14:textId="77777777" w:rsidR="00EB5936" w:rsidRDefault="00EB5936" w:rsidP="00EB5936">
            <w:pPr>
              <w:spacing w:line="180" w:lineRule="exact"/>
              <w:rPr>
                <w:color w:val="FFFFFF" w:themeColor="background1"/>
              </w:rPr>
            </w:pPr>
            <w:r>
              <w:rPr>
                <w:color w:val="FFFFFF" w:themeColor="background1"/>
              </w:rPr>
              <w:t>INFRASTRUCTURE</w:t>
            </w:r>
          </w:p>
          <w:p w14:paraId="5C4BA63B" w14:textId="3AC9F071" w:rsidR="00EB5936" w:rsidRPr="000C31C5" w:rsidRDefault="00EB5936" w:rsidP="00EB5936">
            <w:pPr>
              <w:spacing w:line="180" w:lineRule="exact"/>
              <w:rPr>
                <w:color w:val="FFFFFF" w:themeColor="background1"/>
              </w:rPr>
            </w:pPr>
            <w:r w:rsidRPr="00EB5936">
              <w:rPr>
                <w:color w:val="FFFFFF" w:themeColor="background1"/>
                <w:sz w:val="16"/>
              </w:rPr>
              <w:t>de STOCKAGE</w:t>
            </w:r>
          </w:p>
        </w:tc>
        <w:tc>
          <w:tcPr>
            <w:tcW w:w="1682" w:type="dxa"/>
          </w:tcPr>
          <w:p w14:paraId="712852C7" w14:textId="77777777" w:rsidR="00EB5936" w:rsidRDefault="00EB5936" w:rsidP="00EB5936">
            <w:pPr>
              <w:spacing w:line="180" w:lineRule="exact"/>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rPr>
            </w:pPr>
            <w:r>
              <w:rPr>
                <w:rFonts w:cstheme="minorHAnsi"/>
                <w:color w:val="FFFFFF" w:themeColor="background1"/>
              </w:rPr>
              <w:t>PROTOCOLE</w:t>
            </w:r>
          </w:p>
          <w:p w14:paraId="5D34FB3A" w14:textId="1C6A1ADE" w:rsidR="00EB5936" w:rsidRPr="000C31C5" w:rsidRDefault="00EB5936" w:rsidP="00EB5936">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EB5936">
              <w:rPr>
                <w:rFonts w:cstheme="minorHAnsi"/>
                <w:color w:val="FFFFFF" w:themeColor="background1"/>
                <w:sz w:val="16"/>
              </w:rPr>
              <w:t>D’ACCES</w:t>
            </w:r>
          </w:p>
        </w:tc>
        <w:tc>
          <w:tcPr>
            <w:tcW w:w="1490" w:type="dxa"/>
          </w:tcPr>
          <w:p w14:paraId="354752BD" w14:textId="42B8755B" w:rsidR="00EB5936" w:rsidRPr="000C31C5" w:rsidRDefault="00EB5936"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VOLUMETRIE</w:t>
            </w:r>
          </w:p>
        </w:tc>
        <w:tc>
          <w:tcPr>
            <w:tcW w:w="4475" w:type="dxa"/>
          </w:tcPr>
          <w:p w14:paraId="0C3DFD05" w14:textId="3C3C15BF" w:rsidR="00EB5936" w:rsidRPr="000C31C5" w:rsidRDefault="00EB5936"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PARTICULARITES / SPECIFICITES</w:t>
            </w:r>
          </w:p>
        </w:tc>
      </w:tr>
      <w:tr w:rsidR="00EB5936" w:rsidRPr="00EB5936" w14:paraId="1AB56830" w14:textId="77777777" w:rsidTr="00EB5936">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8" w:type="dxa"/>
          </w:tcPr>
          <w:p w14:paraId="14E593DD" w14:textId="77777777" w:rsidR="00EB5936" w:rsidRPr="00EB5936" w:rsidRDefault="00EB5936" w:rsidP="00E23D8E">
            <w:pPr>
              <w:rPr>
                <w:sz w:val="18"/>
                <w:szCs w:val="18"/>
              </w:rPr>
            </w:pPr>
          </w:p>
        </w:tc>
        <w:tc>
          <w:tcPr>
            <w:tcW w:w="1682" w:type="dxa"/>
          </w:tcPr>
          <w:p w14:paraId="46664DBE" w14:textId="77777777" w:rsidR="00EB5936" w:rsidRPr="00EB5936" w:rsidRDefault="00EB5936"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490" w:type="dxa"/>
          </w:tcPr>
          <w:p w14:paraId="5DC13E4D" w14:textId="77777777" w:rsidR="00EB5936" w:rsidRPr="00EB5936" w:rsidRDefault="00EB5936"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4475" w:type="dxa"/>
          </w:tcPr>
          <w:p w14:paraId="597FE65D" w14:textId="6BC2D53A" w:rsidR="00EB5936" w:rsidRPr="00EB5936" w:rsidRDefault="00EB5936" w:rsidP="00EB5936">
            <w:pPr>
              <w:jc w:val="both"/>
              <w:cnfStyle w:val="000000100000" w:firstRow="0" w:lastRow="0" w:firstColumn="0" w:lastColumn="0" w:oddVBand="0" w:evenVBand="0" w:oddHBand="1" w:evenHBand="0" w:firstRowFirstColumn="0" w:firstRowLastColumn="0" w:lastRowFirstColumn="0" w:lastRowLastColumn="0"/>
              <w:rPr>
                <w:sz w:val="18"/>
                <w:szCs w:val="18"/>
              </w:rPr>
            </w:pPr>
            <w:r w:rsidRPr="00EB5936">
              <w:rPr>
                <w:rFonts w:cstheme="minorHAnsi"/>
                <w:i/>
                <w:color w:val="8F8F8F" w:themeColor="background2" w:themeShade="BF"/>
                <w:sz w:val="18"/>
              </w:rPr>
              <w:t>Indiqué les spécificités logique</w:t>
            </w:r>
            <w:r>
              <w:rPr>
                <w:rFonts w:cstheme="minorHAnsi"/>
                <w:i/>
                <w:color w:val="8F8F8F" w:themeColor="background2" w:themeShade="BF"/>
                <w:sz w:val="18"/>
              </w:rPr>
              <w:t>s</w:t>
            </w:r>
            <w:r w:rsidRPr="00EB5936">
              <w:rPr>
                <w:rFonts w:cstheme="minorHAnsi"/>
                <w:i/>
                <w:color w:val="8F8F8F" w:themeColor="background2" w:themeShade="BF"/>
                <w:sz w:val="18"/>
              </w:rPr>
              <w:t>, tel que l’</w:t>
            </w:r>
            <w:proofErr w:type="spellStart"/>
            <w:r w:rsidRPr="00EB5936">
              <w:rPr>
                <w:rFonts w:cstheme="minorHAnsi"/>
                <w:i/>
                <w:color w:val="8F8F8F" w:themeColor="background2" w:themeShade="BF"/>
                <w:sz w:val="18"/>
              </w:rPr>
              <w:t>evs</w:t>
            </w:r>
            <w:proofErr w:type="spellEnd"/>
            <w:r w:rsidRPr="00EB5936">
              <w:rPr>
                <w:rFonts w:cstheme="minorHAnsi"/>
                <w:i/>
                <w:color w:val="8F8F8F" w:themeColor="background2" w:themeShade="BF"/>
                <w:sz w:val="18"/>
              </w:rPr>
              <w:t xml:space="preserve"> pour le </w:t>
            </w:r>
            <w:proofErr w:type="spellStart"/>
            <w:r w:rsidRPr="00EB5936">
              <w:rPr>
                <w:rFonts w:cstheme="minorHAnsi"/>
                <w:i/>
                <w:color w:val="8F8F8F" w:themeColor="background2" w:themeShade="BF"/>
                <w:sz w:val="18"/>
              </w:rPr>
              <w:t>hnas</w:t>
            </w:r>
            <w:proofErr w:type="spellEnd"/>
            <w:r w:rsidRPr="00EB5936">
              <w:rPr>
                <w:rFonts w:cstheme="minorHAnsi"/>
                <w:i/>
                <w:color w:val="8F8F8F" w:themeColor="background2" w:themeShade="BF"/>
                <w:sz w:val="18"/>
              </w:rPr>
              <w:t xml:space="preserve"> par exemple,  </w:t>
            </w:r>
            <w:proofErr w:type="spellStart"/>
            <w:r w:rsidRPr="00EB5936">
              <w:rPr>
                <w:rFonts w:cstheme="minorHAnsi"/>
                <w:i/>
                <w:color w:val="8F8F8F" w:themeColor="background2" w:themeShade="BF"/>
                <w:sz w:val="18"/>
              </w:rPr>
              <w:t>l’uri</w:t>
            </w:r>
            <w:proofErr w:type="spellEnd"/>
            <w:r w:rsidRPr="00EB5936">
              <w:rPr>
                <w:rFonts w:cstheme="minorHAnsi"/>
                <w:i/>
                <w:color w:val="8F8F8F" w:themeColor="background2" w:themeShade="BF"/>
                <w:sz w:val="18"/>
              </w:rPr>
              <w:t xml:space="preserve"> d’accès, la </w:t>
            </w:r>
            <w:r>
              <w:rPr>
                <w:rFonts w:cstheme="minorHAnsi"/>
                <w:i/>
                <w:color w:val="8F8F8F" w:themeColor="background2" w:themeShade="BF"/>
                <w:sz w:val="18"/>
              </w:rPr>
              <w:t xml:space="preserve">réplication entre les </w:t>
            </w:r>
            <w:proofErr w:type="spellStart"/>
            <w:r>
              <w:rPr>
                <w:rFonts w:cstheme="minorHAnsi"/>
                <w:i/>
                <w:color w:val="8F8F8F" w:themeColor="background2" w:themeShade="BF"/>
                <w:sz w:val="18"/>
              </w:rPr>
              <w:t>dcs</w:t>
            </w:r>
            <w:proofErr w:type="spellEnd"/>
            <w:r>
              <w:rPr>
                <w:rFonts w:cstheme="minorHAnsi"/>
                <w:i/>
                <w:color w:val="8F8F8F" w:themeColor="background2" w:themeShade="BF"/>
                <w:sz w:val="18"/>
              </w:rPr>
              <w:t>…</w:t>
            </w:r>
          </w:p>
        </w:tc>
      </w:tr>
      <w:tr w:rsidR="00EB5936" w:rsidRPr="00EB5936" w14:paraId="529B630F" w14:textId="77777777" w:rsidTr="00EB5936">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8" w:type="dxa"/>
          </w:tcPr>
          <w:p w14:paraId="358570F2" w14:textId="77777777" w:rsidR="00EB5936" w:rsidRPr="00EB5936" w:rsidRDefault="00EB5936" w:rsidP="00E23D8E">
            <w:pPr>
              <w:rPr>
                <w:sz w:val="18"/>
                <w:szCs w:val="18"/>
              </w:rPr>
            </w:pPr>
          </w:p>
        </w:tc>
        <w:tc>
          <w:tcPr>
            <w:tcW w:w="1682" w:type="dxa"/>
          </w:tcPr>
          <w:p w14:paraId="5B4ABFF7" w14:textId="77777777" w:rsidR="00EB5936" w:rsidRPr="00EB5936" w:rsidRDefault="00EB5936" w:rsidP="00E23D8E">
            <w:pPr>
              <w:cnfStyle w:val="000000010000" w:firstRow="0" w:lastRow="0" w:firstColumn="0" w:lastColumn="0" w:oddVBand="0" w:evenVBand="0" w:oddHBand="0" w:evenHBand="1" w:firstRowFirstColumn="0" w:firstRowLastColumn="0" w:lastRowFirstColumn="0" w:lastRowLastColumn="0"/>
              <w:rPr>
                <w:sz w:val="18"/>
                <w:szCs w:val="18"/>
              </w:rPr>
            </w:pPr>
          </w:p>
        </w:tc>
        <w:tc>
          <w:tcPr>
            <w:tcW w:w="1490" w:type="dxa"/>
          </w:tcPr>
          <w:p w14:paraId="5DB34E94" w14:textId="77777777" w:rsidR="00EB5936" w:rsidRPr="00EB5936" w:rsidRDefault="00EB5936" w:rsidP="00E23D8E">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4475" w:type="dxa"/>
          </w:tcPr>
          <w:p w14:paraId="42DA7A87" w14:textId="77777777" w:rsidR="00EB5936" w:rsidRPr="00EB5936" w:rsidRDefault="00EB5936" w:rsidP="00EB5936">
            <w:pPr>
              <w:jc w:val="both"/>
              <w:cnfStyle w:val="000000010000" w:firstRow="0" w:lastRow="0" w:firstColumn="0" w:lastColumn="0" w:oddVBand="0" w:evenVBand="0" w:oddHBand="0" w:evenHBand="1" w:firstRowFirstColumn="0" w:firstRowLastColumn="0" w:lastRowFirstColumn="0" w:lastRowLastColumn="0"/>
              <w:rPr>
                <w:rFonts w:cstheme="minorHAnsi"/>
                <w:i/>
                <w:color w:val="8F8F8F" w:themeColor="background2" w:themeShade="BF"/>
                <w:sz w:val="18"/>
              </w:rPr>
            </w:pPr>
          </w:p>
        </w:tc>
      </w:tr>
    </w:tbl>
    <w:p w14:paraId="0984DD6F" w14:textId="77777777" w:rsidR="00EB5936" w:rsidRDefault="00EB5936" w:rsidP="00652A3B"/>
    <w:p w14:paraId="5F9CADD2" w14:textId="77777777" w:rsidR="00FF1A2F" w:rsidRDefault="00FF1A2F" w:rsidP="00652A3B"/>
    <w:p w14:paraId="18C545BB" w14:textId="77777777" w:rsidR="002F794A" w:rsidRDefault="002F794A" w:rsidP="006D4A89">
      <w:pPr>
        <w:pStyle w:val="Titre5"/>
      </w:pPr>
      <w:r>
        <w:t>Stockage persistant pour composant conteneurisé</w:t>
      </w:r>
    </w:p>
    <w:p w14:paraId="6310D4BF" w14:textId="21D0AEC5" w:rsidR="002F794A" w:rsidRDefault="002F794A" w:rsidP="00652A3B"/>
    <w:tbl>
      <w:tblPr>
        <w:tblStyle w:val="DATStandardLigne"/>
        <w:tblW w:w="10195" w:type="dxa"/>
        <w:tblLook w:val="00A0" w:firstRow="1" w:lastRow="0" w:firstColumn="1" w:lastColumn="0" w:noHBand="0" w:noVBand="0"/>
      </w:tblPr>
      <w:tblGrid>
        <w:gridCol w:w="2527"/>
        <w:gridCol w:w="1674"/>
        <w:gridCol w:w="1694"/>
        <w:gridCol w:w="4300"/>
      </w:tblGrid>
      <w:tr w:rsidR="00EB5936" w:rsidRPr="000C31C5" w14:paraId="6745FD15"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548" w:type="dxa"/>
          </w:tcPr>
          <w:p w14:paraId="2FADADB3" w14:textId="77777777" w:rsidR="00EB5936" w:rsidRDefault="00EB5936" w:rsidP="00E23D8E">
            <w:pPr>
              <w:spacing w:line="180" w:lineRule="exact"/>
              <w:rPr>
                <w:color w:val="FFFFFF" w:themeColor="background1"/>
              </w:rPr>
            </w:pPr>
            <w:r>
              <w:rPr>
                <w:color w:val="FFFFFF" w:themeColor="background1"/>
              </w:rPr>
              <w:t>INFRASTRUCTURE</w:t>
            </w:r>
          </w:p>
          <w:p w14:paraId="34ED8305" w14:textId="77777777" w:rsidR="00EB5936" w:rsidRPr="000C31C5" w:rsidRDefault="00EB5936" w:rsidP="00E23D8E">
            <w:pPr>
              <w:spacing w:line="180" w:lineRule="exact"/>
              <w:rPr>
                <w:color w:val="FFFFFF" w:themeColor="background1"/>
              </w:rPr>
            </w:pPr>
            <w:r w:rsidRPr="00EB5936">
              <w:rPr>
                <w:color w:val="FFFFFF" w:themeColor="background1"/>
                <w:sz w:val="16"/>
              </w:rPr>
              <w:t>de STOCKAGE</w:t>
            </w:r>
          </w:p>
        </w:tc>
        <w:tc>
          <w:tcPr>
            <w:tcW w:w="1682" w:type="dxa"/>
          </w:tcPr>
          <w:p w14:paraId="16C82C3D" w14:textId="77777777" w:rsidR="00EB5936" w:rsidRDefault="00EB5936" w:rsidP="00E23D8E">
            <w:pPr>
              <w:spacing w:line="180" w:lineRule="exact"/>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rPr>
            </w:pPr>
            <w:r>
              <w:rPr>
                <w:rFonts w:cstheme="minorHAnsi"/>
                <w:color w:val="FFFFFF" w:themeColor="background1"/>
              </w:rPr>
              <w:t>PROTOCOLE</w:t>
            </w:r>
          </w:p>
          <w:p w14:paraId="1855D656" w14:textId="77777777" w:rsidR="00EB5936" w:rsidRPr="000C31C5" w:rsidRDefault="00EB5936"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sidRPr="00EB5936">
              <w:rPr>
                <w:rFonts w:cstheme="minorHAnsi"/>
                <w:color w:val="FFFFFF" w:themeColor="background1"/>
                <w:sz w:val="16"/>
              </w:rPr>
              <w:t>D’ACCES</w:t>
            </w:r>
          </w:p>
        </w:tc>
        <w:tc>
          <w:tcPr>
            <w:tcW w:w="1490" w:type="dxa"/>
          </w:tcPr>
          <w:p w14:paraId="300C613B" w14:textId="77777777" w:rsidR="00EB5936" w:rsidRPr="000C31C5" w:rsidRDefault="00EB5936" w:rsidP="00E23D8E">
            <w:pPr>
              <w:spacing w:line="180" w:lineRule="exac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VOLUMETRIE</w:t>
            </w:r>
          </w:p>
        </w:tc>
        <w:tc>
          <w:tcPr>
            <w:tcW w:w="4475" w:type="dxa"/>
          </w:tcPr>
          <w:p w14:paraId="65FAF2EB" w14:textId="77777777" w:rsidR="00EB5936" w:rsidRPr="000C31C5" w:rsidRDefault="00EB5936" w:rsidP="00E23D8E">
            <w:pP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PARTICULARITES / SPECIFICITES</w:t>
            </w:r>
          </w:p>
        </w:tc>
      </w:tr>
      <w:tr w:rsidR="00EB5936" w:rsidRPr="00EB5936" w14:paraId="67C42F0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8" w:type="dxa"/>
          </w:tcPr>
          <w:p w14:paraId="030AF50F" w14:textId="77777777" w:rsidR="00EB5936" w:rsidRPr="00EB5936" w:rsidRDefault="00EB5936" w:rsidP="00E23D8E">
            <w:pPr>
              <w:rPr>
                <w:sz w:val="18"/>
                <w:szCs w:val="18"/>
              </w:rPr>
            </w:pPr>
          </w:p>
        </w:tc>
        <w:tc>
          <w:tcPr>
            <w:tcW w:w="1682" w:type="dxa"/>
          </w:tcPr>
          <w:p w14:paraId="5667FF8A" w14:textId="77777777" w:rsidR="00EB5936" w:rsidRPr="00EB5936" w:rsidRDefault="00EB5936"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1490" w:type="dxa"/>
          </w:tcPr>
          <w:p w14:paraId="6EC328B9" w14:textId="77777777" w:rsidR="00EB5936" w:rsidRPr="00EB5936" w:rsidRDefault="00EB5936" w:rsidP="00E23D8E">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4475" w:type="dxa"/>
          </w:tcPr>
          <w:p w14:paraId="4FFE3F03" w14:textId="77777777" w:rsidR="00EB5936" w:rsidRPr="00EB5936" w:rsidRDefault="00EB5936" w:rsidP="00E23D8E">
            <w:pPr>
              <w:jc w:val="both"/>
              <w:cnfStyle w:val="000000100000" w:firstRow="0" w:lastRow="0" w:firstColumn="0" w:lastColumn="0" w:oddVBand="0" w:evenVBand="0" w:oddHBand="1" w:evenHBand="0" w:firstRowFirstColumn="0" w:firstRowLastColumn="0" w:lastRowFirstColumn="0" w:lastRowLastColumn="0"/>
              <w:rPr>
                <w:sz w:val="18"/>
                <w:szCs w:val="18"/>
              </w:rPr>
            </w:pPr>
            <w:r w:rsidRPr="00EB5936">
              <w:rPr>
                <w:rFonts w:cstheme="minorHAnsi"/>
                <w:i/>
                <w:color w:val="8F8F8F" w:themeColor="background2" w:themeShade="BF"/>
                <w:sz w:val="18"/>
              </w:rPr>
              <w:t>Indiqué les spécificités logique</w:t>
            </w:r>
            <w:r>
              <w:rPr>
                <w:rFonts w:cstheme="minorHAnsi"/>
                <w:i/>
                <w:color w:val="8F8F8F" w:themeColor="background2" w:themeShade="BF"/>
                <w:sz w:val="18"/>
              </w:rPr>
              <w:t>s</w:t>
            </w:r>
            <w:r w:rsidRPr="00EB5936">
              <w:rPr>
                <w:rFonts w:cstheme="minorHAnsi"/>
                <w:i/>
                <w:color w:val="8F8F8F" w:themeColor="background2" w:themeShade="BF"/>
                <w:sz w:val="18"/>
              </w:rPr>
              <w:t>, tel que l’</w:t>
            </w:r>
            <w:proofErr w:type="spellStart"/>
            <w:r w:rsidRPr="00EB5936">
              <w:rPr>
                <w:rFonts w:cstheme="minorHAnsi"/>
                <w:i/>
                <w:color w:val="8F8F8F" w:themeColor="background2" w:themeShade="BF"/>
                <w:sz w:val="18"/>
              </w:rPr>
              <w:t>evs</w:t>
            </w:r>
            <w:proofErr w:type="spellEnd"/>
            <w:r w:rsidRPr="00EB5936">
              <w:rPr>
                <w:rFonts w:cstheme="minorHAnsi"/>
                <w:i/>
                <w:color w:val="8F8F8F" w:themeColor="background2" w:themeShade="BF"/>
                <w:sz w:val="18"/>
              </w:rPr>
              <w:t xml:space="preserve"> pour le </w:t>
            </w:r>
            <w:proofErr w:type="spellStart"/>
            <w:r w:rsidRPr="00EB5936">
              <w:rPr>
                <w:rFonts w:cstheme="minorHAnsi"/>
                <w:i/>
                <w:color w:val="8F8F8F" w:themeColor="background2" w:themeShade="BF"/>
                <w:sz w:val="18"/>
              </w:rPr>
              <w:t>hnas</w:t>
            </w:r>
            <w:proofErr w:type="spellEnd"/>
            <w:r w:rsidRPr="00EB5936">
              <w:rPr>
                <w:rFonts w:cstheme="minorHAnsi"/>
                <w:i/>
                <w:color w:val="8F8F8F" w:themeColor="background2" w:themeShade="BF"/>
                <w:sz w:val="18"/>
              </w:rPr>
              <w:t xml:space="preserve"> par exemple,  </w:t>
            </w:r>
            <w:proofErr w:type="spellStart"/>
            <w:r w:rsidRPr="00EB5936">
              <w:rPr>
                <w:rFonts w:cstheme="minorHAnsi"/>
                <w:i/>
                <w:color w:val="8F8F8F" w:themeColor="background2" w:themeShade="BF"/>
                <w:sz w:val="18"/>
              </w:rPr>
              <w:t>l’uri</w:t>
            </w:r>
            <w:proofErr w:type="spellEnd"/>
            <w:r w:rsidRPr="00EB5936">
              <w:rPr>
                <w:rFonts w:cstheme="minorHAnsi"/>
                <w:i/>
                <w:color w:val="8F8F8F" w:themeColor="background2" w:themeShade="BF"/>
                <w:sz w:val="18"/>
              </w:rPr>
              <w:t xml:space="preserve"> d’accès, la </w:t>
            </w:r>
            <w:r>
              <w:rPr>
                <w:rFonts w:cstheme="minorHAnsi"/>
                <w:i/>
                <w:color w:val="8F8F8F" w:themeColor="background2" w:themeShade="BF"/>
                <w:sz w:val="18"/>
              </w:rPr>
              <w:t xml:space="preserve">réplication entre les </w:t>
            </w:r>
            <w:proofErr w:type="spellStart"/>
            <w:r>
              <w:rPr>
                <w:rFonts w:cstheme="minorHAnsi"/>
                <w:i/>
                <w:color w:val="8F8F8F" w:themeColor="background2" w:themeShade="BF"/>
                <w:sz w:val="18"/>
              </w:rPr>
              <w:t>dcs</w:t>
            </w:r>
            <w:proofErr w:type="spellEnd"/>
            <w:r>
              <w:rPr>
                <w:rFonts w:cstheme="minorHAnsi"/>
                <w:i/>
                <w:color w:val="8F8F8F" w:themeColor="background2" w:themeShade="BF"/>
                <w:sz w:val="18"/>
              </w:rPr>
              <w:t>…</w:t>
            </w:r>
          </w:p>
        </w:tc>
      </w:tr>
      <w:tr w:rsidR="00EB5936" w:rsidRPr="00EB5936" w14:paraId="0C6E635B"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548" w:type="dxa"/>
          </w:tcPr>
          <w:p w14:paraId="6C4D10AF" w14:textId="77777777" w:rsidR="00EB5936" w:rsidRPr="00EB5936" w:rsidRDefault="00EB5936" w:rsidP="00E23D8E">
            <w:pPr>
              <w:rPr>
                <w:sz w:val="18"/>
                <w:szCs w:val="18"/>
              </w:rPr>
            </w:pPr>
          </w:p>
        </w:tc>
        <w:tc>
          <w:tcPr>
            <w:tcW w:w="1682" w:type="dxa"/>
          </w:tcPr>
          <w:p w14:paraId="6385EE0D" w14:textId="77777777" w:rsidR="00EB5936" w:rsidRPr="00EB5936" w:rsidRDefault="00EB5936" w:rsidP="00E23D8E">
            <w:pPr>
              <w:cnfStyle w:val="000000010000" w:firstRow="0" w:lastRow="0" w:firstColumn="0" w:lastColumn="0" w:oddVBand="0" w:evenVBand="0" w:oddHBand="0" w:evenHBand="1" w:firstRowFirstColumn="0" w:firstRowLastColumn="0" w:lastRowFirstColumn="0" w:lastRowLastColumn="0"/>
              <w:rPr>
                <w:sz w:val="18"/>
                <w:szCs w:val="18"/>
              </w:rPr>
            </w:pPr>
          </w:p>
        </w:tc>
        <w:tc>
          <w:tcPr>
            <w:tcW w:w="1490" w:type="dxa"/>
          </w:tcPr>
          <w:p w14:paraId="240A58E4" w14:textId="77777777" w:rsidR="00EB5936" w:rsidRPr="00EB5936" w:rsidRDefault="00EB5936" w:rsidP="00E23D8E">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4475" w:type="dxa"/>
          </w:tcPr>
          <w:p w14:paraId="3C00F972" w14:textId="77777777" w:rsidR="00EB5936" w:rsidRPr="00EB5936" w:rsidRDefault="00EB5936" w:rsidP="00E23D8E">
            <w:pPr>
              <w:jc w:val="both"/>
              <w:cnfStyle w:val="000000010000" w:firstRow="0" w:lastRow="0" w:firstColumn="0" w:lastColumn="0" w:oddVBand="0" w:evenVBand="0" w:oddHBand="0" w:evenHBand="1" w:firstRowFirstColumn="0" w:firstRowLastColumn="0" w:lastRowFirstColumn="0" w:lastRowLastColumn="0"/>
              <w:rPr>
                <w:rFonts w:cstheme="minorHAnsi"/>
                <w:i/>
                <w:color w:val="8F8F8F" w:themeColor="background2" w:themeShade="BF"/>
                <w:sz w:val="18"/>
              </w:rPr>
            </w:pPr>
          </w:p>
        </w:tc>
      </w:tr>
    </w:tbl>
    <w:p w14:paraId="17BE9DF9" w14:textId="5EEB5D38" w:rsidR="002F794A" w:rsidRDefault="002F794A" w:rsidP="00652A3B"/>
    <w:p w14:paraId="06642755" w14:textId="77777777" w:rsidR="00E45CC3" w:rsidRDefault="00E45CC3" w:rsidP="00652A3B"/>
    <w:p w14:paraId="7EB74A38" w14:textId="77777777" w:rsidR="00EB5936" w:rsidRDefault="00EB5936" w:rsidP="00652A3B"/>
    <w:p w14:paraId="59CB2B3A" w14:textId="77777777" w:rsidR="00EB5936" w:rsidRDefault="00EB5936">
      <w:pPr>
        <w:spacing w:after="160" w:line="259" w:lineRule="auto"/>
        <w:sectPr w:rsidR="00EB5936" w:rsidSect="00645A39">
          <w:pgSz w:w="11906" w:h="16838" w:code="9"/>
          <w:pgMar w:top="1134" w:right="851" w:bottom="567" w:left="851" w:header="567" w:footer="567" w:gutter="0"/>
          <w:cols w:space="708"/>
          <w:titlePg/>
          <w:docGrid w:linePitch="360"/>
        </w:sectPr>
      </w:pPr>
    </w:p>
    <w:p w14:paraId="2ECDE658" w14:textId="627E8D0A" w:rsidR="00836BA8" w:rsidRDefault="00836BA8" w:rsidP="005E7D2F">
      <w:pPr>
        <w:pStyle w:val="Titre4"/>
      </w:pPr>
      <w:bookmarkStart w:id="32" w:name="_Toc135732438"/>
      <w:r>
        <w:lastRenderedPageBreak/>
        <w:t>Zone de services</w:t>
      </w:r>
      <w:r w:rsidR="00053F45">
        <w:t xml:space="preserve"> mutualises consommes</w:t>
      </w:r>
      <w:bookmarkEnd w:id="32"/>
    </w:p>
    <w:p w14:paraId="2C0A8561" w14:textId="16AD51DD" w:rsidR="00836BA8" w:rsidRDefault="00F43797" w:rsidP="00F43797">
      <w:pPr>
        <w:jc w:val="both"/>
        <w:rPr>
          <w:rFonts w:cstheme="minorHAnsi"/>
          <w:i/>
          <w:color w:val="8F8F8F" w:themeColor="background2" w:themeShade="BF"/>
        </w:rPr>
      </w:pPr>
      <w:r>
        <w:rPr>
          <w:rFonts w:cstheme="minorHAnsi"/>
          <w:i/>
          <w:color w:val="8F8F8F" w:themeColor="background2" w:themeShade="BF"/>
        </w:rPr>
        <w:t xml:space="preserve">L’objectif est de préciser l’ensemble des services d’infrastructures </w:t>
      </w:r>
      <w:r w:rsidR="002002BA">
        <w:rPr>
          <w:rFonts w:cstheme="minorHAnsi"/>
          <w:i/>
          <w:color w:val="8F8F8F" w:themeColor="background2" w:themeShade="BF"/>
        </w:rPr>
        <w:t xml:space="preserve">mutualisées </w:t>
      </w:r>
      <w:r>
        <w:rPr>
          <w:rFonts w:cstheme="minorHAnsi"/>
          <w:i/>
          <w:color w:val="8F8F8F" w:themeColor="background2" w:themeShade="BF"/>
        </w:rPr>
        <w:t>utilisés par la solution et de décrire les potentiels changements à mettre en œuvre sur certains services concernés.</w:t>
      </w:r>
    </w:p>
    <w:p w14:paraId="19A75424" w14:textId="4353B6B4" w:rsidR="008A7C5A" w:rsidRDefault="008A7C5A" w:rsidP="008A7C5A"/>
    <w:tbl>
      <w:tblPr>
        <w:tblStyle w:val="DATStandardLigne"/>
        <w:tblW w:w="10206" w:type="dxa"/>
        <w:tblLayout w:type="fixed"/>
        <w:tblLook w:val="0600" w:firstRow="0" w:lastRow="0" w:firstColumn="0" w:lastColumn="0" w:noHBand="1" w:noVBand="1"/>
      </w:tblPr>
      <w:tblGrid>
        <w:gridCol w:w="2623"/>
        <w:gridCol w:w="1260"/>
        <w:gridCol w:w="6323"/>
      </w:tblGrid>
      <w:tr w:rsidR="008A7C5A" w:rsidRPr="00993EE8" w14:paraId="1CB6AAE7" w14:textId="77777777" w:rsidTr="00FC480D">
        <w:trPr>
          <w:trHeight w:val="454"/>
          <w:tblHeader/>
        </w:trPr>
        <w:tc>
          <w:tcPr>
            <w:tcW w:w="10206" w:type="dxa"/>
            <w:gridSpan w:val="3"/>
            <w:tcBorders>
              <w:top w:val="single" w:sz="18" w:space="0" w:color="083575" w:themeColor="accent2"/>
              <w:bottom w:val="single" w:sz="12" w:space="0" w:color="FFFFFF" w:themeColor="background1"/>
            </w:tcBorders>
            <w:shd w:val="clear" w:color="auto" w:fill="083575" w:themeFill="accent2"/>
          </w:tcPr>
          <w:p w14:paraId="1BD02F63" w14:textId="00CAF925" w:rsidR="008A7C5A" w:rsidRPr="00993EE8" w:rsidRDefault="008A7C5A" w:rsidP="008A7C5A">
            <w:pPr>
              <w:spacing w:line="240" w:lineRule="auto"/>
              <w:rPr>
                <w:rFonts w:cstheme="minorHAnsi"/>
                <w:color w:val="FFFFFF"/>
              </w:rPr>
            </w:pPr>
            <w:r>
              <w:rPr>
                <w:rFonts w:cstheme="minorHAnsi"/>
                <w:color w:val="FFFFFF"/>
              </w:rPr>
              <w:t>LISTE DES SERVICES D’INFRASTRUCTURE</w:t>
            </w:r>
          </w:p>
        </w:tc>
      </w:tr>
      <w:tr w:rsidR="008A7C5A" w:rsidRPr="00993EE8" w14:paraId="683DDC2A" w14:textId="77777777" w:rsidTr="0067624F">
        <w:trPr>
          <w:trHeight w:val="454"/>
          <w:tblHeader/>
        </w:trPr>
        <w:tc>
          <w:tcPr>
            <w:tcW w:w="2623" w:type="dxa"/>
            <w:tcBorders>
              <w:top w:val="single" w:sz="12" w:space="0" w:color="FFFFFF" w:themeColor="background1"/>
              <w:bottom w:val="nil"/>
              <w:right w:val="single" w:sz="12" w:space="0" w:color="FFFFFF" w:themeColor="background1"/>
            </w:tcBorders>
            <w:shd w:val="clear" w:color="auto" w:fill="083575" w:themeFill="accent2"/>
          </w:tcPr>
          <w:p w14:paraId="26C733C4" w14:textId="79B6BE53" w:rsidR="008A7C5A" w:rsidRPr="00993EE8" w:rsidRDefault="008A7C5A" w:rsidP="00B94F14">
            <w:pPr>
              <w:tabs>
                <w:tab w:val="left" w:pos="1440"/>
                <w:tab w:val="left" w:pos="2160"/>
              </w:tabs>
              <w:spacing w:line="240" w:lineRule="auto"/>
              <w:rPr>
                <w:rFonts w:cstheme="minorHAnsi"/>
                <w:color w:val="FFFFFF"/>
              </w:rPr>
            </w:pPr>
            <w:r>
              <w:rPr>
                <w:rFonts w:cstheme="minorHAnsi"/>
                <w:color w:val="FFFFFF"/>
              </w:rPr>
              <w:t>SERVICE</w:t>
            </w:r>
          </w:p>
        </w:tc>
        <w:tc>
          <w:tcPr>
            <w:tcW w:w="1260"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319A37F" w14:textId="7CF82CAE" w:rsidR="008A7C5A" w:rsidRPr="00993EE8" w:rsidRDefault="008A7C5A" w:rsidP="003536C8">
            <w:pPr>
              <w:spacing w:line="240" w:lineRule="auto"/>
              <w:ind w:left="-50" w:right="-54"/>
              <w:rPr>
                <w:rFonts w:cstheme="minorHAnsi"/>
                <w:color w:val="FFFFFF"/>
              </w:rPr>
            </w:pPr>
            <w:r>
              <w:rPr>
                <w:rFonts w:cstheme="minorHAnsi"/>
                <w:color w:val="FFFFFF"/>
              </w:rPr>
              <w:t>UTILISE</w:t>
            </w:r>
          </w:p>
        </w:tc>
        <w:tc>
          <w:tcPr>
            <w:tcW w:w="6323" w:type="dxa"/>
            <w:tcBorders>
              <w:top w:val="single" w:sz="12" w:space="0" w:color="FFFFFF" w:themeColor="background1"/>
              <w:left w:val="single" w:sz="12" w:space="0" w:color="FFFFFF" w:themeColor="background1"/>
              <w:bottom w:val="nil"/>
            </w:tcBorders>
            <w:shd w:val="clear" w:color="auto" w:fill="083575" w:themeFill="accent2"/>
          </w:tcPr>
          <w:p w14:paraId="49A208F1" w14:textId="06F32595" w:rsidR="008A7C5A" w:rsidRPr="00993EE8" w:rsidRDefault="00EB5936" w:rsidP="009B216B">
            <w:pPr>
              <w:spacing w:line="240" w:lineRule="auto"/>
              <w:rPr>
                <w:rFonts w:cstheme="minorHAnsi"/>
                <w:color w:val="FFFFFF"/>
              </w:rPr>
            </w:pPr>
            <w:r>
              <w:rPr>
                <w:rFonts w:cstheme="minorHAnsi"/>
                <w:color w:val="FFFFFF"/>
              </w:rPr>
              <w:t>PARTICULARITES</w:t>
            </w:r>
            <w:r w:rsidR="009B216B">
              <w:rPr>
                <w:rFonts w:cstheme="minorHAnsi"/>
                <w:color w:val="FFFFFF"/>
              </w:rPr>
              <w:t xml:space="preserve"> &amp; </w:t>
            </w:r>
            <w:r w:rsidR="008A7C5A">
              <w:rPr>
                <w:rFonts w:cstheme="minorHAnsi"/>
                <w:color w:val="FFFFFF"/>
              </w:rPr>
              <w:t>COMMENTAIRES</w:t>
            </w:r>
          </w:p>
        </w:tc>
      </w:tr>
      <w:tr w:rsidR="008A7C5A" w:rsidRPr="001E2AC9" w14:paraId="0134BE8D" w14:textId="77777777" w:rsidTr="0067624F">
        <w:trPr>
          <w:trHeight w:val="907"/>
        </w:trPr>
        <w:tc>
          <w:tcPr>
            <w:tcW w:w="2623" w:type="dxa"/>
            <w:tcBorders>
              <w:top w:val="nil"/>
            </w:tcBorders>
            <w:shd w:val="clear" w:color="auto" w:fill="FFFFFF" w:themeFill="background1"/>
          </w:tcPr>
          <w:p w14:paraId="28343690" w14:textId="16896D59" w:rsidR="008A7C5A" w:rsidRPr="003536C8" w:rsidRDefault="008A7C5A" w:rsidP="00B94F14">
            <w:pPr>
              <w:tabs>
                <w:tab w:val="left" w:pos="1440"/>
                <w:tab w:val="left" w:pos="2160"/>
              </w:tabs>
              <w:spacing w:line="240" w:lineRule="auto"/>
              <w:rPr>
                <w:rFonts w:asciiTheme="minorHAnsi" w:hAnsiTheme="minorHAnsi" w:cstheme="minorHAnsi"/>
                <w:color w:val="auto"/>
                <w:sz w:val="18"/>
                <w:szCs w:val="18"/>
              </w:rPr>
            </w:pPr>
            <w:r w:rsidRPr="003536C8">
              <w:rPr>
                <w:rFonts w:cstheme="minorHAnsi"/>
                <w:color w:val="auto"/>
                <w:sz w:val="18"/>
                <w:szCs w:val="18"/>
              </w:rPr>
              <w:t>D’AUTHENTIFICATION</w:t>
            </w:r>
          </w:p>
        </w:tc>
        <w:tc>
          <w:tcPr>
            <w:tcW w:w="1260" w:type="dxa"/>
            <w:tcBorders>
              <w:top w:val="nil"/>
            </w:tcBorders>
            <w:shd w:val="clear" w:color="auto" w:fill="FFFFFF" w:themeFill="background1"/>
          </w:tcPr>
          <w:p w14:paraId="761DFD17" w14:textId="77777777" w:rsidR="008A7C5A" w:rsidRPr="00C25B57" w:rsidRDefault="00EE2FC7" w:rsidP="003536C8">
            <w:pPr>
              <w:spacing w:line="240" w:lineRule="auto"/>
              <w:ind w:left="-50" w:right="-54"/>
              <w:rPr>
                <w:rFonts w:asciiTheme="minorHAnsi" w:hAnsiTheme="minorHAnsi" w:cstheme="minorHAnsi"/>
                <w:b w:val="0"/>
                <w:color w:val="auto"/>
                <w:szCs w:val="18"/>
              </w:rPr>
            </w:pPr>
            <w:sdt>
              <w:sdtPr>
                <w:rPr>
                  <w:rFonts w:cs="Open Sans"/>
                  <w:szCs w:val="18"/>
                </w:rPr>
                <w:id w:val="-1375841694"/>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tcBorders>
              <w:top w:val="nil"/>
            </w:tcBorders>
            <w:shd w:val="clear" w:color="auto" w:fill="FFFFFF" w:themeFill="background1"/>
          </w:tcPr>
          <w:p w14:paraId="77833FD5" w14:textId="02878959" w:rsidR="008A7C5A" w:rsidRPr="00C25B57" w:rsidRDefault="008A7C5A" w:rsidP="008A7C5A">
            <w:pPr>
              <w:spacing w:line="240" w:lineRule="auto"/>
              <w:jc w:val="left"/>
              <w:rPr>
                <w:rFonts w:asciiTheme="minorHAnsi" w:hAnsiTheme="minorHAnsi" w:cstheme="minorHAnsi"/>
                <w:b w:val="0"/>
                <w:color w:val="auto"/>
                <w:sz w:val="18"/>
                <w:szCs w:val="18"/>
              </w:rPr>
            </w:pPr>
          </w:p>
        </w:tc>
      </w:tr>
      <w:tr w:rsidR="008A7C5A" w:rsidRPr="001E2AC9" w14:paraId="6B3EFCCA" w14:textId="77777777" w:rsidTr="0067624F">
        <w:trPr>
          <w:trHeight w:val="907"/>
        </w:trPr>
        <w:tc>
          <w:tcPr>
            <w:tcW w:w="2623" w:type="dxa"/>
            <w:shd w:val="clear" w:color="auto" w:fill="FFFFFF" w:themeFill="background1"/>
          </w:tcPr>
          <w:p w14:paraId="5F7ED78D" w14:textId="57D04BC2" w:rsidR="008A7C5A" w:rsidRPr="003536C8" w:rsidRDefault="008A7C5A" w:rsidP="00B94F14">
            <w:pPr>
              <w:tabs>
                <w:tab w:val="left" w:pos="1440"/>
                <w:tab w:val="left" w:pos="2160"/>
              </w:tabs>
              <w:spacing w:line="240" w:lineRule="auto"/>
              <w:rPr>
                <w:rFonts w:asciiTheme="minorHAnsi" w:hAnsiTheme="minorHAnsi" w:cstheme="minorHAnsi"/>
                <w:color w:val="auto"/>
                <w:sz w:val="18"/>
                <w:szCs w:val="18"/>
              </w:rPr>
            </w:pPr>
            <w:r w:rsidRPr="003536C8">
              <w:rPr>
                <w:rFonts w:cstheme="minorHAnsi"/>
                <w:color w:val="auto"/>
                <w:sz w:val="18"/>
                <w:szCs w:val="18"/>
              </w:rPr>
              <w:t>DNS</w:t>
            </w:r>
          </w:p>
        </w:tc>
        <w:tc>
          <w:tcPr>
            <w:tcW w:w="1260" w:type="dxa"/>
            <w:shd w:val="clear" w:color="auto" w:fill="FFFFFF" w:themeFill="background1"/>
          </w:tcPr>
          <w:p w14:paraId="20201C22" w14:textId="77777777" w:rsidR="008A7C5A" w:rsidRPr="00C25B57" w:rsidRDefault="00EE2FC7" w:rsidP="003536C8">
            <w:pPr>
              <w:spacing w:line="240" w:lineRule="auto"/>
              <w:ind w:left="-50" w:right="-54"/>
              <w:rPr>
                <w:rFonts w:asciiTheme="minorHAnsi" w:hAnsiTheme="minorHAnsi" w:cstheme="minorHAnsi"/>
                <w:b w:val="0"/>
                <w:color w:val="auto"/>
                <w:szCs w:val="18"/>
              </w:rPr>
            </w:pPr>
            <w:sdt>
              <w:sdtPr>
                <w:rPr>
                  <w:rFonts w:cs="Open Sans"/>
                  <w:szCs w:val="18"/>
                </w:rPr>
                <w:id w:val="-616677780"/>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0AE4167A" w14:textId="77777777" w:rsidR="008A7C5A" w:rsidRPr="00C25B57" w:rsidRDefault="008A7C5A" w:rsidP="008A7C5A">
            <w:pPr>
              <w:spacing w:line="240" w:lineRule="auto"/>
              <w:jc w:val="left"/>
              <w:rPr>
                <w:rFonts w:asciiTheme="minorHAnsi" w:hAnsiTheme="minorHAnsi" w:cstheme="minorHAnsi"/>
                <w:b w:val="0"/>
                <w:color w:val="auto"/>
                <w:sz w:val="18"/>
                <w:szCs w:val="18"/>
              </w:rPr>
            </w:pPr>
          </w:p>
        </w:tc>
      </w:tr>
      <w:tr w:rsidR="008A7C5A" w:rsidRPr="001E2AC9" w14:paraId="2A6DCCCA" w14:textId="77777777" w:rsidTr="0067624F">
        <w:trPr>
          <w:trHeight w:val="907"/>
        </w:trPr>
        <w:tc>
          <w:tcPr>
            <w:tcW w:w="2623" w:type="dxa"/>
            <w:shd w:val="clear" w:color="auto" w:fill="FFFFFF" w:themeFill="background1"/>
          </w:tcPr>
          <w:p w14:paraId="7BF1327E" w14:textId="77777777"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D’ENVOI DE MESSAGE</w:t>
            </w:r>
          </w:p>
          <w:p w14:paraId="6A74D39B" w14:textId="4BA15A78"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4"/>
                <w:szCs w:val="18"/>
              </w:rPr>
              <w:t>MESSAGERIE</w:t>
            </w:r>
          </w:p>
        </w:tc>
        <w:tc>
          <w:tcPr>
            <w:tcW w:w="1260" w:type="dxa"/>
            <w:shd w:val="clear" w:color="auto" w:fill="FFFFFF" w:themeFill="background1"/>
          </w:tcPr>
          <w:p w14:paraId="1EE6D5D3" w14:textId="413C9626" w:rsidR="008A7C5A" w:rsidRPr="002A75C5" w:rsidRDefault="00EE2FC7" w:rsidP="003536C8">
            <w:pPr>
              <w:spacing w:line="240" w:lineRule="auto"/>
              <w:ind w:left="-50" w:right="-54"/>
              <w:rPr>
                <w:rFonts w:cstheme="minorHAnsi"/>
                <w:b w:val="0"/>
                <w:color w:val="auto"/>
                <w:szCs w:val="18"/>
              </w:rPr>
            </w:pPr>
            <w:sdt>
              <w:sdtPr>
                <w:rPr>
                  <w:rFonts w:cs="Open Sans"/>
                  <w:szCs w:val="18"/>
                </w:rPr>
                <w:id w:val="-72276098"/>
                <w15:appearance w15:val="hidden"/>
                <w14:checkbox>
                  <w14:checked w14:val="0"/>
                  <w14:checkedState w14:val="00FE" w14:font="Wingdings"/>
                  <w14:uncheckedState w14:val="006F" w14:font="Wingdings"/>
                </w14:checkbox>
              </w:sdtPr>
              <w:sdtContent>
                <w:r w:rsidR="001D21EC">
                  <w:rPr>
                    <w:rFonts w:cs="Open Sans"/>
                    <w:szCs w:val="18"/>
                  </w:rPr>
                  <w:sym w:font="Wingdings" w:char="F06F"/>
                </w:r>
              </w:sdtContent>
            </w:sdt>
          </w:p>
        </w:tc>
        <w:tc>
          <w:tcPr>
            <w:tcW w:w="6323" w:type="dxa"/>
            <w:shd w:val="clear" w:color="auto" w:fill="FFFFFF" w:themeFill="background1"/>
          </w:tcPr>
          <w:p w14:paraId="18A5C470" w14:textId="77777777" w:rsidR="008A7C5A" w:rsidRPr="00E43CE0" w:rsidRDefault="008A7C5A" w:rsidP="008A7C5A">
            <w:pPr>
              <w:spacing w:line="240" w:lineRule="auto"/>
              <w:jc w:val="left"/>
              <w:rPr>
                <w:rFonts w:cstheme="minorHAnsi"/>
                <w:color w:val="auto"/>
                <w:sz w:val="18"/>
                <w:szCs w:val="18"/>
              </w:rPr>
            </w:pPr>
          </w:p>
        </w:tc>
      </w:tr>
      <w:tr w:rsidR="008A7C5A" w:rsidRPr="001E2AC9" w14:paraId="54036618" w14:textId="77777777" w:rsidTr="0067624F">
        <w:trPr>
          <w:trHeight w:val="907"/>
        </w:trPr>
        <w:tc>
          <w:tcPr>
            <w:tcW w:w="2623" w:type="dxa"/>
            <w:shd w:val="clear" w:color="auto" w:fill="FFFFFF" w:themeFill="background1"/>
          </w:tcPr>
          <w:p w14:paraId="0B3FD95A" w14:textId="77777777" w:rsidR="008A7C5A" w:rsidRPr="003536C8" w:rsidRDefault="008A7C5A" w:rsidP="008A7C5A">
            <w:pPr>
              <w:tabs>
                <w:tab w:val="left" w:pos="1440"/>
                <w:tab w:val="left" w:pos="2160"/>
              </w:tabs>
              <w:spacing w:line="240" w:lineRule="auto"/>
              <w:rPr>
                <w:rFonts w:cstheme="minorHAnsi"/>
                <w:color w:val="auto"/>
                <w:sz w:val="18"/>
                <w:szCs w:val="18"/>
              </w:rPr>
            </w:pPr>
            <w:r w:rsidRPr="003536C8">
              <w:rPr>
                <w:rFonts w:cstheme="minorHAnsi"/>
                <w:color w:val="auto"/>
                <w:sz w:val="18"/>
                <w:szCs w:val="18"/>
              </w:rPr>
              <w:t>D’ENVOI DE MESSAGE</w:t>
            </w:r>
          </w:p>
          <w:p w14:paraId="51561B87" w14:textId="44FBFA11" w:rsidR="008A7C5A" w:rsidRPr="003536C8" w:rsidRDefault="008A7C5A" w:rsidP="008A7C5A">
            <w:pPr>
              <w:tabs>
                <w:tab w:val="left" w:pos="1440"/>
                <w:tab w:val="left" w:pos="2160"/>
              </w:tabs>
              <w:spacing w:line="240" w:lineRule="auto"/>
              <w:rPr>
                <w:rFonts w:cstheme="minorHAnsi"/>
                <w:color w:val="auto"/>
                <w:sz w:val="18"/>
                <w:szCs w:val="18"/>
              </w:rPr>
            </w:pPr>
            <w:r w:rsidRPr="003536C8">
              <w:rPr>
                <w:rFonts w:cstheme="minorHAnsi"/>
                <w:color w:val="auto"/>
                <w:sz w:val="14"/>
                <w:szCs w:val="18"/>
              </w:rPr>
              <w:t>SMS</w:t>
            </w:r>
          </w:p>
        </w:tc>
        <w:tc>
          <w:tcPr>
            <w:tcW w:w="1260" w:type="dxa"/>
            <w:shd w:val="clear" w:color="auto" w:fill="FFFFFF" w:themeFill="background1"/>
          </w:tcPr>
          <w:p w14:paraId="6F6AE215" w14:textId="77777777" w:rsidR="008A7C5A" w:rsidRPr="002A75C5" w:rsidRDefault="00EE2FC7" w:rsidP="003536C8">
            <w:pPr>
              <w:spacing w:line="240" w:lineRule="auto"/>
              <w:ind w:left="-50" w:right="-54"/>
              <w:rPr>
                <w:rFonts w:cstheme="minorHAnsi"/>
                <w:b w:val="0"/>
                <w:color w:val="auto"/>
                <w:szCs w:val="18"/>
              </w:rPr>
            </w:pPr>
            <w:sdt>
              <w:sdtPr>
                <w:rPr>
                  <w:rFonts w:cs="Open Sans"/>
                  <w:szCs w:val="18"/>
                </w:rPr>
                <w:id w:val="1302111030"/>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727029E0" w14:textId="77777777" w:rsidR="008A7C5A" w:rsidRPr="00E43CE0" w:rsidRDefault="008A7C5A" w:rsidP="008A7C5A">
            <w:pPr>
              <w:spacing w:line="240" w:lineRule="auto"/>
              <w:jc w:val="left"/>
              <w:rPr>
                <w:rFonts w:cstheme="minorHAnsi"/>
                <w:color w:val="auto"/>
                <w:sz w:val="18"/>
                <w:szCs w:val="18"/>
              </w:rPr>
            </w:pPr>
          </w:p>
        </w:tc>
      </w:tr>
      <w:tr w:rsidR="008A7C5A" w:rsidRPr="001E2AC9" w14:paraId="6970E49F" w14:textId="77777777" w:rsidTr="0067624F">
        <w:trPr>
          <w:trHeight w:val="907"/>
        </w:trPr>
        <w:tc>
          <w:tcPr>
            <w:tcW w:w="2623" w:type="dxa"/>
            <w:shd w:val="clear" w:color="auto" w:fill="FFFFFF" w:themeFill="background1"/>
          </w:tcPr>
          <w:p w14:paraId="217079F7" w14:textId="3854E906"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D’IMPRESSION</w:t>
            </w:r>
          </w:p>
        </w:tc>
        <w:tc>
          <w:tcPr>
            <w:tcW w:w="1260" w:type="dxa"/>
            <w:shd w:val="clear" w:color="auto" w:fill="FFFFFF" w:themeFill="background1"/>
          </w:tcPr>
          <w:p w14:paraId="7303CB00" w14:textId="77777777" w:rsidR="008A7C5A" w:rsidRPr="002A75C5" w:rsidRDefault="00EE2FC7" w:rsidP="003536C8">
            <w:pPr>
              <w:spacing w:line="240" w:lineRule="auto"/>
              <w:ind w:left="-50" w:right="-54"/>
              <w:rPr>
                <w:rFonts w:cstheme="minorHAnsi"/>
                <w:b w:val="0"/>
                <w:color w:val="auto"/>
                <w:szCs w:val="18"/>
              </w:rPr>
            </w:pPr>
            <w:sdt>
              <w:sdtPr>
                <w:rPr>
                  <w:rFonts w:cs="Open Sans"/>
                  <w:szCs w:val="18"/>
                </w:rPr>
                <w:id w:val="-1221431646"/>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738FA9C5" w14:textId="77777777" w:rsidR="008A7C5A" w:rsidRPr="00E43CE0" w:rsidRDefault="008A7C5A" w:rsidP="008A7C5A">
            <w:pPr>
              <w:spacing w:line="240" w:lineRule="auto"/>
              <w:jc w:val="left"/>
              <w:rPr>
                <w:rFonts w:cstheme="minorHAnsi"/>
                <w:color w:val="auto"/>
                <w:sz w:val="18"/>
                <w:szCs w:val="18"/>
              </w:rPr>
            </w:pPr>
          </w:p>
        </w:tc>
      </w:tr>
      <w:tr w:rsidR="008A7C5A" w:rsidRPr="001E2AC9" w14:paraId="1CC456FF" w14:textId="77777777" w:rsidTr="0067624F">
        <w:trPr>
          <w:trHeight w:val="907"/>
        </w:trPr>
        <w:tc>
          <w:tcPr>
            <w:tcW w:w="2623" w:type="dxa"/>
            <w:shd w:val="clear" w:color="auto" w:fill="FFFFFF" w:themeFill="background1"/>
          </w:tcPr>
          <w:p w14:paraId="0BE82E42" w14:textId="25D5D626"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D’ARCHIVAGE</w:t>
            </w:r>
          </w:p>
        </w:tc>
        <w:tc>
          <w:tcPr>
            <w:tcW w:w="1260" w:type="dxa"/>
            <w:shd w:val="clear" w:color="auto" w:fill="FFFFFF" w:themeFill="background1"/>
          </w:tcPr>
          <w:p w14:paraId="654361FB" w14:textId="1B47054B" w:rsidR="008A7C5A" w:rsidRDefault="00EE2FC7" w:rsidP="003536C8">
            <w:pPr>
              <w:spacing w:line="240" w:lineRule="auto"/>
              <w:ind w:left="-50" w:right="-54"/>
              <w:rPr>
                <w:rFonts w:cs="Open Sans"/>
                <w:szCs w:val="18"/>
              </w:rPr>
            </w:pPr>
            <w:sdt>
              <w:sdtPr>
                <w:rPr>
                  <w:rFonts w:cs="Open Sans"/>
                  <w:szCs w:val="18"/>
                </w:rPr>
                <w:id w:val="1120499127"/>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6512C960" w14:textId="77777777" w:rsidR="008A7C5A" w:rsidRPr="00E43CE0" w:rsidRDefault="008A7C5A" w:rsidP="008A7C5A">
            <w:pPr>
              <w:spacing w:line="240" w:lineRule="auto"/>
              <w:jc w:val="left"/>
              <w:rPr>
                <w:rFonts w:cstheme="minorHAnsi"/>
                <w:color w:val="auto"/>
                <w:sz w:val="18"/>
                <w:szCs w:val="18"/>
              </w:rPr>
            </w:pPr>
          </w:p>
        </w:tc>
      </w:tr>
      <w:tr w:rsidR="008A7C5A" w:rsidRPr="001E2AC9" w14:paraId="181C3178" w14:textId="77777777" w:rsidTr="0067624F">
        <w:trPr>
          <w:trHeight w:val="907"/>
        </w:trPr>
        <w:tc>
          <w:tcPr>
            <w:tcW w:w="2623" w:type="dxa"/>
            <w:shd w:val="clear" w:color="auto" w:fill="FFFFFF" w:themeFill="background1"/>
          </w:tcPr>
          <w:p w14:paraId="30E75D84" w14:textId="7F764FF9"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 TRAÇABILITE</w:t>
            </w:r>
          </w:p>
        </w:tc>
        <w:tc>
          <w:tcPr>
            <w:tcW w:w="1260" w:type="dxa"/>
            <w:shd w:val="clear" w:color="auto" w:fill="FFFFFF" w:themeFill="background1"/>
          </w:tcPr>
          <w:p w14:paraId="36FB6EC4" w14:textId="33C940B4" w:rsidR="008A7C5A" w:rsidRDefault="00EE2FC7" w:rsidP="003536C8">
            <w:pPr>
              <w:spacing w:line="240" w:lineRule="auto"/>
              <w:ind w:left="-50" w:right="-54"/>
              <w:rPr>
                <w:rFonts w:cs="Open Sans"/>
                <w:szCs w:val="18"/>
              </w:rPr>
            </w:pPr>
            <w:sdt>
              <w:sdtPr>
                <w:rPr>
                  <w:rFonts w:cs="Open Sans"/>
                  <w:szCs w:val="18"/>
                </w:rPr>
                <w:id w:val="491073827"/>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66D51890" w14:textId="77777777" w:rsidR="008A7C5A" w:rsidRPr="00E43CE0" w:rsidRDefault="008A7C5A" w:rsidP="008A7C5A">
            <w:pPr>
              <w:spacing w:line="240" w:lineRule="auto"/>
              <w:jc w:val="left"/>
              <w:rPr>
                <w:rFonts w:cstheme="minorHAnsi"/>
                <w:color w:val="auto"/>
                <w:sz w:val="18"/>
                <w:szCs w:val="18"/>
              </w:rPr>
            </w:pPr>
          </w:p>
        </w:tc>
      </w:tr>
      <w:tr w:rsidR="008A7C5A" w:rsidRPr="001E2AC9" w14:paraId="10C181BF" w14:textId="77777777" w:rsidTr="0067624F">
        <w:trPr>
          <w:trHeight w:val="907"/>
        </w:trPr>
        <w:tc>
          <w:tcPr>
            <w:tcW w:w="2623" w:type="dxa"/>
            <w:shd w:val="clear" w:color="auto" w:fill="FFFFFF" w:themeFill="background1"/>
          </w:tcPr>
          <w:p w14:paraId="524700AD" w14:textId="1F2BD42B"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t>DE CHIFFREMENT</w:t>
            </w:r>
          </w:p>
        </w:tc>
        <w:tc>
          <w:tcPr>
            <w:tcW w:w="1260" w:type="dxa"/>
            <w:shd w:val="clear" w:color="auto" w:fill="FFFFFF" w:themeFill="background1"/>
          </w:tcPr>
          <w:p w14:paraId="08F1BE00" w14:textId="3677D6F6" w:rsidR="008A7C5A" w:rsidRDefault="00EE2FC7" w:rsidP="003536C8">
            <w:pPr>
              <w:spacing w:line="240" w:lineRule="auto"/>
              <w:ind w:left="-50" w:right="-54"/>
              <w:rPr>
                <w:rFonts w:cs="Open Sans"/>
                <w:szCs w:val="18"/>
              </w:rPr>
            </w:pPr>
            <w:sdt>
              <w:sdtPr>
                <w:rPr>
                  <w:rFonts w:cs="Open Sans"/>
                  <w:szCs w:val="18"/>
                </w:rPr>
                <w:id w:val="-1786266452"/>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3D12AE9D" w14:textId="77777777" w:rsidR="008A7C5A" w:rsidRPr="00E43CE0" w:rsidRDefault="008A7C5A" w:rsidP="008A7C5A">
            <w:pPr>
              <w:spacing w:line="240" w:lineRule="auto"/>
              <w:jc w:val="left"/>
              <w:rPr>
                <w:rFonts w:cstheme="minorHAnsi"/>
                <w:color w:val="auto"/>
                <w:sz w:val="18"/>
                <w:szCs w:val="18"/>
              </w:rPr>
            </w:pPr>
          </w:p>
        </w:tc>
      </w:tr>
      <w:tr w:rsidR="008A7C5A" w:rsidRPr="001E2AC9" w14:paraId="3AE0907A" w14:textId="77777777" w:rsidTr="0067624F">
        <w:trPr>
          <w:trHeight w:val="907"/>
        </w:trPr>
        <w:tc>
          <w:tcPr>
            <w:tcW w:w="2623" w:type="dxa"/>
            <w:shd w:val="clear" w:color="auto" w:fill="FFFFFF" w:themeFill="background1"/>
          </w:tcPr>
          <w:p w14:paraId="2AFFA3EB" w14:textId="77777777" w:rsidR="008A7C5A" w:rsidRPr="003536C8" w:rsidRDefault="008A7C5A" w:rsidP="00B94F14">
            <w:pPr>
              <w:tabs>
                <w:tab w:val="left" w:pos="1440"/>
                <w:tab w:val="left" w:pos="2160"/>
              </w:tabs>
              <w:spacing w:line="240" w:lineRule="auto"/>
              <w:rPr>
                <w:rFonts w:cstheme="minorHAnsi"/>
                <w:color w:val="auto"/>
                <w:sz w:val="18"/>
                <w:szCs w:val="18"/>
              </w:rPr>
            </w:pPr>
            <w:r w:rsidRPr="003536C8">
              <w:rPr>
                <w:rFonts w:cstheme="minorHAnsi"/>
                <w:color w:val="auto"/>
                <w:sz w:val="18"/>
                <w:szCs w:val="18"/>
              </w:rPr>
              <w:lastRenderedPageBreak/>
              <w:t>AUTRES</w:t>
            </w:r>
          </w:p>
        </w:tc>
        <w:tc>
          <w:tcPr>
            <w:tcW w:w="1260" w:type="dxa"/>
            <w:shd w:val="clear" w:color="auto" w:fill="FFFFFF" w:themeFill="background1"/>
          </w:tcPr>
          <w:p w14:paraId="2C404763" w14:textId="77777777" w:rsidR="008A7C5A" w:rsidRPr="002A75C5" w:rsidRDefault="00EE2FC7" w:rsidP="003536C8">
            <w:pPr>
              <w:spacing w:line="240" w:lineRule="auto"/>
              <w:ind w:left="-50" w:right="-54"/>
              <w:rPr>
                <w:rFonts w:cstheme="minorHAnsi"/>
                <w:b w:val="0"/>
                <w:color w:val="auto"/>
                <w:szCs w:val="18"/>
              </w:rPr>
            </w:pPr>
            <w:sdt>
              <w:sdtPr>
                <w:rPr>
                  <w:rFonts w:cs="Open Sans"/>
                  <w:szCs w:val="18"/>
                </w:rPr>
                <w:id w:val="-2003882275"/>
                <w15:appearance w15:val="hidden"/>
                <w14:checkbox>
                  <w14:checked w14:val="0"/>
                  <w14:checkedState w14:val="00FE" w14:font="Wingdings"/>
                  <w14:uncheckedState w14:val="006F" w14:font="Wingdings"/>
                </w14:checkbox>
              </w:sdtPr>
              <w:sdtContent>
                <w:r w:rsidR="008A7C5A" w:rsidRPr="002A75C5">
                  <w:rPr>
                    <w:rFonts w:cs="Open Sans"/>
                    <w:b w:val="0"/>
                    <w:szCs w:val="18"/>
                  </w:rPr>
                  <w:sym w:font="Wingdings" w:char="F06F"/>
                </w:r>
              </w:sdtContent>
            </w:sdt>
          </w:p>
        </w:tc>
        <w:tc>
          <w:tcPr>
            <w:tcW w:w="6323" w:type="dxa"/>
            <w:shd w:val="clear" w:color="auto" w:fill="FFFFFF" w:themeFill="background1"/>
          </w:tcPr>
          <w:p w14:paraId="38FF72B6" w14:textId="77777777" w:rsidR="008A7C5A" w:rsidRPr="00E43CE0" w:rsidRDefault="008A7C5A" w:rsidP="008A7C5A">
            <w:pPr>
              <w:spacing w:line="240" w:lineRule="auto"/>
              <w:jc w:val="left"/>
              <w:rPr>
                <w:rFonts w:cstheme="minorHAnsi"/>
                <w:color w:val="auto"/>
                <w:sz w:val="18"/>
                <w:szCs w:val="18"/>
              </w:rPr>
            </w:pPr>
          </w:p>
        </w:tc>
      </w:tr>
    </w:tbl>
    <w:p w14:paraId="7D94F81F" w14:textId="77777777" w:rsidR="008A7C5A" w:rsidRDefault="008A7C5A" w:rsidP="008A7C5A"/>
    <w:p w14:paraId="6B55CE65" w14:textId="2B633DA3" w:rsidR="009B216B" w:rsidRDefault="003536C8" w:rsidP="003536C8">
      <w:pPr>
        <w:ind w:left="680"/>
      </w:pPr>
      <w:r w:rsidRPr="003536C8">
        <w:rPr>
          <w:i/>
          <w:u w:val="single"/>
        </w:rPr>
        <w:t>Notes complémentaires</w:t>
      </w:r>
      <w:r>
        <w:t> :</w:t>
      </w:r>
    </w:p>
    <w:p w14:paraId="19404FFD" w14:textId="3CDA1E02" w:rsidR="003536C8" w:rsidRDefault="003536C8" w:rsidP="003536C8"/>
    <w:p w14:paraId="16BE17A8" w14:textId="77777777" w:rsidR="003536C8" w:rsidRDefault="003536C8" w:rsidP="003536C8"/>
    <w:p w14:paraId="6EDD5A32" w14:textId="77777777" w:rsidR="003536C8" w:rsidRDefault="003536C8" w:rsidP="003536C8"/>
    <w:p w14:paraId="79898293" w14:textId="77777777" w:rsidR="003536C8" w:rsidRPr="003536C8" w:rsidRDefault="003536C8" w:rsidP="003536C8">
      <w:pPr>
        <w:ind w:left="680"/>
        <w:sectPr w:rsidR="003536C8" w:rsidRPr="003536C8" w:rsidSect="00645A39">
          <w:pgSz w:w="11906" w:h="16838" w:code="9"/>
          <w:pgMar w:top="1134" w:right="851" w:bottom="567" w:left="851" w:header="567" w:footer="567" w:gutter="0"/>
          <w:cols w:space="708"/>
          <w:titlePg/>
          <w:docGrid w:linePitch="360"/>
        </w:sectPr>
      </w:pPr>
    </w:p>
    <w:p w14:paraId="6A728660" w14:textId="4BB151D3" w:rsidR="003D6CA2" w:rsidRPr="00FA3C1F" w:rsidRDefault="003D6CA2" w:rsidP="005E7D2F">
      <w:pPr>
        <w:pStyle w:val="Titre3"/>
      </w:pPr>
      <w:bookmarkStart w:id="33" w:name="_Ref130204779"/>
      <w:bookmarkStart w:id="34" w:name="_Ref130204787"/>
      <w:bookmarkStart w:id="35" w:name="_Ref130204791"/>
      <w:bookmarkStart w:id="36" w:name="_Toc135732439"/>
      <w:r w:rsidRPr="00FA3C1F">
        <w:lastRenderedPageBreak/>
        <w:t>Haute-disponibilité</w:t>
      </w:r>
      <w:bookmarkEnd w:id="33"/>
      <w:bookmarkEnd w:id="34"/>
      <w:bookmarkEnd w:id="35"/>
      <w:r w:rsidR="00F6009F">
        <w:t xml:space="preserve"> et</w:t>
      </w:r>
      <w:r w:rsidR="003515DC">
        <w:t xml:space="preserve"> Résilience</w:t>
      </w:r>
      <w:bookmarkEnd w:id="36"/>
    </w:p>
    <w:p w14:paraId="4699FFFE" w14:textId="6F7C974B" w:rsidR="00862C02" w:rsidRDefault="00D630F7" w:rsidP="00862C02">
      <w:pPr>
        <w:jc w:val="both"/>
        <w:rPr>
          <w:rFonts w:cstheme="minorHAnsi"/>
          <w:i/>
          <w:color w:val="8F8F8F" w:themeColor="background2" w:themeShade="BF"/>
        </w:rPr>
      </w:pPr>
      <w:r>
        <w:rPr>
          <w:rFonts w:cstheme="minorHAnsi"/>
          <w:i/>
          <w:color w:val="8F8F8F" w:themeColor="background2" w:themeShade="BF"/>
        </w:rPr>
        <w:t>D</w:t>
      </w:r>
      <w:r w:rsidR="00862C02">
        <w:rPr>
          <w:rFonts w:cstheme="minorHAnsi"/>
          <w:i/>
          <w:color w:val="8F8F8F" w:themeColor="background2" w:themeShade="BF"/>
        </w:rPr>
        <w:t xml:space="preserve">écrire toutes les solutions à mettre en œuvre pour assurer </w:t>
      </w:r>
      <w:r w:rsidR="00F6009F">
        <w:rPr>
          <w:rFonts w:cstheme="minorHAnsi"/>
          <w:i/>
          <w:color w:val="8F8F8F" w:themeColor="background2" w:themeShade="BF"/>
        </w:rPr>
        <w:t>la haute-disponibilité et/ou la</w:t>
      </w:r>
      <w:r w:rsidR="00862C02">
        <w:rPr>
          <w:rFonts w:cstheme="minorHAnsi"/>
          <w:i/>
          <w:color w:val="8F8F8F" w:themeColor="background2" w:themeShade="BF"/>
        </w:rPr>
        <w:t xml:space="preserve"> résilience de la solution ou d’une partie de la solution.</w:t>
      </w:r>
    </w:p>
    <w:p w14:paraId="1CFE9B6D" w14:textId="77777777" w:rsidR="003D6CA2" w:rsidRDefault="003D6CA2" w:rsidP="003D6CA2"/>
    <w:p w14:paraId="130CDDDB" w14:textId="339838C1" w:rsidR="00BC749B" w:rsidRDefault="00AC76D6" w:rsidP="005E7D2F">
      <w:pPr>
        <w:pStyle w:val="Titre4"/>
      </w:pPr>
      <w:bookmarkStart w:id="37" w:name="_Toc135732440"/>
      <w:r>
        <w:t xml:space="preserve">Détails </w:t>
      </w:r>
      <w:r w:rsidR="00F6009F">
        <w:t>par</w:t>
      </w:r>
      <w:r>
        <w:t xml:space="preserve"> composants</w:t>
      </w:r>
      <w:bookmarkEnd w:id="37"/>
    </w:p>
    <w:p w14:paraId="6FA7CFFB" w14:textId="38065940" w:rsidR="00720763" w:rsidRDefault="001A5703" w:rsidP="00211AAE">
      <w:pPr>
        <w:jc w:val="both"/>
      </w:pPr>
      <w:r>
        <w:rPr>
          <w:rFonts w:cstheme="minorHAnsi"/>
          <w:i/>
          <w:color w:val="8F8F8F" w:themeColor="background2" w:themeShade="BF"/>
        </w:rPr>
        <w:t xml:space="preserve">Ce paragraphe </w:t>
      </w:r>
      <w:r w:rsidR="00211AAE">
        <w:rPr>
          <w:rFonts w:cstheme="minorHAnsi"/>
          <w:i/>
          <w:color w:val="8F8F8F" w:themeColor="background2" w:themeShade="BF"/>
        </w:rPr>
        <w:t xml:space="preserve">suivant </w:t>
      </w:r>
      <w:r>
        <w:rPr>
          <w:rFonts w:cstheme="minorHAnsi"/>
          <w:i/>
          <w:color w:val="8F8F8F" w:themeColor="background2" w:themeShade="BF"/>
        </w:rPr>
        <w:t>est à itérer autant de fois que de composants concernés par une solution de haute-disponibilité</w:t>
      </w:r>
      <w:r w:rsidR="00F6009F">
        <w:rPr>
          <w:rFonts w:cstheme="minorHAnsi"/>
          <w:i/>
          <w:color w:val="8F8F8F" w:themeColor="background2" w:themeShade="BF"/>
        </w:rPr>
        <w:t xml:space="preserve"> et/ou</w:t>
      </w:r>
      <w:r w:rsidR="00155531">
        <w:rPr>
          <w:rFonts w:cstheme="minorHAnsi"/>
          <w:i/>
          <w:color w:val="8F8F8F" w:themeColor="background2" w:themeShade="BF"/>
        </w:rPr>
        <w:t xml:space="preserve"> résilience</w:t>
      </w:r>
      <w:r>
        <w:rPr>
          <w:rFonts w:cstheme="minorHAnsi"/>
          <w:i/>
          <w:color w:val="8F8F8F" w:themeColor="background2" w:themeShade="BF"/>
        </w:rPr>
        <w:t>.</w:t>
      </w:r>
    </w:p>
    <w:p w14:paraId="7C8FB818" w14:textId="19016CFA" w:rsidR="001A5703" w:rsidRDefault="001A5703" w:rsidP="003D6CA2"/>
    <w:p w14:paraId="39B0157C" w14:textId="63D86382" w:rsidR="00155531" w:rsidRDefault="00817E7F" w:rsidP="00155531">
      <w:pPr>
        <w:pStyle w:val="Titre5"/>
      </w:pPr>
      <w:r>
        <w:t xml:space="preserve">Composant n°1 </w:t>
      </w:r>
    </w:p>
    <w:tbl>
      <w:tblPr>
        <w:tblStyle w:val="DATStandardLigne"/>
        <w:tblW w:w="10042" w:type="dxa"/>
        <w:tblLayout w:type="fixed"/>
        <w:tblLook w:val="04A0" w:firstRow="1" w:lastRow="0" w:firstColumn="1" w:lastColumn="0" w:noHBand="0" w:noVBand="1"/>
      </w:tblPr>
      <w:tblGrid>
        <w:gridCol w:w="2387"/>
        <w:gridCol w:w="318"/>
        <w:gridCol w:w="1892"/>
        <w:gridCol w:w="5445"/>
      </w:tblGrid>
      <w:tr w:rsidR="00211AAE" w:rsidRPr="001657E5" w14:paraId="7D4B9202" w14:textId="77777777" w:rsidTr="0067624F">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4"/>
            <w:tcBorders>
              <w:bottom w:val="nil"/>
            </w:tcBorders>
          </w:tcPr>
          <w:p w14:paraId="1A7F9928" w14:textId="5BD08D8E" w:rsidR="00CB6859" w:rsidRDefault="00CB6859" w:rsidP="00CB6859">
            <w:pPr>
              <w:spacing w:before="20" w:line="180" w:lineRule="exact"/>
              <w:rPr>
                <w:color w:val="FFFFFF" w:themeColor="background1"/>
                <w:szCs w:val="20"/>
              </w:rPr>
            </w:pPr>
            <w:r>
              <w:rPr>
                <w:color w:val="FFFFFF" w:themeColor="background1"/>
                <w:szCs w:val="20"/>
              </w:rPr>
              <w:t>CARACTERISTIQUES</w:t>
            </w:r>
          </w:p>
          <w:p w14:paraId="47E6D379" w14:textId="6D3B45E7" w:rsidR="00211AAE" w:rsidRPr="00CB6859" w:rsidRDefault="00CB6859" w:rsidP="00CB6859">
            <w:pPr>
              <w:spacing w:before="20" w:line="180" w:lineRule="exact"/>
              <w:rPr>
                <w:color w:val="FFFFFF" w:themeColor="background1"/>
                <w:szCs w:val="20"/>
              </w:rPr>
            </w:pPr>
            <w:r w:rsidRPr="00CB6859">
              <w:rPr>
                <w:color w:val="FFFFFF" w:themeColor="background1"/>
                <w:sz w:val="16"/>
                <w:szCs w:val="20"/>
              </w:rPr>
              <w:t xml:space="preserve">DE LA </w:t>
            </w:r>
            <w:r w:rsidR="003515DC">
              <w:rPr>
                <w:color w:val="FFFFFF" w:themeColor="background1"/>
                <w:sz w:val="16"/>
                <w:szCs w:val="20"/>
              </w:rPr>
              <w:t>HA/</w:t>
            </w:r>
            <w:r w:rsidRPr="00CB6859">
              <w:rPr>
                <w:color w:val="FFFFFF" w:themeColor="background1"/>
                <w:sz w:val="16"/>
                <w:szCs w:val="20"/>
              </w:rPr>
              <w:t>RESILIENCE</w:t>
            </w:r>
            <w:r w:rsidR="003515DC">
              <w:rPr>
                <w:color w:val="FFFFFF" w:themeColor="background1"/>
                <w:sz w:val="16"/>
                <w:szCs w:val="20"/>
              </w:rPr>
              <w:t xml:space="preserve"> du composant</w:t>
            </w:r>
          </w:p>
        </w:tc>
      </w:tr>
      <w:tr w:rsidR="00211AAE" w:rsidRPr="00AF2F5A" w14:paraId="5F03B29A" w14:textId="77777777" w:rsidTr="0067624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387" w:type="dxa"/>
            <w:tcBorders>
              <w:top w:val="single" w:sz="12" w:space="0" w:color="FFFFFF" w:themeColor="background1"/>
              <w:bottom w:val="dashed" w:sz="4" w:space="0" w:color="083575" w:themeColor="accent2"/>
              <w:right w:val="single" w:sz="18" w:space="0" w:color="083575" w:themeColor="accent2"/>
            </w:tcBorders>
            <w:shd w:val="clear" w:color="auto" w:fill="083575" w:themeFill="accent2"/>
          </w:tcPr>
          <w:p w14:paraId="572D5AC0" w14:textId="34C34E2F" w:rsidR="00211AAE" w:rsidRPr="00AF2F5A" w:rsidRDefault="00211AAE" w:rsidP="00F97B0C">
            <w:pPr>
              <w:spacing w:line="240" w:lineRule="auto"/>
              <w:ind w:left="-106"/>
              <w:jc w:val="right"/>
              <w:rPr>
                <w:rFonts w:cstheme="minorHAnsi"/>
                <w:color w:val="FFFFFF"/>
              </w:rPr>
            </w:pPr>
            <w:r w:rsidRPr="00F97B0C">
              <w:rPr>
                <w:rFonts w:cstheme="minorHAnsi"/>
                <w:color w:val="FFFFFF"/>
              </w:rPr>
              <w:t>POSITIONNEMENT</w:t>
            </w:r>
          </w:p>
        </w:tc>
        <w:tc>
          <w:tcPr>
            <w:tcW w:w="7655" w:type="dxa"/>
            <w:gridSpan w:val="3"/>
            <w:tcBorders>
              <w:top w:val="single" w:sz="18" w:space="0" w:color="083575" w:themeColor="accent2"/>
              <w:left w:val="single" w:sz="18" w:space="0" w:color="083575" w:themeColor="accent2"/>
              <w:bottom w:val="dashed" w:sz="4" w:space="0" w:color="083575" w:themeColor="accent2"/>
            </w:tcBorders>
          </w:tcPr>
          <w:p w14:paraId="07B5A83C" w14:textId="2E45E598" w:rsidR="00211AAE" w:rsidRPr="00D46185" w:rsidRDefault="00211AAE" w:rsidP="00211AAE">
            <w:pPr>
              <w:spacing w:line="240" w:lineRule="auto"/>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D46185">
              <w:rPr>
                <w:i/>
                <w:color w:val="8F8F8F" w:themeColor="background2" w:themeShade="BF"/>
                <w:sz w:val="18"/>
                <w:szCs w:val="18"/>
              </w:rPr>
              <w:t xml:space="preserve">Indiquer </w:t>
            </w:r>
            <w:r>
              <w:rPr>
                <w:i/>
                <w:color w:val="8F8F8F" w:themeColor="background2" w:themeShade="BF"/>
                <w:sz w:val="18"/>
                <w:szCs w:val="18"/>
              </w:rPr>
              <w:t>la couche/zone du composant</w:t>
            </w:r>
            <w:r w:rsidRPr="00D46185">
              <w:rPr>
                <w:i/>
                <w:color w:val="8F8F8F" w:themeColor="background2" w:themeShade="BF"/>
                <w:sz w:val="18"/>
                <w:szCs w:val="18"/>
              </w:rPr>
              <w:t xml:space="preserve"> </w:t>
            </w:r>
          </w:p>
        </w:tc>
      </w:tr>
      <w:tr w:rsidR="00FC4EF7" w:rsidRPr="00AF2F5A" w14:paraId="3C699BBA" w14:textId="77777777" w:rsidTr="00F97B0C">
        <w:trPr>
          <w:cnfStyle w:val="000000010000" w:firstRow="0" w:lastRow="0" w:firstColumn="0" w:lastColumn="0" w:oddVBand="0" w:evenVBand="0" w:oddHBand="0" w:evenHBand="1"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val="restart"/>
            <w:tcBorders>
              <w:top w:val="dashed" w:sz="4" w:space="0" w:color="083575" w:themeColor="accent2"/>
              <w:right w:val="single" w:sz="18" w:space="0" w:color="083575" w:themeColor="accent2"/>
            </w:tcBorders>
            <w:shd w:val="clear" w:color="auto" w:fill="083575" w:themeFill="accent2"/>
          </w:tcPr>
          <w:p w14:paraId="6CEE7E67" w14:textId="66BC7EC3" w:rsidR="00FC4EF7" w:rsidRDefault="003515DC" w:rsidP="00F97B0C">
            <w:pPr>
              <w:ind w:left="-106"/>
              <w:jc w:val="right"/>
              <w:rPr>
                <w:color w:val="FFFFFF" w:themeColor="background1"/>
              </w:rPr>
            </w:pPr>
            <w:r w:rsidRPr="00F97B0C">
              <w:rPr>
                <w:color w:val="FFFFFF" w:themeColor="background1"/>
              </w:rPr>
              <w:t>HA/</w:t>
            </w:r>
            <w:r w:rsidR="00510C63" w:rsidRPr="00F97B0C">
              <w:rPr>
                <w:color w:val="FFFFFF" w:themeColor="background1"/>
              </w:rPr>
              <w:t>RESILIENCE</w:t>
            </w:r>
            <w:r w:rsidR="00510C63" w:rsidRPr="007E318A">
              <w:rPr>
                <w:color w:val="FFFFFF" w:themeColor="background1"/>
                <w:vertAlign w:val="superscript"/>
              </w:rPr>
              <w:t xml:space="preserve"> [</w:t>
            </w:r>
            <w:r w:rsidR="0000655E" w:rsidRPr="007E318A">
              <w:rPr>
                <w:color w:val="FFFFFF" w:themeColor="background1"/>
                <w:vertAlign w:val="superscript"/>
              </w:rPr>
              <w:t>1]</w:t>
            </w:r>
          </w:p>
          <w:p w14:paraId="63D3CA81" w14:textId="322221B1" w:rsidR="00FC4EF7" w:rsidRDefault="00FC4EF7" w:rsidP="00F97B0C">
            <w:pPr>
              <w:spacing w:line="240" w:lineRule="auto"/>
              <w:ind w:left="-106"/>
              <w:jc w:val="right"/>
              <w:rPr>
                <w:rFonts w:cstheme="minorHAnsi"/>
                <w:color w:val="FFFFFF"/>
              </w:rPr>
            </w:pPr>
            <w:r w:rsidRPr="007D6756">
              <w:rPr>
                <w:color w:val="FFFFFF" w:themeColor="background1"/>
                <w:sz w:val="14"/>
              </w:rPr>
              <w:t>PORTEE PAR</w:t>
            </w: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4F0CA130" w14:textId="78217E95" w:rsidR="00FC4EF7" w:rsidRDefault="00EE2FC7" w:rsidP="00F97B0C">
            <w:pPr>
              <w:spacing w:line="240" w:lineRule="auto"/>
              <w:ind w:left="-59" w:right="-93"/>
              <w:jc w:val="center"/>
              <w:cnfStyle w:val="000000010000" w:firstRow="0" w:lastRow="0" w:firstColumn="0" w:lastColumn="0" w:oddVBand="0" w:evenVBand="0" w:oddHBand="0" w:evenHBand="1" w:firstRowFirstColumn="0" w:firstRowLastColumn="0" w:lastRowFirstColumn="0" w:lastRowLastColumn="0"/>
              <w:rPr>
                <w:rFonts w:cs="Open Sans"/>
                <w:szCs w:val="18"/>
              </w:rPr>
            </w:pPr>
            <w:sdt>
              <w:sdtPr>
                <w:rPr>
                  <w:rFonts w:cs="Open Sans"/>
                  <w:szCs w:val="18"/>
                </w:rPr>
                <w:id w:val="-1132855069"/>
                <w15:appearance w15:val="hidden"/>
                <w14:checkbox>
                  <w14:checked w14:val="0"/>
                  <w14:checkedState w14:val="00FE" w14:font="Wingdings"/>
                  <w14:uncheckedState w14:val="006F" w14:font="Wingdings"/>
                </w14:checkbox>
              </w:sdtPr>
              <w:sdtContent>
                <w:r w:rsidR="0067624F">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3B035E5C" w14:textId="77777777" w:rsidR="00FC4EF7" w:rsidRDefault="00FC4EF7" w:rsidP="00F97B0C">
            <w:pPr>
              <w:ind w:left="-108" w:right="-93"/>
              <w:cnfStyle w:val="000000010000" w:firstRow="0" w:lastRow="0" w:firstColumn="0" w:lastColumn="0" w:oddVBand="0" w:evenVBand="0" w:oddHBand="0" w:evenHBand="1" w:firstRowFirstColumn="0" w:firstRowLastColumn="0" w:lastRowFirstColumn="0" w:lastRowLastColumn="0"/>
              <w:rPr>
                <w:sz w:val="18"/>
                <w:szCs w:val="18"/>
              </w:rPr>
            </w:pPr>
            <w:r>
              <w:rPr>
                <w:sz w:val="18"/>
                <w:szCs w:val="18"/>
              </w:rPr>
              <w:t>L’infrastructure</w:t>
            </w:r>
          </w:p>
          <w:p w14:paraId="32907E9D" w14:textId="0B47CF09" w:rsidR="00FC4EF7" w:rsidRPr="00D46185" w:rsidRDefault="00FC4EF7" w:rsidP="00F97B0C">
            <w:pPr>
              <w:spacing w:line="240" w:lineRule="auto"/>
              <w:ind w:left="-108" w:right="-93"/>
              <w:cnfStyle w:val="000000010000" w:firstRow="0" w:lastRow="0" w:firstColumn="0" w:lastColumn="0" w:oddVBand="0" w:evenVBand="0" w:oddHBand="0" w:evenHBand="1" w:firstRowFirstColumn="0" w:firstRowLastColumn="0" w:lastRowFirstColumn="0" w:lastRowLastColumn="0"/>
              <w:rPr>
                <w:rFonts w:cstheme="minorHAnsi"/>
                <w:sz w:val="18"/>
                <w:szCs w:val="18"/>
              </w:rPr>
            </w:pPr>
            <w:r>
              <w:rPr>
                <w:sz w:val="18"/>
                <w:szCs w:val="18"/>
              </w:rPr>
              <w:t>Technique</w:t>
            </w:r>
          </w:p>
        </w:tc>
        <w:tc>
          <w:tcPr>
            <w:tcW w:w="5445" w:type="dxa"/>
            <w:tcBorders>
              <w:top w:val="dashed" w:sz="4" w:space="0" w:color="083575" w:themeColor="accent2"/>
              <w:left w:val="nil"/>
              <w:bottom w:val="dashed" w:sz="4" w:space="0" w:color="083575" w:themeColor="accent2"/>
            </w:tcBorders>
          </w:tcPr>
          <w:p w14:paraId="16679F3C" w14:textId="4CCD9AD9" w:rsidR="00CB6859" w:rsidRDefault="00CB6859" w:rsidP="00CB6859">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P</w:t>
            </w:r>
            <w:r w:rsidRPr="00CB6859">
              <w:rPr>
                <w:i/>
                <w:color w:val="8F8F8F" w:themeColor="background2" w:themeShade="BF"/>
                <w:sz w:val="18"/>
                <w:szCs w:val="18"/>
              </w:rPr>
              <w:t>résenter la solution adoptée sans faire une description détaillée de toutes les fonctionnalités s’il s’agit d’une solution du marché</w:t>
            </w:r>
            <w:r>
              <w:rPr>
                <w:i/>
                <w:color w:val="8F8F8F" w:themeColor="background2" w:themeShade="BF"/>
                <w:sz w:val="18"/>
                <w:szCs w:val="18"/>
              </w:rPr>
              <w:t xml:space="preserve"> (ex : Cluster ESX, Cluster K8s, …)</w:t>
            </w:r>
            <w:r w:rsidRPr="00CB6859">
              <w:rPr>
                <w:i/>
                <w:color w:val="8F8F8F" w:themeColor="background2" w:themeShade="BF"/>
                <w:sz w:val="18"/>
                <w:szCs w:val="18"/>
              </w:rPr>
              <w:t>.</w:t>
            </w:r>
            <w:r>
              <w:rPr>
                <w:i/>
                <w:color w:val="8F8F8F" w:themeColor="background2" w:themeShade="BF"/>
                <w:sz w:val="18"/>
                <w:szCs w:val="18"/>
              </w:rPr>
              <w:t xml:space="preserve"> </w:t>
            </w:r>
          </w:p>
          <w:p w14:paraId="5F3150AE" w14:textId="4C5A0C86" w:rsidR="00CB6859" w:rsidRDefault="00CB6859" w:rsidP="00CB6859">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Faire obligatoirement une référence au DAT de la solution d’infrastructure</w:t>
            </w:r>
          </w:p>
          <w:p w14:paraId="6C560E25" w14:textId="6D8534FF" w:rsidR="00FC4EF7" w:rsidRPr="00D46185" w:rsidRDefault="00CB6859" w:rsidP="00CB6859">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l</w:t>
            </w:r>
            <w:r w:rsidRPr="00CB6859">
              <w:rPr>
                <w:i/>
                <w:color w:val="8F8F8F" w:themeColor="background2" w:themeShade="BF"/>
                <w:sz w:val="18"/>
                <w:szCs w:val="18"/>
              </w:rPr>
              <w:t>es spécificités de mise en œuvre propres à la solution applicative concernée par le présent DAT</w:t>
            </w:r>
            <w:r w:rsidR="007E318A">
              <w:rPr>
                <w:i/>
                <w:color w:val="8F8F8F" w:themeColor="background2" w:themeShade="BF"/>
                <w:sz w:val="18"/>
                <w:szCs w:val="18"/>
              </w:rPr>
              <w:t xml:space="preserve">(ex : </w:t>
            </w:r>
            <w:r w:rsidR="00870095">
              <w:rPr>
                <w:i/>
                <w:color w:val="8F8F8F" w:themeColor="background2" w:themeShade="BF"/>
                <w:sz w:val="18"/>
                <w:szCs w:val="18"/>
              </w:rPr>
              <w:t xml:space="preserve">règles d’affinités des </w:t>
            </w:r>
            <w:r w:rsidR="007E318A">
              <w:rPr>
                <w:i/>
                <w:color w:val="8F8F8F" w:themeColor="background2" w:themeShade="BF"/>
                <w:sz w:val="18"/>
                <w:szCs w:val="18"/>
              </w:rPr>
              <w:t>réplicas de</w:t>
            </w:r>
            <w:r w:rsidR="00870095">
              <w:rPr>
                <w:i/>
                <w:color w:val="8F8F8F" w:themeColor="background2" w:themeShade="BF"/>
                <w:sz w:val="18"/>
                <w:szCs w:val="18"/>
              </w:rPr>
              <w:t>s</w:t>
            </w:r>
            <w:r w:rsidR="007E318A">
              <w:rPr>
                <w:i/>
                <w:color w:val="8F8F8F" w:themeColor="background2" w:themeShade="BF"/>
                <w:sz w:val="18"/>
                <w:szCs w:val="18"/>
              </w:rPr>
              <w:t xml:space="preserve"> </w:t>
            </w:r>
            <w:proofErr w:type="spellStart"/>
            <w:r w:rsidR="007E318A">
              <w:rPr>
                <w:i/>
                <w:color w:val="8F8F8F" w:themeColor="background2" w:themeShade="BF"/>
                <w:sz w:val="18"/>
                <w:szCs w:val="18"/>
              </w:rPr>
              <w:t>vms</w:t>
            </w:r>
            <w:proofErr w:type="spellEnd"/>
            <w:r w:rsidR="007E318A">
              <w:rPr>
                <w:i/>
                <w:color w:val="8F8F8F" w:themeColor="background2" w:themeShade="BF"/>
                <w:sz w:val="18"/>
                <w:szCs w:val="18"/>
              </w:rPr>
              <w:t xml:space="preserve"> </w:t>
            </w:r>
            <w:r w:rsidR="00870095">
              <w:rPr>
                <w:i/>
                <w:color w:val="8F8F8F" w:themeColor="background2" w:themeShade="BF"/>
                <w:sz w:val="18"/>
                <w:szCs w:val="18"/>
              </w:rPr>
              <w:t xml:space="preserve">du composant décrit </w:t>
            </w:r>
            <w:r w:rsidR="007E318A">
              <w:rPr>
                <w:i/>
                <w:color w:val="8F8F8F" w:themeColor="background2" w:themeShade="BF"/>
                <w:sz w:val="18"/>
                <w:szCs w:val="18"/>
              </w:rPr>
              <w:t xml:space="preserve">sur des hosts </w:t>
            </w:r>
            <w:proofErr w:type="spellStart"/>
            <w:r w:rsidR="007E318A">
              <w:rPr>
                <w:i/>
                <w:color w:val="8F8F8F" w:themeColor="background2" w:themeShade="BF"/>
                <w:sz w:val="18"/>
                <w:szCs w:val="18"/>
              </w:rPr>
              <w:t>esx</w:t>
            </w:r>
            <w:proofErr w:type="spellEnd"/>
            <w:r w:rsidR="007E318A">
              <w:rPr>
                <w:i/>
                <w:color w:val="8F8F8F" w:themeColor="background2" w:themeShade="BF"/>
                <w:sz w:val="18"/>
                <w:szCs w:val="18"/>
              </w:rPr>
              <w:t xml:space="preserve"> différent, … )</w:t>
            </w:r>
            <w:r w:rsidRPr="00CB6859">
              <w:rPr>
                <w:i/>
                <w:color w:val="8F8F8F" w:themeColor="background2" w:themeShade="BF"/>
                <w:sz w:val="18"/>
                <w:szCs w:val="18"/>
              </w:rPr>
              <w:t>.</w:t>
            </w:r>
          </w:p>
        </w:tc>
      </w:tr>
      <w:tr w:rsidR="00FC4EF7" w:rsidRPr="00AF2F5A" w14:paraId="77C8C251" w14:textId="77777777" w:rsidTr="00F97B0C">
        <w:trPr>
          <w:cnfStyle w:val="000000100000" w:firstRow="0" w:lastRow="0" w:firstColumn="0" w:lastColumn="0" w:oddVBand="0" w:evenVBand="0" w:oddHBand="1" w:evenHBand="0"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tcBorders>
              <w:right w:val="single" w:sz="18" w:space="0" w:color="083575" w:themeColor="accent2"/>
            </w:tcBorders>
            <w:shd w:val="clear" w:color="auto" w:fill="083575" w:themeFill="accent2"/>
          </w:tcPr>
          <w:p w14:paraId="373D15B6" w14:textId="77777777" w:rsidR="00FC4EF7" w:rsidRDefault="00FC4EF7" w:rsidP="00F97B0C">
            <w:pPr>
              <w:spacing w:line="240" w:lineRule="auto"/>
              <w:ind w:left="-106"/>
              <w:jc w:val="right"/>
              <w:rPr>
                <w:rFonts w:cstheme="minorHAnsi"/>
                <w:color w:val="FFFFFF"/>
              </w:rPr>
            </w:pP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3D76C4A1" w14:textId="7A1874F1" w:rsidR="00FC4EF7" w:rsidRDefault="00EE2FC7" w:rsidP="00F97B0C">
            <w:pPr>
              <w:spacing w:line="240" w:lineRule="auto"/>
              <w:ind w:left="-59" w:right="-93"/>
              <w:jc w:val="center"/>
              <w:cnfStyle w:val="000000100000" w:firstRow="0" w:lastRow="0" w:firstColumn="0" w:lastColumn="0" w:oddVBand="0" w:evenVBand="0" w:oddHBand="1" w:evenHBand="0" w:firstRowFirstColumn="0" w:firstRowLastColumn="0" w:lastRowFirstColumn="0" w:lastRowLastColumn="0"/>
              <w:rPr>
                <w:rFonts w:cs="Open Sans"/>
                <w:szCs w:val="18"/>
              </w:rPr>
            </w:pPr>
            <w:sdt>
              <w:sdtPr>
                <w:rPr>
                  <w:rFonts w:cs="Open Sans"/>
                  <w:szCs w:val="18"/>
                </w:rPr>
                <w:id w:val="-1112673433"/>
                <w15:appearance w15:val="hidden"/>
                <w14:checkbox>
                  <w14:checked w14:val="0"/>
                  <w14:checkedState w14:val="00FE" w14:font="Wingdings"/>
                  <w14:uncheckedState w14:val="006F" w14:font="Wingdings"/>
                </w14:checkbox>
              </w:sdtPr>
              <w:sdtContent>
                <w:r w:rsidR="007E318A">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5CE59CC0" w14:textId="77777777" w:rsidR="00FC4EF7" w:rsidRDefault="00FC4EF7" w:rsidP="00F97B0C">
            <w:pPr>
              <w:ind w:left="-108" w:right="-93"/>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Une Solution</w:t>
            </w:r>
          </w:p>
          <w:p w14:paraId="10622258" w14:textId="3C5BDE1A" w:rsidR="00FC4EF7" w:rsidRPr="00D46185" w:rsidRDefault="00FC4EF7" w:rsidP="00F97B0C">
            <w:pPr>
              <w:spacing w:line="240" w:lineRule="auto"/>
              <w:ind w:left="-108" w:right="-93"/>
              <w:cnfStyle w:val="000000100000" w:firstRow="0" w:lastRow="0" w:firstColumn="0" w:lastColumn="0" w:oddVBand="0" w:evenVBand="0" w:oddHBand="1" w:evenHBand="0" w:firstRowFirstColumn="0" w:firstRowLastColumn="0" w:lastRowFirstColumn="0" w:lastRowLastColumn="0"/>
              <w:rPr>
                <w:rFonts w:cstheme="minorHAnsi"/>
                <w:sz w:val="18"/>
                <w:szCs w:val="18"/>
              </w:rPr>
            </w:pPr>
            <w:r>
              <w:rPr>
                <w:sz w:val="18"/>
                <w:szCs w:val="18"/>
              </w:rPr>
              <w:t>Logiciel</w:t>
            </w:r>
            <w:r w:rsidR="006657DB">
              <w:rPr>
                <w:sz w:val="18"/>
                <w:szCs w:val="18"/>
              </w:rPr>
              <w:t>le</w:t>
            </w:r>
            <w:r>
              <w:rPr>
                <w:sz w:val="18"/>
                <w:szCs w:val="18"/>
              </w:rPr>
              <w:t xml:space="preserve"> Spécifique</w:t>
            </w:r>
          </w:p>
        </w:tc>
        <w:tc>
          <w:tcPr>
            <w:tcW w:w="5445" w:type="dxa"/>
            <w:tcBorders>
              <w:top w:val="dashed" w:sz="4" w:space="0" w:color="083575" w:themeColor="accent2"/>
              <w:left w:val="nil"/>
              <w:bottom w:val="dashed" w:sz="4" w:space="0" w:color="083575" w:themeColor="accent2"/>
            </w:tcBorders>
          </w:tcPr>
          <w:p w14:paraId="7AA4E18C" w14:textId="6A0F88EE" w:rsidR="00CB6859" w:rsidRDefault="00CB6859" w:rsidP="00CB6859">
            <w:pPr>
              <w:spacing w:line="240" w:lineRule="auto"/>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r>
              <w:rPr>
                <w:i/>
                <w:color w:val="8F8F8F" w:themeColor="background2" w:themeShade="BF"/>
                <w:sz w:val="18"/>
                <w:szCs w:val="18"/>
              </w:rPr>
              <w:t>P</w:t>
            </w:r>
            <w:r w:rsidRPr="00CB6859">
              <w:rPr>
                <w:i/>
                <w:color w:val="8F8F8F" w:themeColor="background2" w:themeShade="BF"/>
                <w:sz w:val="18"/>
                <w:szCs w:val="18"/>
              </w:rPr>
              <w:t>résenter la solution adoptée sans faire une description détaillée de toutes les fonctionnalités s’il s’agit d’une solution du marché</w:t>
            </w:r>
            <w:r>
              <w:rPr>
                <w:i/>
                <w:color w:val="8F8F8F" w:themeColor="background2" w:themeShade="BF"/>
                <w:sz w:val="18"/>
                <w:szCs w:val="18"/>
              </w:rPr>
              <w:t xml:space="preserve"> (ex : </w:t>
            </w:r>
            <w:r w:rsidRPr="00CB6859">
              <w:rPr>
                <w:i/>
                <w:color w:val="8F8F8F" w:themeColor="background2" w:themeShade="BF"/>
                <w:sz w:val="18"/>
                <w:szCs w:val="18"/>
              </w:rPr>
              <w:t xml:space="preserve">Cluster Veritas, Cluster Microsoft, Oracle RAC, </w:t>
            </w:r>
            <w:proofErr w:type="spellStart"/>
            <w:r w:rsidRPr="00CB6859">
              <w:rPr>
                <w:i/>
                <w:color w:val="8F8F8F" w:themeColor="background2" w:themeShade="BF"/>
                <w:sz w:val="18"/>
                <w:szCs w:val="18"/>
              </w:rPr>
              <w:t>Corosync</w:t>
            </w:r>
            <w:proofErr w:type="spellEnd"/>
            <w:r w:rsidRPr="00CB6859">
              <w:rPr>
                <w:i/>
                <w:color w:val="8F8F8F" w:themeColor="background2" w:themeShade="BF"/>
                <w:sz w:val="18"/>
                <w:szCs w:val="18"/>
              </w:rPr>
              <w:t>/Pacemaker,</w:t>
            </w:r>
            <w:r w:rsidR="00E9119C">
              <w:rPr>
                <w:i/>
                <w:color w:val="8F8F8F" w:themeColor="background2" w:themeShade="BF"/>
                <w:sz w:val="18"/>
                <w:szCs w:val="18"/>
              </w:rPr>
              <w:t xml:space="preserve"> </w:t>
            </w:r>
            <w:proofErr w:type="spellStart"/>
            <w:proofErr w:type="gramStart"/>
            <w:r w:rsidR="00E9119C">
              <w:rPr>
                <w:i/>
                <w:color w:val="8F8F8F" w:themeColor="background2" w:themeShade="BF"/>
                <w:sz w:val="18"/>
                <w:szCs w:val="18"/>
              </w:rPr>
              <w:t>PGPool</w:t>
            </w:r>
            <w:proofErr w:type="spellEnd"/>
            <w:r w:rsidR="00E9119C">
              <w:rPr>
                <w:i/>
                <w:color w:val="8F8F8F" w:themeColor="background2" w:themeShade="BF"/>
                <w:sz w:val="18"/>
                <w:szCs w:val="18"/>
              </w:rPr>
              <w:t xml:space="preserve">, </w:t>
            </w:r>
            <w:r w:rsidRPr="00CB6859">
              <w:rPr>
                <w:i/>
                <w:color w:val="8F8F8F" w:themeColor="background2" w:themeShade="BF"/>
                <w:sz w:val="18"/>
                <w:szCs w:val="18"/>
              </w:rPr>
              <w:t xml:space="preserve"> …</w:t>
            </w:r>
            <w:proofErr w:type="gramEnd"/>
            <w:r>
              <w:rPr>
                <w:i/>
                <w:color w:val="8F8F8F" w:themeColor="background2" w:themeShade="BF"/>
                <w:sz w:val="18"/>
                <w:szCs w:val="18"/>
              </w:rPr>
              <w:t>)</w:t>
            </w:r>
            <w:r w:rsidRPr="00CB6859">
              <w:rPr>
                <w:i/>
                <w:color w:val="8F8F8F" w:themeColor="background2" w:themeShade="BF"/>
                <w:sz w:val="18"/>
                <w:szCs w:val="18"/>
              </w:rPr>
              <w:t>.</w:t>
            </w:r>
            <w:r>
              <w:rPr>
                <w:i/>
                <w:color w:val="8F8F8F" w:themeColor="background2" w:themeShade="BF"/>
                <w:sz w:val="18"/>
                <w:szCs w:val="18"/>
              </w:rPr>
              <w:t xml:space="preserve"> </w:t>
            </w:r>
          </w:p>
          <w:p w14:paraId="226DC121" w14:textId="591EBBFE" w:rsidR="00CB6859" w:rsidRDefault="00CB6859" w:rsidP="00CB6859">
            <w:pPr>
              <w:spacing w:line="240" w:lineRule="auto"/>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Faire obligatoirement une référence au DAT de la solution </w:t>
            </w:r>
            <w:r w:rsidR="006657DB">
              <w:rPr>
                <w:i/>
                <w:color w:val="8F8F8F" w:themeColor="background2" w:themeShade="BF"/>
                <w:sz w:val="18"/>
                <w:szCs w:val="18"/>
              </w:rPr>
              <w:t>logicielle</w:t>
            </w:r>
          </w:p>
          <w:p w14:paraId="1FCC32E2" w14:textId="6796DFD5" w:rsidR="00FC4EF7" w:rsidRPr="00D46185" w:rsidRDefault="00CB6859" w:rsidP="00CB6859">
            <w:pPr>
              <w:spacing w:line="240" w:lineRule="auto"/>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l</w:t>
            </w:r>
            <w:r w:rsidRPr="00CB6859">
              <w:rPr>
                <w:i/>
                <w:color w:val="8F8F8F" w:themeColor="background2" w:themeShade="BF"/>
                <w:sz w:val="18"/>
                <w:szCs w:val="18"/>
              </w:rPr>
              <w:t>es spécificités de mise en œuvre propres à la solution applicative concernée par le présent DAT.</w:t>
            </w:r>
          </w:p>
        </w:tc>
      </w:tr>
      <w:tr w:rsidR="00FC4EF7" w:rsidRPr="00AF2F5A" w14:paraId="29B147AC" w14:textId="77777777" w:rsidTr="00F97B0C">
        <w:trPr>
          <w:cnfStyle w:val="000000010000" w:firstRow="0" w:lastRow="0" w:firstColumn="0" w:lastColumn="0" w:oddVBand="0" w:evenVBand="0" w:oddHBand="0" w:evenHBand="1" w:firstRowFirstColumn="0" w:firstRowLastColumn="0" w:lastRowFirstColumn="0" w:lastRowLastColumn="0"/>
          <w:trHeight w:val="1417"/>
        </w:trPr>
        <w:tc>
          <w:tcPr>
            <w:cnfStyle w:val="001000000000" w:firstRow="0" w:lastRow="0" w:firstColumn="1" w:lastColumn="0" w:oddVBand="0" w:evenVBand="0" w:oddHBand="0" w:evenHBand="0" w:firstRowFirstColumn="0" w:firstRowLastColumn="0" w:lastRowFirstColumn="0" w:lastRowLastColumn="0"/>
            <w:tcW w:w="2387" w:type="dxa"/>
            <w:vMerge/>
            <w:tcBorders>
              <w:bottom w:val="dashed" w:sz="4" w:space="0" w:color="083575" w:themeColor="accent2"/>
              <w:right w:val="single" w:sz="18" w:space="0" w:color="083575" w:themeColor="accent2"/>
            </w:tcBorders>
            <w:shd w:val="clear" w:color="auto" w:fill="083575" w:themeFill="accent2"/>
          </w:tcPr>
          <w:p w14:paraId="689A2BE1" w14:textId="77777777" w:rsidR="00FC4EF7" w:rsidRDefault="00FC4EF7" w:rsidP="00F97B0C">
            <w:pPr>
              <w:spacing w:line="240" w:lineRule="auto"/>
              <w:ind w:left="-106"/>
              <w:jc w:val="right"/>
              <w:rPr>
                <w:rFonts w:cstheme="minorHAnsi"/>
                <w:color w:val="FFFFFF"/>
              </w:rPr>
            </w:pPr>
          </w:p>
        </w:tc>
        <w:tc>
          <w:tcPr>
            <w:tcW w:w="318" w:type="dxa"/>
            <w:tcBorders>
              <w:top w:val="dashed" w:sz="4" w:space="0" w:color="083575" w:themeColor="accent2"/>
              <w:left w:val="single" w:sz="18" w:space="0" w:color="083575" w:themeColor="accent2"/>
              <w:bottom w:val="dashed" w:sz="4" w:space="0" w:color="083575" w:themeColor="accent2"/>
              <w:right w:val="nil"/>
            </w:tcBorders>
            <w:vAlign w:val="top"/>
          </w:tcPr>
          <w:p w14:paraId="7D925776" w14:textId="6935F700" w:rsidR="00FC4EF7" w:rsidRDefault="00EE2FC7" w:rsidP="00F97B0C">
            <w:pPr>
              <w:spacing w:line="240" w:lineRule="auto"/>
              <w:ind w:left="-59" w:right="-93"/>
              <w:jc w:val="center"/>
              <w:cnfStyle w:val="000000010000" w:firstRow="0" w:lastRow="0" w:firstColumn="0" w:lastColumn="0" w:oddVBand="0" w:evenVBand="0" w:oddHBand="0" w:evenHBand="1" w:firstRowFirstColumn="0" w:firstRowLastColumn="0" w:lastRowFirstColumn="0" w:lastRowLastColumn="0"/>
              <w:rPr>
                <w:rFonts w:cs="Open Sans"/>
                <w:szCs w:val="18"/>
              </w:rPr>
            </w:pPr>
            <w:sdt>
              <w:sdtPr>
                <w:rPr>
                  <w:rFonts w:cs="Open Sans"/>
                  <w:szCs w:val="18"/>
                </w:rPr>
                <w:id w:val="-1398658110"/>
                <w15:appearance w15:val="hidden"/>
                <w14:checkbox>
                  <w14:checked w14:val="0"/>
                  <w14:checkedState w14:val="00FE" w14:font="Wingdings"/>
                  <w14:uncheckedState w14:val="006F" w14:font="Wingdings"/>
                </w14:checkbox>
              </w:sdtPr>
              <w:sdtContent>
                <w:r w:rsidR="00FC4EF7">
                  <w:rPr>
                    <w:rFonts w:cs="Open Sans"/>
                    <w:szCs w:val="18"/>
                  </w:rPr>
                  <w:sym w:font="Wingdings" w:char="F06F"/>
                </w:r>
              </w:sdtContent>
            </w:sdt>
          </w:p>
        </w:tc>
        <w:tc>
          <w:tcPr>
            <w:tcW w:w="1892" w:type="dxa"/>
            <w:tcBorders>
              <w:top w:val="dashed" w:sz="4" w:space="0" w:color="083575" w:themeColor="accent2"/>
              <w:left w:val="nil"/>
              <w:bottom w:val="dashed" w:sz="4" w:space="0" w:color="083575" w:themeColor="accent2"/>
              <w:right w:val="nil"/>
            </w:tcBorders>
            <w:vAlign w:val="top"/>
          </w:tcPr>
          <w:p w14:paraId="72324C51" w14:textId="73C287D5" w:rsidR="00FC4EF7" w:rsidRPr="00D46185" w:rsidRDefault="00FC4EF7" w:rsidP="00F97B0C">
            <w:pPr>
              <w:spacing w:line="240" w:lineRule="auto"/>
              <w:ind w:left="-108" w:right="-93"/>
              <w:cnfStyle w:val="000000010000" w:firstRow="0" w:lastRow="0" w:firstColumn="0" w:lastColumn="0" w:oddVBand="0" w:evenVBand="0" w:oddHBand="0" w:evenHBand="1" w:firstRowFirstColumn="0" w:firstRowLastColumn="0" w:lastRowFirstColumn="0" w:lastRowLastColumn="0"/>
              <w:rPr>
                <w:rFonts w:cstheme="minorHAnsi"/>
                <w:sz w:val="18"/>
                <w:szCs w:val="18"/>
              </w:rPr>
            </w:pPr>
            <w:r>
              <w:rPr>
                <w:sz w:val="18"/>
                <w:szCs w:val="18"/>
              </w:rPr>
              <w:t>L’architecture de l’application</w:t>
            </w:r>
          </w:p>
        </w:tc>
        <w:tc>
          <w:tcPr>
            <w:tcW w:w="5445" w:type="dxa"/>
            <w:tcBorders>
              <w:top w:val="dashed" w:sz="4" w:space="0" w:color="083575" w:themeColor="accent2"/>
              <w:left w:val="nil"/>
              <w:bottom w:val="dashed" w:sz="4" w:space="0" w:color="083575" w:themeColor="accent2"/>
            </w:tcBorders>
          </w:tcPr>
          <w:p w14:paraId="36DC4B6C" w14:textId="77777777" w:rsidR="00FC4EF7" w:rsidRDefault="003515D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 pour le composant l</w:t>
            </w:r>
            <w:r w:rsidRPr="00CB6859">
              <w:rPr>
                <w:i/>
                <w:color w:val="8F8F8F" w:themeColor="background2" w:themeShade="BF"/>
                <w:sz w:val="18"/>
                <w:szCs w:val="18"/>
              </w:rPr>
              <w:t>es spécificités de mise en œuvre propres à la solution applicative</w:t>
            </w:r>
            <w:r>
              <w:rPr>
                <w:i/>
                <w:color w:val="8F8F8F" w:themeColor="background2" w:themeShade="BF"/>
                <w:sz w:val="18"/>
                <w:szCs w:val="18"/>
              </w:rPr>
              <w:t xml:space="preserve"> (ex : réplica de service, mode actif/</w:t>
            </w:r>
            <w:proofErr w:type="spellStart"/>
            <w:proofErr w:type="gramStart"/>
            <w:r>
              <w:rPr>
                <w:i/>
                <w:color w:val="8F8F8F" w:themeColor="background2" w:themeShade="BF"/>
                <w:sz w:val="18"/>
                <w:szCs w:val="18"/>
              </w:rPr>
              <w:t>actif,actif</w:t>
            </w:r>
            <w:proofErr w:type="spellEnd"/>
            <w:proofErr w:type="gramEnd"/>
            <w:r>
              <w:rPr>
                <w:i/>
                <w:color w:val="8F8F8F" w:themeColor="background2" w:themeShade="BF"/>
                <w:sz w:val="18"/>
                <w:szCs w:val="18"/>
              </w:rPr>
              <w:t>/passif)</w:t>
            </w:r>
            <w:r w:rsidRPr="00CB6859">
              <w:rPr>
                <w:i/>
                <w:color w:val="8F8F8F" w:themeColor="background2" w:themeShade="BF"/>
                <w:sz w:val="18"/>
                <w:szCs w:val="18"/>
              </w:rPr>
              <w:t>.</w:t>
            </w:r>
          </w:p>
          <w:p w14:paraId="0F9B826F" w14:textId="6A92D676" w:rsidR="003515DC" w:rsidRDefault="00E9119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Décrire</w:t>
            </w:r>
            <w:r w:rsidR="003515DC">
              <w:rPr>
                <w:i/>
                <w:color w:val="8F8F8F" w:themeColor="background2" w:themeShade="BF"/>
                <w:sz w:val="18"/>
                <w:szCs w:val="18"/>
              </w:rPr>
              <w:t xml:space="preserve"> la </w:t>
            </w:r>
            <w:r w:rsidR="003515DC" w:rsidRPr="003515DC">
              <w:rPr>
                <w:i/>
                <w:color w:val="8F8F8F" w:themeColor="background2" w:themeShade="BF"/>
                <w:sz w:val="18"/>
                <w:szCs w:val="18"/>
              </w:rPr>
              <w:t>particularité du mode de bascule</w:t>
            </w:r>
            <w:r w:rsidR="003515DC">
              <w:rPr>
                <w:i/>
                <w:color w:val="8F8F8F" w:themeColor="background2" w:themeShade="BF"/>
                <w:sz w:val="18"/>
                <w:szCs w:val="18"/>
              </w:rPr>
              <w:t>.</w:t>
            </w:r>
          </w:p>
          <w:p w14:paraId="0EA6A269" w14:textId="4DEB95EC" w:rsidR="003515DC" w:rsidRPr="00D46185" w:rsidRDefault="003515DC" w:rsidP="003515DC">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Décrire </w:t>
            </w:r>
            <w:r w:rsidRPr="003515DC">
              <w:rPr>
                <w:i/>
                <w:color w:val="8F8F8F" w:themeColor="background2" w:themeShade="BF"/>
                <w:sz w:val="18"/>
                <w:szCs w:val="18"/>
              </w:rPr>
              <w:t>la cinématique des bascules en fonction des principaux cas de dysfonctionnement.</w:t>
            </w:r>
          </w:p>
        </w:tc>
      </w:tr>
      <w:tr w:rsidR="00FC4EF7" w:rsidRPr="001657E5" w14:paraId="7128A7EB" w14:textId="77777777" w:rsidTr="0067624F">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dashed" w:sz="4" w:space="0" w:color="083575" w:themeColor="accent2"/>
              <w:right w:val="single" w:sz="18" w:space="0" w:color="083575" w:themeColor="accent2"/>
            </w:tcBorders>
            <w:shd w:val="clear" w:color="auto" w:fill="083575" w:themeFill="accent2"/>
          </w:tcPr>
          <w:p w14:paraId="2BE7AF9D" w14:textId="4A015C7C" w:rsidR="00817E7F" w:rsidRPr="00CB6859" w:rsidRDefault="00CB6859" w:rsidP="00F97B0C">
            <w:pPr>
              <w:spacing w:line="240" w:lineRule="auto"/>
              <w:ind w:left="-106"/>
              <w:jc w:val="right"/>
              <w:rPr>
                <w:rFonts w:cstheme="minorHAnsi"/>
                <w:color w:val="FFFFFF"/>
              </w:rPr>
            </w:pPr>
            <w:r w:rsidRPr="00F97B0C">
              <w:rPr>
                <w:rFonts w:cstheme="minorHAnsi"/>
                <w:color w:val="FFFFFF"/>
              </w:rPr>
              <w:t>LIMITES</w:t>
            </w:r>
          </w:p>
        </w:tc>
        <w:tc>
          <w:tcPr>
            <w:tcW w:w="7655" w:type="dxa"/>
            <w:gridSpan w:val="3"/>
            <w:tcBorders>
              <w:top w:val="dashed" w:sz="4" w:space="0" w:color="083575" w:themeColor="accent2"/>
              <w:left w:val="single" w:sz="18" w:space="0" w:color="083575" w:themeColor="accent2"/>
              <w:bottom w:val="dashed" w:sz="4" w:space="0" w:color="083575" w:themeColor="accent2"/>
            </w:tcBorders>
          </w:tcPr>
          <w:p w14:paraId="7248E290" w14:textId="66EDBDDD" w:rsidR="00FC4EF7" w:rsidRPr="00D46185" w:rsidRDefault="00CB6859" w:rsidP="00FC4EF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CB6859">
              <w:rPr>
                <w:i/>
                <w:color w:val="8F8F8F" w:themeColor="background2" w:themeShade="BF"/>
                <w:sz w:val="18"/>
                <w:szCs w:val="18"/>
              </w:rPr>
              <w:t>Si la solution présente des limites (cas de dysfonctionnement non couvert, particularité du mode de bascule …), il faut alors les décrire</w:t>
            </w:r>
            <w:r>
              <w:rPr>
                <w:i/>
                <w:color w:val="8F8F8F" w:themeColor="background2" w:themeShade="BF"/>
                <w:sz w:val="18"/>
                <w:szCs w:val="18"/>
              </w:rPr>
              <w:t xml:space="preserve"> ici.</w:t>
            </w:r>
          </w:p>
        </w:tc>
      </w:tr>
      <w:tr w:rsidR="00FC4EF7" w:rsidRPr="00AF2F5A" w14:paraId="7D8A9615" w14:textId="77777777" w:rsidTr="0067624F">
        <w:trPr>
          <w:cnfStyle w:val="000000010000" w:firstRow="0" w:lastRow="0" w:firstColumn="0" w:lastColumn="0" w:oddVBand="0" w:evenVBand="0" w:oddHBand="0" w:evenHBand="1"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3FBEDB15" w14:textId="4E2DDD33" w:rsidR="00FC4EF7" w:rsidRPr="00F97B0C" w:rsidRDefault="00817E7F" w:rsidP="00F97B0C">
            <w:pPr>
              <w:spacing w:line="240" w:lineRule="auto"/>
              <w:ind w:left="-106"/>
              <w:jc w:val="right"/>
              <w:rPr>
                <w:rFonts w:cstheme="minorHAnsi"/>
                <w:color w:val="FFFFFF"/>
              </w:rPr>
            </w:pPr>
            <w:r w:rsidRPr="00F97B0C">
              <w:rPr>
                <w:rFonts w:cstheme="minorHAnsi"/>
                <w:color w:val="FFFFFF"/>
              </w:rPr>
              <w:t>COUVERTURES</w:t>
            </w:r>
          </w:p>
          <w:p w14:paraId="17E78016" w14:textId="610D7C97" w:rsidR="00FC4EF7" w:rsidRPr="00AF2F5A" w:rsidRDefault="00817E7F" w:rsidP="00F97B0C">
            <w:pPr>
              <w:spacing w:line="240" w:lineRule="auto"/>
              <w:ind w:left="-106"/>
              <w:jc w:val="right"/>
              <w:rPr>
                <w:rFonts w:cstheme="minorHAnsi"/>
                <w:color w:val="FFFFFF"/>
              </w:rPr>
            </w:pPr>
            <w:r w:rsidRPr="007D6756">
              <w:rPr>
                <w:caps/>
                <w:smallCaps w:val="0"/>
                <w:color w:val="FFFFFF" w:themeColor="background1"/>
                <w:sz w:val="14"/>
              </w:rPr>
              <w:t>des cas usuels de dysfonctionnement</w:t>
            </w:r>
          </w:p>
        </w:tc>
        <w:tc>
          <w:tcPr>
            <w:tcW w:w="7655" w:type="dxa"/>
            <w:gridSpan w:val="3"/>
            <w:tcBorders>
              <w:top w:val="dashed" w:sz="4" w:space="0" w:color="083575" w:themeColor="accent2"/>
              <w:left w:val="single" w:sz="18" w:space="0" w:color="083575" w:themeColor="accent2"/>
              <w:bottom w:val="single" w:sz="18" w:space="0" w:color="083575" w:themeColor="accent2"/>
            </w:tcBorders>
          </w:tcPr>
          <w:p w14:paraId="27297C19" w14:textId="41988E0B" w:rsidR="00FC4EF7" w:rsidRPr="00817E7F" w:rsidRDefault="00E732F0" w:rsidP="00E732F0">
            <w:pPr>
              <w:spacing w:line="240" w:lineRule="auto"/>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Il s’agit de décrire ici </w:t>
            </w:r>
            <w:r w:rsidR="00817E7F" w:rsidRPr="00817E7F">
              <w:rPr>
                <w:i/>
                <w:color w:val="8F8F8F" w:themeColor="background2" w:themeShade="BF"/>
                <w:sz w:val="18"/>
                <w:szCs w:val="18"/>
              </w:rPr>
              <w:t xml:space="preserve">(sous forme de schéma essentiellement) la cinématique des bascules en fonction des principaux cas </w:t>
            </w:r>
            <w:r w:rsidR="00DF0EBF">
              <w:rPr>
                <w:i/>
                <w:color w:val="8F8F8F" w:themeColor="background2" w:themeShade="BF"/>
                <w:sz w:val="18"/>
                <w:szCs w:val="18"/>
              </w:rPr>
              <w:t xml:space="preserve">usuels </w:t>
            </w:r>
            <w:r w:rsidR="00817E7F" w:rsidRPr="00817E7F">
              <w:rPr>
                <w:i/>
                <w:color w:val="8F8F8F" w:themeColor="background2" w:themeShade="BF"/>
                <w:sz w:val="18"/>
                <w:szCs w:val="18"/>
              </w:rPr>
              <w:t>de dysfonctionnement.</w:t>
            </w:r>
          </w:p>
        </w:tc>
      </w:tr>
    </w:tbl>
    <w:p w14:paraId="69574E06" w14:textId="77777777" w:rsidR="0000655E" w:rsidRPr="00B94F14" w:rsidRDefault="0000655E" w:rsidP="0000655E">
      <w:pPr>
        <w:ind w:left="360"/>
        <w:rPr>
          <w:i/>
          <w:u w:val="single"/>
        </w:rPr>
      </w:pPr>
      <w:r w:rsidRPr="00B94F14">
        <w:rPr>
          <w:b/>
          <w:i/>
          <w:u w:val="single"/>
        </w:rPr>
        <w:t>Notes</w:t>
      </w:r>
      <w:r w:rsidRPr="00B94F14">
        <w:rPr>
          <w:b/>
          <w:i/>
        </w:rPr>
        <w:t> :</w:t>
      </w:r>
    </w:p>
    <w:p w14:paraId="55593197" w14:textId="311E146D" w:rsidR="0000655E" w:rsidRDefault="0000655E" w:rsidP="0000655E">
      <w:pPr>
        <w:ind w:left="360"/>
      </w:pPr>
      <w:r>
        <w:tab/>
      </w:r>
      <w:r w:rsidRPr="00B94F14">
        <w:rPr>
          <w:vertAlign w:val="superscript"/>
        </w:rPr>
        <w:t>[1]</w:t>
      </w:r>
      <w:r>
        <w:t xml:space="preserve"> Plusieurs cases peuvent être cochées ici pour un même composant</w:t>
      </w:r>
    </w:p>
    <w:p w14:paraId="578BE9F2" w14:textId="77777777" w:rsidR="00155531" w:rsidRDefault="00155531" w:rsidP="003D6CA2"/>
    <w:p w14:paraId="6A0F8EFB" w14:textId="61C8A082" w:rsidR="00320DF5" w:rsidRDefault="00320DF5" w:rsidP="00EC526B">
      <w:pPr>
        <w:jc w:val="both"/>
        <w:rPr>
          <w:rFonts w:cstheme="minorHAnsi"/>
          <w:i/>
          <w:color w:val="8F8F8F" w:themeColor="background2" w:themeShade="BF"/>
        </w:rPr>
      </w:pPr>
    </w:p>
    <w:p w14:paraId="68C286AC" w14:textId="77777777" w:rsidR="003F19DD" w:rsidRDefault="003F19DD" w:rsidP="00EC526B">
      <w:pPr>
        <w:jc w:val="both"/>
      </w:pPr>
    </w:p>
    <w:p w14:paraId="403A91E1" w14:textId="77777777" w:rsidR="009513E3" w:rsidRDefault="009513E3" w:rsidP="003D6CA2"/>
    <w:p w14:paraId="21FB293A" w14:textId="77777777" w:rsidR="007F54EA" w:rsidRDefault="007F54EA" w:rsidP="003D6CA2">
      <w:pPr>
        <w:sectPr w:rsidR="007F54EA" w:rsidSect="00475931">
          <w:pgSz w:w="11906" w:h="16838" w:code="9"/>
          <w:pgMar w:top="851" w:right="851" w:bottom="1418" w:left="851" w:header="567" w:footer="567" w:gutter="0"/>
          <w:cols w:space="708"/>
          <w:titlePg/>
          <w:docGrid w:linePitch="360"/>
        </w:sectPr>
      </w:pPr>
    </w:p>
    <w:p w14:paraId="3B694A4C" w14:textId="77777777" w:rsidR="00972AD7" w:rsidRDefault="00972AD7" w:rsidP="00B713F9">
      <w:pPr>
        <w:pStyle w:val="Titre2"/>
      </w:pPr>
      <w:bookmarkStart w:id="38" w:name="_Toc135732441"/>
      <w:r>
        <w:lastRenderedPageBreak/>
        <w:t>Environnement de pré-production</w:t>
      </w:r>
      <w:bookmarkEnd w:id="38"/>
    </w:p>
    <w:p w14:paraId="5154103D" w14:textId="77777777" w:rsidR="00597502" w:rsidRPr="003F19DD" w:rsidRDefault="00597502" w:rsidP="00597502">
      <w:pPr>
        <w:jc w:val="both"/>
        <w:rPr>
          <w:b/>
          <w:color w:val="C00000"/>
        </w:rPr>
      </w:pPr>
      <w:r w:rsidRPr="003F19DD">
        <w:rPr>
          <w:rFonts w:cstheme="minorHAnsi"/>
          <w:b/>
          <w:i/>
          <w:color w:val="C00000"/>
        </w:rPr>
        <w:t>L’objectif n’est pas de reprendre la description exhaustive comme celle faite pour l’environnement de production mais de mettre en évidence les différences par rapport à la production.</w:t>
      </w:r>
    </w:p>
    <w:p w14:paraId="20FFCAB4" w14:textId="77777777" w:rsidR="00597502" w:rsidRDefault="00597502" w:rsidP="00F1649F"/>
    <w:p w14:paraId="10102D5E" w14:textId="77777777" w:rsidR="00597502" w:rsidRDefault="00597502" w:rsidP="005E7D2F">
      <w:pPr>
        <w:pStyle w:val="Titre3"/>
      </w:pPr>
      <w:bookmarkStart w:id="39" w:name="_Toc135732442"/>
      <w:r>
        <w:t>Cartographie technique</w:t>
      </w:r>
      <w:bookmarkEnd w:id="39"/>
    </w:p>
    <w:p w14:paraId="57A917AF" w14:textId="77777777" w:rsidR="00597502" w:rsidRPr="00DE4C5B" w:rsidRDefault="00597502" w:rsidP="00597502">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w:t>
      </w:r>
      <w:r w:rsidR="00533E3E">
        <w:rPr>
          <w:rFonts w:cstheme="minorHAnsi"/>
          <w:b/>
          <w:i/>
          <w:color w:val="8F8F8F" w:themeColor="background2" w:themeShade="BF"/>
          <w:u w:val="single"/>
        </w:rPr>
        <w:t>a cellule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0CFE78AF" w14:textId="3C756C4B" w:rsidR="00F1649F" w:rsidRDefault="00597502" w:rsidP="00597502">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7FC83CC1" w14:textId="3FCFAB34" w:rsidR="003F19DD" w:rsidRDefault="003F19DD" w:rsidP="00597502">
      <w:pPr>
        <w:rPr>
          <w:rFonts w:cstheme="minorHAnsi"/>
          <w:i/>
          <w:color w:val="8F8F8F" w:themeColor="background2" w:themeShade="BF"/>
        </w:rPr>
      </w:pPr>
    </w:p>
    <w:p w14:paraId="1CE7C3BB" w14:textId="25C224B7" w:rsidR="003F19DD" w:rsidRDefault="00223036" w:rsidP="003F19DD">
      <w:pPr>
        <w:jc w:val="center"/>
        <w:rPr>
          <w:rFonts w:cstheme="minorHAnsi"/>
          <w:i/>
          <w:color w:val="8F8F8F" w:themeColor="background2" w:themeShade="BF"/>
        </w:rPr>
      </w:pPr>
      <w:r>
        <w:rPr>
          <w:rFonts w:cstheme="minorHAnsi"/>
          <w:i/>
          <w:noProof/>
          <w:color w:val="8F8F8F" w:themeColor="background2" w:themeShade="BF"/>
          <w:lang w:eastAsia="fr-FR"/>
        </w:rPr>
        <w:lastRenderedPageBreak/>
        <w:drawing>
          <wp:inline distT="0" distB="0" distL="0" distR="0" wp14:anchorId="240756CD" wp14:editId="0A900213">
            <wp:extent cx="4788000" cy="57809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ODELE__ARCHITECTURE_APHP__A4_1DC-1.0.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19687877" w14:textId="77777777" w:rsidR="00597502" w:rsidRDefault="00597502" w:rsidP="00597502"/>
    <w:p w14:paraId="57E22B1F" w14:textId="346900A1" w:rsidR="00CC0F6A" w:rsidRPr="00F56C3A" w:rsidRDefault="00CC0F6A" w:rsidP="00CC0F6A">
      <w:pPr>
        <w:pStyle w:val="Lgende"/>
        <w:jc w:val="right"/>
        <w:rPr>
          <w:sz w:val="16"/>
        </w:rPr>
      </w:pPr>
      <w:bookmarkStart w:id="40" w:name="_Toc135656852"/>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2</w:t>
      </w:r>
      <w:r w:rsidRPr="00F56C3A">
        <w:rPr>
          <w:sz w:val="16"/>
        </w:rPr>
        <w:fldChar w:fldCharType="end"/>
      </w:r>
      <w:r w:rsidRPr="00F56C3A">
        <w:rPr>
          <w:sz w:val="16"/>
        </w:rPr>
        <w:t xml:space="preserve"> - Architecture technique de </w:t>
      </w:r>
      <w:proofErr w:type="spellStart"/>
      <w:r>
        <w:rPr>
          <w:sz w:val="16"/>
        </w:rPr>
        <w:t>pre</w:t>
      </w:r>
      <w:proofErr w:type="spellEnd"/>
      <w:r>
        <w:rPr>
          <w:sz w:val="16"/>
        </w:rPr>
        <w:t>-production</w:t>
      </w:r>
      <w:bookmarkEnd w:id="40"/>
    </w:p>
    <w:p w14:paraId="1A9D1F74" w14:textId="77777777" w:rsidR="00CC0F6A" w:rsidRDefault="00CC0F6A" w:rsidP="00597502"/>
    <w:p w14:paraId="18CC5ACB" w14:textId="404FE68A" w:rsidR="003D1F73" w:rsidRDefault="003D1F73" w:rsidP="00597502"/>
    <w:p w14:paraId="6620C710" w14:textId="77777777" w:rsidR="003F19DD" w:rsidRDefault="003F19DD" w:rsidP="00597502">
      <w:pPr>
        <w:sectPr w:rsidR="003F19DD" w:rsidSect="00645A39">
          <w:pgSz w:w="11906" w:h="16838" w:code="9"/>
          <w:pgMar w:top="1134" w:right="851" w:bottom="567" w:left="851" w:header="567" w:footer="567" w:gutter="0"/>
          <w:cols w:space="708"/>
          <w:titlePg/>
          <w:docGrid w:linePitch="360"/>
        </w:sectPr>
      </w:pPr>
    </w:p>
    <w:p w14:paraId="43FAF06A" w14:textId="77777777" w:rsidR="00597502" w:rsidRDefault="003B5573" w:rsidP="005E7D2F">
      <w:pPr>
        <w:pStyle w:val="Titre3"/>
      </w:pPr>
      <w:bookmarkStart w:id="41" w:name="_Toc135732443"/>
      <w:r>
        <w:lastRenderedPageBreak/>
        <w:t>Description des différences avec l’environnement de production</w:t>
      </w:r>
      <w:bookmarkEnd w:id="41"/>
    </w:p>
    <w:p w14:paraId="0D290654"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14002424" w14:textId="7584710F"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3A43C057" w14:textId="2819BBED" w:rsidR="00AA1EA9" w:rsidRPr="00AD53EA" w:rsidRDefault="00AA1EA9" w:rsidP="00AA1EA9">
      <w:pPr>
        <w:jc w:val="both"/>
        <w:rPr>
          <w:rFonts w:cstheme="minorHAnsi"/>
          <w:b/>
          <w:i/>
          <w:color w:val="8F8F8F" w:themeColor="background2" w:themeShade="BF"/>
        </w:rPr>
      </w:pPr>
      <w:r w:rsidRPr="00AD53EA">
        <w:rPr>
          <w:rFonts w:cstheme="minorHAnsi"/>
          <w:b/>
          <w:i/>
          <w:color w:val="8F8F8F" w:themeColor="background2" w:themeShade="BF"/>
        </w:rPr>
        <w:t>Une description en couche avec ces paragraphes associés peut également être utilisé ici en reprenant un paragraphe COUCHE+COMPOSANT du chapitre lié à la production</w:t>
      </w:r>
    </w:p>
    <w:p w14:paraId="12FC952E" w14:textId="4223092F" w:rsidR="00402A7D" w:rsidRDefault="00402A7D">
      <w:pPr>
        <w:spacing w:after="160" w:line="259" w:lineRule="auto"/>
      </w:pPr>
    </w:p>
    <w:p w14:paraId="3CD24F0F" w14:textId="77777777" w:rsidR="00402A7D" w:rsidRDefault="00402A7D">
      <w:pPr>
        <w:spacing w:after="160" w:line="259" w:lineRule="auto"/>
        <w:sectPr w:rsidR="00402A7D" w:rsidSect="00645A39">
          <w:pgSz w:w="11906" w:h="16838" w:code="9"/>
          <w:pgMar w:top="1134" w:right="851" w:bottom="567" w:left="851" w:header="567" w:footer="567" w:gutter="0"/>
          <w:cols w:space="708"/>
          <w:titlePg/>
          <w:docGrid w:linePitch="360"/>
        </w:sectPr>
      </w:pPr>
    </w:p>
    <w:p w14:paraId="769811DD" w14:textId="7BB1E095" w:rsidR="00972AD7" w:rsidRDefault="00972AD7" w:rsidP="00B713F9">
      <w:pPr>
        <w:pStyle w:val="Titre2"/>
      </w:pPr>
      <w:bookmarkStart w:id="42" w:name="_Toc135732444"/>
      <w:r>
        <w:lastRenderedPageBreak/>
        <w:t>Environnement de qualification</w:t>
      </w:r>
      <w:bookmarkEnd w:id="42"/>
    </w:p>
    <w:p w14:paraId="42F24831" w14:textId="77777777" w:rsidR="00905BF5" w:rsidRPr="00737272" w:rsidRDefault="00905BF5" w:rsidP="00905BF5">
      <w:pPr>
        <w:jc w:val="both"/>
        <w:rPr>
          <w:rFonts w:cstheme="minorHAnsi"/>
          <w:b/>
          <w:i/>
          <w:color w:val="C00000"/>
        </w:rPr>
      </w:pPr>
      <w:r w:rsidRPr="00737272">
        <w:rPr>
          <w:rFonts w:cstheme="minorHAnsi"/>
          <w:b/>
          <w:i/>
          <w:color w:val="C00000"/>
        </w:rPr>
        <w:t>L’objectif n’est pas de reprendre la description exhaustive comme celle faite pour l’environnement de production mais de mettre en évidence les différences par rapport à la production.</w:t>
      </w:r>
    </w:p>
    <w:p w14:paraId="63C851D8" w14:textId="77777777" w:rsidR="00905BF5" w:rsidRDefault="00905BF5" w:rsidP="00905BF5"/>
    <w:p w14:paraId="16F8C7B4" w14:textId="77777777" w:rsidR="00905BF5" w:rsidRDefault="00905BF5" w:rsidP="005E7D2F">
      <w:pPr>
        <w:pStyle w:val="Titre3"/>
      </w:pPr>
      <w:bookmarkStart w:id="43" w:name="_Toc135732445"/>
      <w:r>
        <w:t>Cartographie technique</w:t>
      </w:r>
      <w:bookmarkEnd w:id="43"/>
    </w:p>
    <w:p w14:paraId="6111FE02" w14:textId="77777777" w:rsidR="00905BF5" w:rsidRPr="00DE4C5B" w:rsidRDefault="00905BF5" w:rsidP="00905BF5">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w:t>
      </w:r>
      <w:r w:rsidR="00533E3E">
        <w:rPr>
          <w:rFonts w:cstheme="minorHAnsi"/>
          <w:b/>
          <w:i/>
          <w:color w:val="8F8F8F" w:themeColor="background2" w:themeShade="BF"/>
          <w:u w:val="single"/>
        </w:rPr>
        <w:t>a cellule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0A4A86B8" w14:textId="77777777" w:rsidR="00905BF5" w:rsidRDefault="00905BF5" w:rsidP="00905BF5">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3241B39E" w14:textId="32D4C87B" w:rsidR="00957875" w:rsidRDefault="00957875" w:rsidP="00905BF5"/>
    <w:p w14:paraId="281BDCF8" w14:textId="34EB9A98" w:rsidR="00957875" w:rsidRDefault="00223036" w:rsidP="00957875">
      <w:pPr>
        <w:jc w:val="center"/>
      </w:pPr>
      <w:r>
        <w:rPr>
          <w:noProof/>
          <w:lang w:eastAsia="fr-FR"/>
        </w:rPr>
        <w:lastRenderedPageBreak/>
        <w:drawing>
          <wp:inline distT="0" distB="0" distL="0" distR="0" wp14:anchorId="4D969754" wp14:editId="40636E46">
            <wp:extent cx="4788000" cy="57809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ODELE__ARCHITECTURE_APHP__A4_1DC-1.0.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6B241BB1" w14:textId="77777777" w:rsidR="00957875" w:rsidRDefault="00957875" w:rsidP="00223036"/>
    <w:p w14:paraId="07983391" w14:textId="22AE88F9" w:rsidR="00CC0F6A" w:rsidRPr="00F56C3A" w:rsidRDefault="00CC0F6A" w:rsidP="00CC0F6A">
      <w:pPr>
        <w:pStyle w:val="Lgende"/>
        <w:jc w:val="right"/>
        <w:rPr>
          <w:sz w:val="16"/>
        </w:rPr>
      </w:pPr>
      <w:bookmarkStart w:id="44" w:name="_Toc135656853"/>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3</w:t>
      </w:r>
      <w:r w:rsidRPr="00F56C3A">
        <w:rPr>
          <w:sz w:val="16"/>
        </w:rPr>
        <w:fldChar w:fldCharType="end"/>
      </w:r>
      <w:r w:rsidRPr="00F56C3A">
        <w:rPr>
          <w:sz w:val="16"/>
        </w:rPr>
        <w:t xml:space="preserve"> - Architecture technique de </w:t>
      </w:r>
      <w:r>
        <w:rPr>
          <w:sz w:val="16"/>
        </w:rPr>
        <w:t>qualification</w:t>
      </w:r>
      <w:bookmarkEnd w:id="44"/>
    </w:p>
    <w:p w14:paraId="74FEF932" w14:textId="77777777" w:rsidR="00CC0F6A" w:rsidRDefault="00CC0F6A" w:rsidP="00905BF5"/>
    <w:p w14:paraId="3C6DCF77" w14:textId="77777777" w:rsidR="00957875" w:rsidRDefault="00957875" w:rsidP="00957875"/>
    <w:p w14:paraId="5BBCDE2C" w14:textId="77777777" w:rsidR="00957875" w:rsidRDefault="00957875" w:rsidP="00957875">
      <w:pPr>
        <w:sectPr w:rsidR="00957875" w:rsidSect="00645A39">
          <w:pgSz w:w="11906" w:h="16838" w:code="9"/>
          <w:pgMar w:top="1134" w:right="851" w:bottom="567" w:left="851" w:header="567" w:footer="567" w:gutter="0"/>
          <w:cols w:space="708"/>
          <w:titlePg/>
          <w:docGrid w:linePitch="360"/>
        </w:sectPr>
      </w:pPr>
    </w:p>
    <w:p w14:paraId="65A60247" w14:textId="77777777" w:rsidR="00957875" w:rsidRDefault="00957875" w:rsidP="005E7D2F">
      <w:pPr>
        <w:pStyle w:val="Titre3"/>
      </w:pPr>
      <w:bookmarkStart w:id="45" w:name="_Toc135732446"/>
      <w:r>
        <w:lastRenderedPageBreak/>
        <w:t>Description des différences avec l’environnement de production</w:t>
      </w:r>
      <w:bookmarkEnd w:id="45"/>
    </w:p>
    <w:p w14:paraId="6D9349D9"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4684EFA9" w14:textId="5927D8C3"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74EAFA89" w14:textId="77777777" w:rsidR="00AA1EA9" w:rsidRPr="00AA1EA9" w:rsidRDefault="00AA1EA9" w:rsidP="00AA1EA9">
      <w:pPr>
        <w:jc w:val="both"/>
        <w:rPr>
          <w:rFonts w:cstheme="minorHAnsi"/>
          <w:i/>
          <w:color w:val="8F8F8F" w:themeColor="background2" w:themeShade="BF"/>
        </w:rPr>
      </w:pPr>
      <w:r>
        <w:rPr>
          <w:rFonts w:cstheme="minorHAnsi"/>
          <w:i/>
          <w:color w:val="8F8F8F" w:themeColor="background2" w:themeShade="BF"/>
        </w:rPr>
        <w:t>Une description en couche avec ces paragraphes associés peut également être utilisé ici en reprenant un paragraphe COUCHE+COMPOSANT du chapitre lié à la production</w:t>
      </w:r>
    </w:p>
    <w:p w14:paraId="3D609871" w14:textId="77777777" w:rsidR="00AA1EA9" w:rsidRDefault="00AA1EA9" w:rsidP="00AA1EA9"/>
    <w:p w14:paraId="67AF8037" w14:textId="77777777" w:rsidR="00957875" w:rsidRDefault="00957875" w:rsidP="00957875">
      <w:pPr>
        <w:spacing w:after="160" w:line="259" w:lineRule="auto"/>
        <w:sectPr w:rsidR="00957875" w:rsidSect="00645A39">
          <w:pgSz w:w="11906" w:h="16838" w:code="9"/>
          <w:pgMar w:top="1134" w:right="851" w:bottom="567" w:left="851" w:header="567" w:footer="567" w:gutter="0"/>
          <w:cols w:space="708"/>
          <w:titlePg/>
          <w:docGrid w:linePitch="360"/>
        </w:sectPr>
      </w:pPr>
    </w:p>
    <w:p w14:paraId="799A871A" w14:textId="77777777" w:rsidR="00F1649F" w:rsidRDefault="00F1649F" w:rsidP="00957875"/>
    <w:p w14:paraId="383DF0A6" w14:textId="77777777" w:rsidR="00972AD7" w:rsidRPr="00972AD7" w:rsidRDefault="00972AD7" w:rsidP="00B713F9">
      <w:pPr>
        <w:pStyle w:val="Titre2"/>
      </w:pPr>
      <w:bookmarkStart w:id="46" w:name="_Toc135732447"/>
      <w:r>
        <w:t>Environnement de formation</w:t>
      </w:r>
      <w:bookmarkEnd w:id="46"/>
    </w:p>
    <w:p w14:paraId="3B45E20D" w14:textId="77777777" w:rsidR="00084DB8" w:rsidRPr="00737272" w:rsidRDefault="00084DB8" w:rsidP="00084DB8">
      <w:pPr>
        <w:jc w:val="both"/>
        <w:rPr>
          <w:rFonts w:cstheme="minorHAnsi"/>
          <w:b/>
          <w:i/>
          <w:color w:val="C00000"/>
        </w:rPr>
      </w:pPr>
      <w:r w:rsidRPr="00737272">
        <w:rPr>
          <w:rFonts w:cstheme="minorHAnsi"/>
          <w:b/>
          <w:i/>
          <w:color w:val="C00000"/>
        </w:rPr>
        <w:t>L’objectif n’est pas de reprendre la description exhaustive comme celle faite pour l’environnement de production mais de mettre en évidence les différences par rapport à la production.</w:t>
      </w:r>
    </w:p>
    <w:p w14:paraId="02FDED16" w14:textId="77777777" w:rsidR="00084DB8" w:rsidRDefault="00084DB8" w:rsidP="00084DB8"/>
    <w:p w14:paraId="627D08BB" w14:textId="77777777" w:rsidR="00084DB8" w:rsidRDefault="00084DB8" w:rsidP="005E7D2F">
      <w:pPr>
        <w:pStyle w:val="Titre3"/>
      </w:pPr>
      <w:bookmarkStart w:id="47" w:name="_Toc135732448"/>
      <w:r>
        <w:t>Cartographie technique</w:t>
      </w:r>
      <w:bookmarkEnd w:id="47"/>
    </w:p>
    <w:p w14:paraId="71C4E06C" w14:textId="77777777" w:rsidR="00084DB8" w:rsidRPr="00DE4C5B" w:rsidRDefault="00084DB8" w:rsidP="00084DB8">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la c</w:t>
      </w:r>
      <w:r w:rsidR="00533E3E">
        <w:rPr>
          <w:rFonts w:cstheme="minorHAnsi"/>
          <w:b/>
          <w:i/>
          <w:color w:val="8F8F8F" w:themeColor="background2" w:themeShade="BF"/>
          <w:u w:val="single"/>
        </w:rPr>
        <w:t>ellule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28E2950F" w14:textId="77777777" w:rsidR="00084DB8" w:rsidRDefault="00084DB8" w:rsidP="00084DB8">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177D23D0" w14:textId="4815C861" w:rsidR="00084DB8" w:rsidRDefault="00084DB8" w:rsidP="00084DB8"/>
    <w:p w14:paraId="06B50F21" w14:textId="3AA5325D" w:rsidR="00823A8A" w:rsidRDefault="00223036" w:rsidP="00823A8A">
      <w:pPr>
        <w:jc w:val="center"/>
      </w:pPr>
      <w:r>
        <w:rPr>
          <w:noProof/>
          <w:lang w:eastAsia="fr-FR"/>
        </w:rPr>
        <w:lastRenderedPageBreak/>
        <w:drawing>
          <wp:inline distT="0" distB="0" distL="0" distR="0" wp14:anchorId="6E89E396" wp14:editId="257830A9">
            <wp:extent cx="4788000" cy="57809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ODELE__ARCHITECTURE_APHP__A4_1DC-1.0.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568A6D5C" w14:textId="77777777" w:rsidR="00823A8A" w:rsidRDefault="00823A8A" w:rsidP="00823A8A">
      <w:pPr>
        <w:jc w:val="center"/>
      </w:pPr>
    </w:p>
    <w:p w14:paraId="36D3A15A" w14:textId="635700CB" w:rsidR="00CC0F6A" w:rsidRPr="00F56C3A" w:rsidRDefault="00CC0F6A" w:rsidP="00CC0F6A">
      <w:pPr>
        <w:pStyle w:val="Lgende"/>
        <w:jc w:val="right"/>
        <w:rPr>
          <w:sz w:val="16"/>
        </w:rPr>
      </w:pPr>
      <w:bookmarkStart w:id="48" w:name="_Toc135656854"/>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4</w:t>
      </w:r>
      <w:r w:rsidRPr="00F56C3A">
        <w:rPr>
          <w:sz w:val="16"/>
        </w:rPr>
        <w:fldChar w:fldCharType="end"/>
      </w:r>
      <w:r w:rsidRPr="00F56C3A">
        <w:rPr>
          <w:sz w:val="16"/>
        </w:rPr>
        <w:t xml:space="preserve"> - Architecture technique de </w:t>
      </w:r>
      <w:r>
        <w:rPr>
          <w:sz w:val="16"/>
        </w:rPr>
        <w:t>formation</w:t>
      </w:r>
      <w:bookmarkEnd w:id="48"/>
    </w:p>
    <w:p w14:paraId="6FE1DBC6" w14:textId="77777777" w:rsidR="00CC0F6A" w:rsidRDefault="00CC0F6A" w:rsidP="00084DB8"/>
    <w:p w14:paraId="422D6917" w14:textId="77777777" w:rsidR="00823A8A" w:rsidRDefault="00823A8A" w:rsidP="00084DB8">
      <w:pPr>
        <w:sectPr w:rsidR="00823A8A" w:rsidSect="00645A39">
          <w:pgSz w:w="11906" w:h="16838" w:code="9"/>
          <w:pgMar w:top="1134" w:right="851" w:bottom="567" w:left="851" w:header="567" w:footer="567" w:gutter="0"/>
          <w:cols w:space="708"/>
          <w:titlePg/>
          <w:docGrid w:linePitch="360"/>
        </w:sectPr>
      </w:pPr>
    </w:p>
    <w:p w14:paraId="79CD6C7F" w14:textId="77777777" w:rsidR="00823A8A" w:rsidRDefault="00823A8A" w:rsidP="005E7D2F">
      <w:pPr>
        <w:pStyle w:val="Titre3"/>
      </w:pPr>
      <w:bookmarkStart w:id="49" w:name="_Toc135732449"/>
      <w:r>
        <w:lastRenderedPageBreak/>
        <w:t>Description des différences avec l’environnement de production</w:t>
      </w:r>
      <w:bookmarkEnd w:id="49"/>
    </w:p>
    <w:p w14:paraId="7345AD2A"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53110F41" w14:textId="4725CA08"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50831923" w14:textId="77777777" w:rsidR="00AA1EA9" w:rsidRPr="00AA1EA9" w:rsidRDefault="00AA1EA9" w:rsidP="00AA1EA9">
      <w:pPr>
        <w:jc w:val="both"/>
        <w:rPr>
          <w:rFonts w:cstheme="minorHAnsi"/>
          <w:i/>
          <w:color w:val="8F8F8F" w:themeColor="background2" w:themeShade="BF"/>
        </w:rPr>
      </w:pPr>
      <w:r>
        <w:rPr>
          <w:rFonts w:cstheme="minorHAnsi"/>
          <w:i/>
          <w:color w:val="8F8F8F" w:themeColor="background2" w:themeShade="BF"/>
        </w:rPr>
        <w:t>Une description en couche avec ces paragraphes associés peut également être utilisé ici en reprenant un paragraphe COUCHE+COMPOSANT du chapitre lié à la production</w:t>
      </w:r>
    </w:p>
    <w:p w14:paraId="50683C77" w14:textId="77777777" w:rsidR="00AA1EA9" w:rsidRDefault="00AA1EA9" w:rsidP="00AA1EA9"/>
    <w:p w14:paraId="1503FA04" w14:textId="77777777" w:rsidR="00823A8A" w:rsidRDefault="00823A8A" w:rsidP="00823A8A">
      <w:pPr>
        <w:spacing w:after="160" w:line="259" w:lineRule="auto"/>
      </w:pPr>
    </w:p>
    <w:p w14:paraId="40C63085" w14:textId="77777777" w:rsidR="00823A8A" w:rsidRDefault="00823A8A" w:rsidP="00823A8A">
      <w:pPr>
        <w:spacing w:after="160" w:line="259" w:lineRule="auto"/>
        <w:sectPr w:rsidR="00823A8A" w:rsidSect="00645A39">
          <w:pgSz w:w="11906" w:h="16838" w:code="9"/>
          <w:pgMar w:top="1134" w:right="851" w:bottom="567" w:left="851" w:header="567" w:footer="567" w:gutter="0"/>
          <w:cols w:space="708"/>
          <w:titlePg/>
          <w:docGrid w:linePitch="360"/>
        </w:sectPr>
      </w:pPr>
    </w:p>
    <w:p w14:paraId="2EC99857" w14:textId="77777777" w:rsidR="00972AD7" w:rsidRDefault="00972AD7" w:rsidP="003D6CA2"/>
    <w:p w14:paraId="06E6208B" w14:textId="77777777" w:rsidR="00972AD7" w:rsidRDefault="00972AD7" w:rsidP="00B713F9">
      <w:pPr>
        <w:pStyle w:val="Titre2"/>
      </w:pPr>
      <w:bookmarkStart w:id="50" w:name="_Toc135732450"/>
      <w:r>
        <w:t>Autres environnements</w:t>
      </w:r>
      <w:bookmarkEnd w:id="50"/>
    </w:p>
    <w:p w14:paraId="457B2D4B" w14:textId="77777777" w:rsidR="0051601D" w:rsidRPr="00737272" w:rsidRDefault="00084DB8" w:rsidP="00084DB8">
      <w:pPr>
        <w:jc w:val="both"/>
        <w:rPr>
          <w:rFonts w:cstheme="minorHAnsi"/>
          <w:b/>
          <w:i/>
          <w:color w:val="C00000"/>
        </w:rPr>
      </w:pPr>
      <w:r w:rsidRPr="00737272">
        <w:rPr>
          <w:rFonts w:cstheme="minorHAnsi"/>
          <w:b/>
          <w:i/>
          <w:color w:val="C00000"/>
        </w:rPr>
        <w:t>L’objectif n’est pas de reprendre la description exhaustive comme celle faite pour l’environnement de production mais de mettre en évidence les différences par rapport à la production.</w:t>
      </w:r>
      <w:r w:rsidR="0051601D" w:rsidRPr="00737272">
        <w:rPr>
          <w:rFonts w:cstheme="minorHAnsi"/>
          <w:b/>
          <w:i/>
          <w:color w:val="C00000"/>
        </w:rPr>
        <w:t xml:space="preserve"> </w:t>
      </w:r>
    </w:p>
    <w:p w14:paraId="218563F3" w14:textId="77777777" w:rsidR="00084DB8" w:rsidRDefault="00084DB8" w:rsidP="00084DB8"/>
    <w:p w14:paraId="1558229E" w14:textId="77777777" w:rsidR="00084DB8" w:rsidRDefault="00084DB8" w:rsidP="005E7D2F">
      <w:pPr>
        <w:pStyle w:val="Titre3"/>
      </w:pPr>
      <w:bookmarkStart w:id="51" w:name="_Toc135732451"/>
      <w:r>
        <w:t>Cartographie technique</w:t>
      </w:r>
      <w:bookmarkEnd w:id="51"/>
    </w:p>
    <w:p w14:paraId="7134C9DB" w14:textId="77777777" w:rsidR="00084DB8" w:rsidRPr="00DE4C5B" w:rsidRDefault="00084DB8" w:rsidP="00084DB8">
      <w:pPr>
        <w:jc w:val="both"/>
        <w:rPr>
          <w:rFonts w:cstheme="minorHAnsi"/>
          <w:b/>
          <w:i/>
          <w:color w:val="8F8F8F" w:themeColor="background2" w:themeShade="BF"/>
          <w:u w:val="single"/>
        </w:rPr>
      </w:pPr>
      <w:r w:rsidRPr="00DE4C5B">
        <w:rPr>
          <w:rFonts w:cstheme="minorHAnsi"/>
          <w:b/>
          <w:i/>
          <w:color w:val="8F8F8F" w:themeColor="background2" w:themeShade="BF"/>
          <w:u w:val="single"/>
        </w:rPr>
        <w:t>La schématisation de l’architecture technique sous forme d’une cartographie technique est réalisée par la cellul</w:t>
      </w:r>
      <w:r w:rsidR="00533E3E">
        <w:rPr>
          <w:rFonts w:cstheme="minorHAnsi"/>
          <w:b/>
          <w:i/>
          <w:color w:val="8F8F8F" w:themeColor="background2" w:themeShade="BF"/>
          <w:u w:val="single"/>
        </w:rPr>
        <w:t>e Architecture de la DSN</w:t>
      </w:r>
      <w:r w:rsidRPr="00DE4C5B">
        <w:rPr>
          <w:rFonts w:cstheme="minorHAnsi"/>
          <w:b/>
          <w:i/>
          <w:color w:val="8F8F8F" w:themeColor="background2" w:themeShade="BF"/>
          <w:u w:val="single"/>
        </w:rPr>
        <w:t xml:space="preserve"> de l’AP-HP, à partir de tous les éléments collectés et de tous les choix effectués lors de la phase de conception du projet.</w:t>
      </w:r>
    </w:p>
    <w:p w14:paraId="1130DB2F" w14:textId="77777777" w:rsidR="00084DB8" w:rsidRDefault="00084DB8" w:rsidP="00084DB8">
      <w:pPr>
        <w:rPr>
          <w:rFonts w:cstheme="minorHAnsi"/>
          <w:i/>
          <w:color w:val="8F8F8F" w:themeColor="background2" w:themeShade="BF"/>
        </w:rPr>
      </w:pPr>
      <w:r>
        <w:rPr>
          <w:rFonts w:cstheme="minorHAnsi"/>
          <w:i/>
          <w:color w:val="8F8F8F" w:themeColor="background2" w:themeShade="BF"/>
        </w:rPr>
        <w:t>L’objectif est de contextualiser cette représentation cartographique à l’environnement AP-HP et de conserver les conventions de représentations (format Visio).</w:t>
      </w:r>
    </w:p>
    <w:p w14:paraId="59A59871" w14:textId="77777777" w:rsidR="00823A8A" w:rsidRDefault="00823A8A" w:rsidP="00223036"/>
    <w:p w14:paraId="7CF57BD4" w14:textId="1F162C87" w:rsidR="00823A8A" w:rsidRDefault="00223036" w:rsidP="00823A8A">
      <w:pPr>
        <w:pStyle w:val="Lgende"/>
        <w:jc w:val="center"/>
        <w:rPr>
          <w:sz w:val="16"/>
        </w:rPr>
      </w:pPr>
      <w:r>
        <w:rPr>
          <w:noProof/>
          <w:sz w:val="16"/>
          <w:lang w:eastAsia="fr-FR"/>
        </w:rPr>
        <w:lastRenderedPageBreak/>
        <w:drawing>
          <wp:inline distT="0" distB="0" distL="0" distR="0" wp14:anchorId="30B706C5" wp14:editId="06F66A03">
            <wp:extent cx="4788000" cy="57809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MODELE__ARCHITECTURE_APHP__A4_1DC-1.0.7.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88000" cy="5780900"/>
                    </a:xfrm>
                    <a:prstGeom prst="rect">
                      <a:avLst/>
                    </a:prstGeom>
                  </pic:spPr>
                </pic:pic>
              </a:graphicData>
            </a:graphic>
          </wp:inline>
        </w:drawing>
      </w:r>
    </w:p>
    <w:p w14:paraId="58784A45" w14:textId="1B493A41" w:rsidR="00CC0F6A" w:rsidRPr="00F56C3A" w:rsidRDefault="00CC0F6A" w:rsidP="00CC0F6A">
      <w:pPr>
        <w:pStyle w:val="Lgende"/>
        <w:jc w:val="right"/>
        <w:rPr>
          <w:sz w:val="16"/>
        </w:rPr>
      </w:pPr>
      <w:bookmarkStart w:id="52" w:name="_Toc135656855"/>
      <w:r w:rsidRPr="00F56C3A">
        <w:rPr>
          <w:sz w:val="16"/>
        </w:rPr>
        <w:t xml:space="preserve">Figure </w:t>
      </w:r>
      <w:r w:rsidRPr="00F56C3A">
        <w:rPr>
          <w:sz w:val="16"/>
        </w:rPr>
        <w:fldChar w:fldCharType="begin"/>
      </w:r>
      <w:r w:rsidRPr="00F56C3A">
        <w:rPr>
          <w:sz w:val="16"/>
        </w:rPr>
        <w:instrText xml:space="preserve"> SEQ Figure \* ARABIC </w:instrText>
      </w:r>
      <w:r w:rsidRPr="00F56C3A">
        <w:rPr>
          <w:sz w:val="16"/>
        </w:rPr>
        <w:fldChar w:fldCharType="separate"/>
      </w:r>
      <w:r w:rsidR="008E6FAD">
        <w:rPr>
          <w:noProof/>
          <w:sz w:val="16"/>
        </w:rPr>
        <w:t>5</w:t>
      </w:r>
      <w:r w:rsidRPr="00F56C3A">
        <w:rPr>
          <w:sz w:val="16"/>
        </w:rPr>
        <w:fldChar w:fldCharType="end"/>
      </w:r>
      <w:r w:rsidRPr="00F56C3A">
        <w:rPr>
          <w:sz w:val="16"/>
        </w:rPr>
        <w:t xml:space="preserve"> - Architecture technique de </w:t>
      </w:r>
      <w:r>
        <w:rPr>
          <w:sz w:val="16"/>
        </w:rPr>
        <w:t>autre environnement</w:t>
      </w:r>
      <w:bookmarkEnd w:id="52"/>
    </w:p>
    <w:p w14:paraId="19C61528" w14:textId="77777777" w:rsidR="00CC0F6A" w:rsidRDefault="00CC0F6A" w:rsidP="00084DB8"/>
    <w:p w14:paraId="17727798" w14:textId="77777777" w:rsidR="00823A8A" w:rsidRDefault="00823A8A" w:rsidP="00084DB8">
      <w:pPr>
        <w:sectPr w:rsidR="00823A8A" w:rsidSect="00645A39">
          <w:pgSz w:w="11906" w:h="16838" w:code="9"/>
          <w:pgMar w:top="1134" w:right="851" w:bottom="567" w:left="851" w:header="567" w:footer="567" w:gutter="0"/>
          <w:cols w:space="708"/>
          <w:titlePg/>
          <w:docGrid w:linePitch="360"/>
        </w:sectPr>
      </w:pPr>
    </w:p>
    <w:p w14:paraId="780A594D" w14:textId="77777777" w:rsidR="00823A8A" w:rsidRDefault="00823A8A" w:rsidP="005E7D2F">
      <w:pPr>
        <w:pStyle w:val="Titre3"/>
      </w:pPr>
      <w:bookmarkStart w:id="53" w:name="_Toc135732452"/>
      <w:r>
        <w:lastRenderedPageBreak/>
        <w:t>Description des différences avec l’environnement de production</w:t>
      </w:r>
      <w:bookmarkEnd w:id="53"/>
    </w:p>
    <w:p w14:paraId="49E47886" w14:textId="77777777"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Indiquer l’ensemble des différences dans l’architecture techniques.</w:t>
      </w:r>
    </w:p>
    <w:p w14:paraId="5CF0779B" w14:textId="707B4BD5" w:rsidR="00AA1EA9" w:rsidRDefault="00AA1EA9" w:rsidP="00AA1EA9">
      <w:pPr>
        <w:jc w:val="both"/>
        <w:rPr>
          <w:rFonts w:cstheme="minorHAnsi"/>
          <w:i/>
          <w:color w:val="8F8F8F" w:themeColor="background2" w:themeShade="BF"/>
        </w:rPr>
      </w:pPr>
      <w:r w:rsidRPr="00AA1EA9">
        <w:rPr>
          <w:rFonts w:cstheme="minorHAnsi"/>
          <w:i/>
          <w:color w:val="8F8F8F" w:themeColor="background2" w:themeShade="BF"/>
        </w:rPr>
        <w:t>Si l’agencement et/ou le regroupement</w:t>
      </w:r>
      <w:r>
        <w:rPr>
          <w:rFonts w:cstheme="minorHAnsi"/>
          <w:i/>
          <w:color w:val="8F8F8F" w:themeColor="background2" w:themeShade="BF"/>
        </w:rPr>
        <w:t xml:space="preserve">, </w:t>
      </w:r>
      <w:r w:rsidR="0067624F">
        <w:rPr>
          <w:rFonts w:cstheme="minorHAnsi"/>
          <w:i/>
          <w:color w:val="8F8F8F" w:themeColor="background2" w:themeShade="BF"/>
        </w:rPr>
        <w:t>le positionnement</w:t>
      </w:r>
      <w:r w:rsidRPr="00AA1EA9">
        <w:rPr>
          <w:rFonts w:cstheme="minorHAnsi"/>
          <w:i/>
          <w:color w:val="8F8F8F" w:themeColor="background2" w:themeShade="BF"/>
        </w:rPr>
        <w:t xml:space="preserve"> de</w:t>
      </w:r>
      <w:r>
        <w:rPr>
          <w:rFonts w:cstheme="minorHAnsi"/>
          <w:i/>
          <w:color w:val="8F8F8F" w:themeColor="background2" w:themeShade="BF"/>
        </w:rPr>
        <w:t>s</w:t>
      </w:r>
      <w:r w:rsidRPr="00AA1EA9">
        <w:rPr>
          <w:rFonts w:cstheme="minorHAnsi"/>
          <w:i/>
          <w:color w:val="8F8F8F" w:themeColor="background2" w:themeShade="BF"/>
        </w:rPr>
        <w:t xml:space="preserve"> composant </w:t>
      </w:r>
      <w:r>
        <w:rPr>
          <w:rFonts w:cstheme="minorHAnsi"/>
          <w:i/>
          <w:color w:val="8F8F8F" w:themeColor="background2" w:themeShade="BF"/>
        </w:rPr>
        <w:t xml:space="preserve">dans l’environnement décrit </w:t>
      </w:r>
      <w:r w:rsidRPr="00AA1EA9">
        <w:rPr>
          <w:rFonts w:cstheme="minorHAnsi"/>
          <w:i/>
          <w:color w:val="8F8F8F" w:themeColor="background2" w:themeShade="BF"/>
        </w:rPr>
        <w:t>ne sont pas les mêmes, ces informations sont à décrire dans ce chapitre.</w:t>
      </w:r>
    </w:p>
    <w:p w14:paraId="102967BA" w14:textId="77777777" w:rsidR="00AA1EA9" w:rsidRPr="00AA1EA9" w:rsidRDefault="00AA1EA9" w:rsidP="00AA1EA9">
      <w:pPr>
        <w:jc w:val="both"/>
        <w:rPr>
          <w:rFonts w:cstheme="minorHAnsi"/>
          <w:i/>
          <w:color w:val="8F8F8F" w:themeColor="background2" w:themeShade="BF"/>
        </w:rPr>
      </w:pPr>
      <w:r>
        <w:rPr>
          <w:rFonts w:cstheme="minorHAnsi"/>
          <w:i/>
          <w:color w:val="8F8F8F" w:themeColor="background2" w:themeShade="BF"/>
        </w:rPr>
        <w:t>Une description en couche avec ces paragraphes associés peut également être utilisé ici en reprenant un paragraphe COUCHE+COMPOSANT du chapitre lié à la production</w:t>
      </w:r>
    </w:p>
    <w:p w14:paraId="1F7D0C0F" w14:textId="77777777" w:rsidR="00AA1EA9" w:rsidRDefault="00AA1EA9" w:rsidP="00AA1EA9"/>
    <w:p w14:paraId="63B8C2CC" w14:textId="77777777" w:rsidR="00823A8A" w:rsidRDefault="00823A8A" w:rsidP="00823A8A">
      <w:pPr>
        <w:spacing w:after="160" w:line="259" w:lineRule="auto"/>
      </w:pPr>
    </w:p>
    <w:p w14:paraId="0B8950DD" w14:textId="77777777" w:rsidR="00823A8A" w:rsidRDefault="00823A8A" w:rsidP="00823A8A">
      <w:pPr>
        <w:spacing w:after="160" w:line="259" w:lineRule="auto"/>
        <w:sectPr w:rsidR="00823A8A" w:rsidSect="00645A39">
          <w:pgSz w:w="11906" w:h="16838" w:code="9"/>
          <w:pgMar w:top="1134" w:right="851" w:bottom="567" w:left="851" w:header="567" w:footer="567" w:gutter="0"/>
          <w:cols w:space="708"/>
          <w:titlePg/>
          <w:docGrid w:linePitch="360"/>
        </w:sectPr>
      </w:pPr>
    </w:p>
    <w:p w14:paraId="76B29669" w14:textId="77777777" w:rsidR="00FF1D5D" w:rsidRDefault="00FF1D5D" w:rsidP="00B713F9">
      <w:pPr>
        <w:pStyle w:val="Titre2"/>
      </w:pPr>
      <w:bookmarkStart w:id="54" w:name="_Toc135732453"/>
      <w:r>
        <w:lastRenderedPageBreak/>
        <w:t>Réseau</w:t>
      </w:r>
      <w:bookmarkEnd w:id="54"/>
    </w:p>
    <w:p w14:paraId="3C4131A8" w14:textId="5A6EE666" w:rsidR="00FF1D5D" w:rsidRDefault="00FF1D5D" w:rsidP="005E7D2F">
      <w:pPr>
        <w:pStyle w:val="Titre3"/>
      </w:pPr>
      <w:bookmarkStart w:id="55" w:name="_Toc135732454"/>
      <w:r w:rsidRPr="00FC0258">
        <w:t>Synthèse des nouveaux composants nécessaires</w:t>
      </w:r>
      <w:bookmarkEnd w:id="55"/>
    </w:p>
    <w:tbl>
      <w:tblPr>
        <w:tblW w:w="10195" w:type="dxa"/>
        <w:tblLayout w:type="fixed"/>
        <w:tblCellMar>
          <w:left w:w="10" w:type="dxa"/>
          <w:right w:w="10" w:type="dxa"/>
        </w:tblCellMar>
        <w:tblLook w:val="0600" w:firstRow="0" w:lastRow="0" w:firstColumn="0" w:lastColumn="0" w:noHBand="1" w:noVBand="1"/>
      </w:tblPr>
      <w:tblGrid>
        <w:gridCol w:w="2931"/>
        <w:gridCol w:w="7264"/>
      </w:tblGrid>
      <w:tr w:rsidR="00970DAB" w:rsidRPr="002A01DF" w14:paraId="531BE234" w14:textId="77777777" w:rsidTr="00D3536C">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E3310D0" w14:textId="77777777" w:rsidR="00970DAB" w:rsidRPr="00970DAB" w:rsidRDefault="00970DAB" w:rsidP="00970DAB">
            <w:pPr>
              <w:spacing w:line="180" w:lineRule="exact"/>
              <w:jc w:val="center"/>
              <w:rPr>
                <w:b/>
                <w:color w:val="FFFFFF" w:themeColor="background1"/>
              </w:rPr>
            </w:pPr>
            <w:r w:rsidRPr="00970DAB">
              <w:rPr>
                <w:b/>
                <w:color w:val="FFFFFF" w:themeColor="background1"/>
              </w:rPr>
              <w:t>ARCHITECTURE RESEAU</w:t>
            </w:r>
          </w:p>
          <w:p w14:paraId="2580A3E2" w14:textId="1818E97C" w:rsidR="00970DAB" w:rsidRPr="002A01DF" w:rsidRDefault="00970DAB" w:rsidP="00970DAB">
            <w:pPr>
              <w:pStyle w:val="Standard"/>
              <w:spacing w:line="180" w:lineRule="exact"/>
              <w:jc w:val="center"/>
              <w:rPr>
                <w:b/>
                <w:bCs/>
                <w:color w:val="FFFFFF"/>
                <w:sz w:val="18"/>
              </w:rPr>
            </w:pPr>
            <w:r w:rsidRPr="00970DAB">
              <w:rPr>
                <w:b/>
                <w:color w:val="FFFFFF" w:themeColor="background1"/>
                <w:sz w:val="16"/>
              </w:rPr>
              <w:t>HISTORIQUE</w:t>
            </w:r>
          </w:p>
        </w:tc>
      </w:tr>
      <w:tr w:rsidR="00970DAB" w14:paraId="44E001C9" w14:textId="77777777" w:rsidTr="00970DAB">
        <w:trPr>
          <w:trHeight w:val="1020"/>
        </w:trPr>
        <w:tc>
          <w:tcPr>
            <w:tcW w:w="2931"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014D5135" w14:textId="77777777" w:rsidR="00970DAB" w:rsidRPr="00830EAD" w:rsidRDefault="00970DAB" w:rsidP="00970DAB">
            <w:pPr>
              <w:spacing w:before="20" w:line="180" w:lineRule="exact"/>
              <w:jc w:val="right"/>
              <w:rPr>
                <w:b/>
                <w:color w:val="FFFFFF" w:themeColor="background1"/>
                <w:sz w:val="18"/>
              </w:rPr>
            </w:pPr>
            <w:r w:rsidRPr="00830EAD">
              <w:rPr>
                <w:b/>
                <w:color w:val="FFFFFF" w:themeColor="background1"/>
                <w:sz w:val="18"/>
              </w:rPr>
              <w:t>VRF</w:t>
            </w:r>
          </w:p>
          <w:p w14:paraId="6FC1BB35" w14:textId="0E311D6C" w:rsidR="00970DAB" w:rsidRPr="00970DAB" w:rsidRDefault="00970DAB" w:rsidP="00970DAB">
            <w:pPr>
              <w:pStyle w:val="Standard"/>
              <w:spacing w:before="20" w:line="180" w:lineRule="exact"/>
              <w:jc w:val="right"/>
              <w:rPr>
                <w:b/>
                <w:bCs/>
                <w:smallCaps/>
                <w:color w:val="FFFFFF"/>
                <w:sz w:val="18"/>
              </w:rPr>
            </w:pPr>
            <w:r w:rsidRPr="00830EAD">
              <w:rPr>
                <w:b/>
                <w:color w:val="FFFFFF" w:themeColor="background1"/>
                <w:sz w:val="14"/>
              </w:rPr>
              <w:t>VIRTUAL ROUTING FORWARDING</w:t>
            </w:r>
          </w:p>
        </w:tc>
        <w:tc>
          <w:tcPr>
            <w:tcW w:w="7264"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F1933AB" w14:textId="11DE73F2" w:rsidR="00970DAB" w:rsidRPr="00970DAB" w:rsidRDefault="00970DAB" w:rsidP="00970DAB">
            <w:pPr>
              <w:jc w:val="both"/>
              <w:rPr>
                <w:smallCaps/>
              </w:rPr>
            </w:pPr>
            <w:r w:rsidRPr="00970DAB">
              <w:rPr>
                <w:rFonts w:cstheme="minorHAnsi"/>
                <w:i/>
                <w:smallCaps/>
                <w:color w:val="8F8F8F" w:themeColor="background2" w:themeShade="BF"/>
                <w:sz w:val="18"/>
              </w:rPr>
              <w:t>L’objectif est de décrire les nouvelles VRF à mettre en œuvre</w:t>
            </w:r>
            <w:r w:rsidR="00771418">
              <w:rPr>
                <w:rFonts w:cstheme="minorHAnsi"/>
                <w:i/>
                <w:smallCaps/>
                <w:color w:val="8F8F8F" w:themeColor="background2" w:themeShade="BF"/>
                <w:sz w:val="18"/>
              </w:rPr>
              <w:t xml:space="preserve">, spécifiquement pour la solution décrite dans ce DAT, </w:t>
            </w:r>
            <w:r w:rsidRPr="00970DAB">
              <w:rPr>
                <w:rFonts w:cstheme="minorHAnsi"/>
                <w:i/>
                <w:smallCaps/>
                <w:color w:val="8F8F8F" w:themeColor="background2" w:themeShade="BF"/>
                <w:sz w:val="18"/>
              </w:rPr>
              <w:t>si le besoin est identifié.</w:t>
            </w:r>
          </w:p>
        </w:tc>
      </w:tr>
      <w:tr w:rsidR="00970DAB" w14:paraId="5B0A60B7" w14:textId="77777777" w:rsidTr="00970DAB">
        <w:trPr>
          <w:trHeight w:val="1020"/>
        </w:trPr>
        <w:tc>
          <w:tcPr>
            <w:tcW w:w="293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0B14D9D" w14:textId="2BC31373" w:rsidR="00970DAB" w:rsidRPr="00830EAD" w:rsidRDefault="00830EAD" w:rsidP="00830EAD">
            <w:pPr>
              <w:spacing w:before="20" w:line="180" w:lineRule="exact"/>
              <w:jc w:val="right"/>
              <w:rPr>
                <w:b/>
                <w:color w:val="FFFFFF" w:themeColor="background1"/>
                <w:sz w:val="18"/>
              </w:rPr>
            </w:pPr>
            <w:r>
              <w:rPr>
                <w:b/>
                <w:color w:val="FFFFFF" w:themeColor="background1"/>
                <w:sz w:val="18"/>
              </w:rPr>
              <w:t>VLAN</w:t>
            </w:r>
          </w:p>
        </w:tc>
        <w:tc>
          <w:tcPr>
            <w:tcW w:w="7264"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E415297" w14:textId="53496F87" w:rsidR="00970DAB" w:rsidRPr="00970DAB" w:rsidRDefault="00970DAB" w:rsidP="00970DAB">
            <w:pPr>
              <w:jc w:val="both"/>
              <w:rPr>
                <w:smallCaps/>
                <w:sz w:val="18"/>
              </w:rPr>
            </w:pPr>
            <w:r w:rsidRPr="00970DAB">
              <w:rPr>
                <w:rFonts w:cstheme="minorHAnsi"/>
                <w:i/>
                <w:smallCaps/>
                <w:color w:val="8F8F8F" w:themeColor="background2" w:themeShade="BF"/>
                <w:sz w:val="18"/>
              </w:rPr>
              <w:t>L’objectif est de décrire les nouvelles catégories de VLAN à mettre en œuvre</w:t>
            </w:r>
            <w:r w:rsidR="00771418">
              <w:rPr>
                <w:rFonts w:cstheme="minorHAnsi"/>
                <w:i/>
                <w:smallCaps/>
                <w:color w:val="8F8F8F" w:themeColor="background2" w:themeShade="BF"/>
                <w:sz w:val="18"/>
              </w:rPr>
              <w:t>, spécifiquement pour la solution décrite dans ce DAT,</w:t>
            </w:r>
            <w:r w:rsidRPr="00970DAB">
              <w:rPr>
                <w:rFonts w:cstheme="minorHAnsi"/>
                <w:i/>
                <w:smallCaps/>
                <w:color w:val="8F8F8F" w:themeColor="background2" w:themeShade="BF"/>
                <w:sz w:val="18"/>
              </w:rPr>
              <w:t xml:space="preserve"> si le besoin est identifié.</w:t>
            </w:r>
          </w:p>
        </w:tc>
      </w:tr>
    </w:tbl>
    <w:p w14:paraId="48E22BE9" w14:textId="77777777" w:rsidR="00970DAB" w:rsidRDefault="00970DAB" w:rsidP="00970DAB"/>
    <w:tbl>
      <w:tblPr>
        <w:tblW w:w="10195" w:type="dxa"/>
        <w:tblLayout w:type="fixed"/>
        <w:tblCellMar>
          <w:left w:w="10" w:type="dxa"/>
          <w:right w:w="10" w:type="dxa"/>
        </w:tblCellMar>
        <w:tblLook w:val="0600" w:firstRow="0" w:lastRow="0" w:firstColumn="0" w:lastColumn="0" w:noHBand="1" w:noVBand="1"/>
      </w:tblPr>
      <w:tblGrid>
        <w:gridCol w:w="2931"/>
        <w:gridCol w:w="7264"/>
      </w:tblGrid>
      <w:tr w:rsidR="00970DAB" w:rsidRPr="002A01DF" w14:paraId="52F6CB1D" w14:textId="77777777" w:rsidTr="00D3536C">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06AFFE6" w14:textId="77777777" w:rsidR="00970DAB" w:rsidRPr="00970DAB" w:rsidRDefault="00970DAB" w:rsidP="00D3536C">
            <w:pPr>
              <w:spacing w:line="180" w:lineRule="exact"/>
              <w:jc w:val="center"/>
              <w:rPr>
                <w:b/>
                <w:color w:val="FFFFFF" w:themeColor="background1"/>
              </w:rPr>
            </w:pPr>
            <w:r w:rsidRPr="00970DAB">
              <w:rPr>
                <w:b/>
                <w:color w:val="FFFFFF" w:themeColor="background1"/>
              </w:rPr>
              <w:t>ARCHITECTURE RESEAU</w:t>
            </w:r>
          </w:p>
          <w:p w14:paraId="63E7E987" w14:textId="4F610232" w:rsidR="00970DAB" w:rsidRPr="002A01DF" w:rsidRDefault="00970DAB" w:rsidP="00D3536C">
            <w:pPr>
              <w:pStyle w:val="Standard"/>
              <w:spacing w:line="180" w:lineRule="exact"/>
              <w:jc w:val="center"/>
              <w:rPr>
                <w:b/>
                <w:bCs/>
                <w:color w:val="FFFFFF"/>
                <w:sz w:val="18"/>
              </w:rPr>
            </w:pPr>
            <w:r>
              <w:rPr>
                <w:b/>
                <w:color w:val="FFFFFF" w:themeColor="background1"/>
                <w:sz w:val="16"/>
              </w:rPr>
              <w:t>SDN ACI</w:t>
            </w:r>
          </w:p>
        </w:tc>
      </w:tr>
      <w:tr w:rsidR="00970DAB" w14:paraId="724D7D12" w14:textId="77777777" w:rsidTr="00D3536C">
        <w:trPr>
          <w:trHeight w:val="1020"/>
        </w:trPr>
        <w:tc>
          <w:tcPr>
            <w:tcW w:w="2931"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DA97C2C" w14:textId="26AF0125" w:rsidR="00970DAB" w:rsidRPr="00970DAB" w:rsidRDefault="00970DAB" w:rsidP="00970DAB">
            <w:pPr>
              <w:spacing w:before="20" w:line="180" w:lineRule="exact"/>
              <w:jc w:val="right"/>
              <w:rPr>
                <w:b/>
                <w:color w:val="FFFFFF" w:themeColor="background1"/>
              </w:rPr>
            </w:pPr>
            <w:r w:rsidRPr="00830EAD">
              <w:rPr>
                <w:b/>
                <w:color w:val="FFFFFF" w:themeColor="background1"/>
                <w:sz w:val="18"/>
              </w:rPr>
              <w:t>TENANTS</w:t>
            </w:r>
          </w:p>
        </w:tc>
        <w:tc>
          <w:tcPr>
            <w:tcW w:w="7264"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A0D7BA6" w14:textId="05255B34" w:rsidR="00970DAB" w:rsidRPr="00970DAB" w:rsidRDefault="00970DAB" w:rsidP="00D3536C">
            <w:pPr>
              <w:jc w:val="both"/>
              <w:rPr>
                <w:smallCaps/>
              </w:rPr>
            </w:pPr>
            <w:r w:rsidRPr="00970DAB">
              <w:rPr>
                <w:rFonts w:cstheme="minorHAnsi"/>
                <w:i/>
                <w:smallCaps/>
                <w:color w:val="8F8F8F" w:themeColor="background2" w:themeShade="BF"/>
                <w:sz w:val="18"/>
              </w:rPr>
              <w:t xml:space="preserve">L’objectif est de décrire les nouveaux tenants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r w:rsidR="00970DAB" w14:paraId="1AA78B27" w14:textId="77777777" w:rsidTr="00970DAB">
        <w:trPr>
          <w:trHeight w:val="1020"/>
        </w:trPr>
        <w:tc>
          <w:tcPr>
            <w:tcW w:w="293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68E2599" w14:textId="77777777" w:rsidR="00970DAB" w:rsidRPr="00830EAD" w:rsidRDefault="00970DAB" w:rsidP="00970DAB">
            <w:pPr>
              <w:spacing w:before="20" w:line="180" w:lineRule="exact"/>
              <w:jc w:val="right"/>
              <w:rPr>
                <w:b/>
                <w:color w:val="FFFFFF" w:themeColor="background1"/>
                <w:sz w:val="18"/>
              </w:rPr>
            </w:pPr>
            <w:r w:rsidRPr="00830EAD">
              <w:rPr>
                <w:b/>
                <w:color w:val="FFFFFF" w:themeColor="background1"/>
                <w:sz w:val="18"/>
              </w:rPr>
              <w:t>VRF</w:t>
            </w:r>
          </w:p>
          <w:p w14:paraId="7C0452C9" w14:textId="06452ACA" w:rsidR="00970DAB" w:rsidRPr="00970DAB" w:rsidRDefault="00970DAB" w:rsidP="00970DAB">
            <w:pPr>
              <w:pStyle w:val="Standard"/>
              <w:spacing w:before="20" w:line="180" w:lineRule="exact"/>
              <w:jc w:val="right"/>
              <w:rPr>
                <w:b/>
                <w:bCs/>
                <w:smallCaps/>
                <w:color w:val="FFFFFF"/>
                <w:sz w:val="18"/>
              </w:rPr>
            </w:pPr>
            <w:r w:rsidRPr="00830EAD">
              <w:rPr>
                <w:b/>
                <w:color w:val="FFFFFF" w:themeColor="background1"/>
                <w:sz w:val="14"/>
              </w:rPr>
              <w:t>VIRTUAL ROUTING FORWARDING</w:t>
            </w:r>
          </w:p>
        </w:tc>
        <w:tc>
          <w:tcPr>
            <w:tcW w:w="7264"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4CE8D105" w14:textId="7F7F23EC" w:rsidR="00970DAB" w:rsidRPr="00970DAB" w:rsidRDefault="00970DAB" w:rsidP="00D3536C">
            <w:pPr>
              <w:jc w:val="both"/>
              <w:rPr>
                <w:smallCaps/>
                <w:sz w:val="18"/>
              </w:rPr>
            </w:pPr>
            <w:r w:rsidRPr="00970DAB">
              <w:rPr>
                <w:rFonts w:cstheme="minorHAnsi"/>
                <w:i/>
                <w:smallCaps/>
                <w:color w:val="8F8F8F" w:themeColor="background2" w:themeShade="BF"/>
                <w:sz w:val="18"/>
              </w:rPr>
              <w:t xml:space="preserve">L’objectif est de décrire les nouvelles VRF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r w:rsidR="00970DAB" w14:paraId="409AC13B" w14:textId="77777777" w:rsidTr="00D3536C">
        <w:trPr>
          <w:trHeight w:val="1020"/>
        </w:trPr>
        <w:tc>
          <w:tcPr>
            <w:tcW w:w="293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4D94F004" w14:textId="77777777" w:rsidR="00970DAB" w:rsidRPr="00830EAD" w:rsidRDefault="00970DAB" w:rsidP="00D3536C">
            <w:pPr>
              <w:spacing w:before="20" w:line="180" w:lineRule="exact"/>
              <w:jc w:val="right"/>
              <w:rPr>
                <w:b/>
                <w:color w:val="FFFFFF" w:themeColor="background1"/>
                <w:sz w:val="18"/>
              </w:rPr>
            </w:pPr>
            <w:r w:rsidRPr="00830EAD">
              <w:rPr>
                <w:b/>
                <w:color w:val="FFFFFF" w:themeColor="background1"/>
                <w:sz w:val="18"/>
              </w:rPr>
              <w:t>EPG</w:t>
            </w:r>
          </w:p>
          <w:p w14:paraId="0FE89894" w14:textId="45B1B5B6" w:rsidR="00970DAB" w:rsidRPr="00970DAB" w:rsidRDefault="00970DAB" w:rsidP="00D3536C">
            <w:pPr>
              <w:spacing w:before="20" w:line="180" w:lineRule="exact"/>
              <w:jc w:val="right"/>
              <w:rPr>
                <w:b/>
                <w:color w:val="FFFFFF" w:themeColor="background1"/>
              </w:rPr>
            </w:pPr>
          </w:p>
        </w:tc>
        <w:tc>
          <w:tcPr>
            <w:tcW w:w="7264"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9320FF3" w14:textId="3BBBE9A5" w:rsidR="00970DAB" w:rsidRPr="00970DAB" w:rsidRDefault="00970DAB" w:rsidP="00D3536C">
            <w:pPr>
              <w:jc w:val="both"/>
              <w:rPr>
                <w:rFonts w:cstheme="minorHAnsi"/>
                <w:i/>
                <w:smallCaps/>
                <w:color w:val="8F8F8F" w:themeColor="background2" w:themeShade="BF"/>
                <w:sz w:val="18"/>
              </w:rPr>
            </w:pPr>
            <w:r w:rsidRPr="00970DAB">
              <w:rPr>
                <w:rFonts w:cstheme="minorHAnsi"/>
                <w:i/>
                <w:smallCaps/>
                <w:color w:val="8F8F8F" w:themeColor="background2" w:themeShade="BF"/>
                <w:sz w:val="18"/>
              </w:rPr>
              <w:t xml:space="preserve">L’objectif est de décrire les nouveaux EPG à mettre en œuvre dans la </w:t>
            </w:r>
            <w:proofErr w:type="spellStart"/>
            <w:r w:rsidRPr="00970DAB">
              <w:rPr>
                <w:rFonts w:cstheme="minorHAnsi"/>
                <w:i/>
                <w:smallCaps/>
                <w:color w:val="8F8F8F" w:themeColor="background2" w:themeShade="BF"/>
                <w:sz w:val="18"/>
              </w:rPr>
              <w:t>Fabric</w:t>
            </w:r>
            <w:proofErr w:type="spellEnd"/>
            <w:r w:rsidRPr="00970DAB">
              <w:rPr>
                <w:rFonts w:cstheme="minorHAnsi"/>
                <w:i/>
                <w:smallCaps/>
                <w:color w:val="8F8F8F" w:themeColor="background2" w:themeShade="BF"/>
                <w:sz w:val="18"/>
              </w:rPr>
              <w:t xml:space="preserve"> ACI </w:t>
            </w:r>
            <w:r w:rsidR="00771418">
              <w:rPr>
                <w:rFonts w:cstheme="minorHAnsi"/>
                <w:i/>
                <w:smallCaps/>
                <w:color w:val="8F8F8F" w:themeColor="background2" w:themeShade="BF"/>
                <w:sz w:val="18"/>
              </w:rPr>
              <w:t>spécifiquement pour la solution décrite dans ce DAT</w:t>
            </w:r>
            <w:r w:rsidR="00771418" w:rsidRPr="00970DAB">
              <w:rPr>
                <w:rFonts w:cstheme="minorHAnsi"/>
                <w:i/>
                <w:smallCaps/>
                <w:color w:val="8F8F8F" w:themeColor="background2" w:themeShade="BF"/>
                <w:sz w:val="18"/>
              </w:rPr>
              <w:t xml:space="preserve"> </w:t>
            </w:r>
            <w:r w:rsidRPr="00970DAB">
              <w:rPr>
                <w:rFonts w:cstheme="minorHAnsi"/>
                <w:i/>
                <w:smallCaps/>
                <w:color w:val="8F8F8F" w:themeColor="background2" w:themeShade="BF"/>
                <w:sz w:val="18"/>
              </w:rPr>
              <w:t>si le besoin est identifié.</w:t>
            </w:r>
          </w:p>
        </w:tc>
      </w:tr>
    </w:tbl>
    <w:p w14:paraId="42F3E8C8" w14:textId="77777777" w:rsidR="001147B4" w:rsidRDefault="001147B4" w:rsidP="00FF1D5D"/>
    <w:p w14:paraId="5C9ADA77" w14:textId="77777777" w:rsidR="002030AE" w:rsidRDefault="002A7651" w:rsidP="005E7D2F">
      <w:pPr>
        <w:pStyle w:val="Titre3"/>
      </w:pPr>
      <w:bookmarkStart w:id="56" w:name="_Toc135732455"/>
      <w:r>
        <w:lastRenderedPageBreak/>
        <w:t>Flux</w:t>
      </w:r>
      <w:bookmarkEnd w:id="56"/>
    </w:p>
    <w:p w14:paraId="3BBBF60D" w14:textId="126033D5" w:rsidR="00024129" w:rsidRDefault="002A7651" w:rsidP="005E7D2F">
      <w:pPr>
        <w:pStyle w:val="Titre4"/>
      </w:pPr>
      <w:bookmarkStart w:id="57" w:name="_Toc135732456"/>
      <w:r>
        <w:t xml:space="preserve">Flux avec </w:t>
      </w:r>
      <w:r w:rsidR="00D3536C">
        <w:t>l’ext</w:t>
      </w:r>
      <w:r w:rsidR="00D3536C" w:rsidRPr="00203A8B">
        <w:rPr>
          <w:sz w:val="22"/>
        </w:rPr>
        <w:t>é</w:t>
      </w:r>
      <w:r w:rsidR="00D3536C">
        <w:t>rieur</w:t>
      </w:r>
      <w:bookmarkEnd w:id="57"/>
    </w:p>
    <w:p w14:paraId="19C9B6F3" w14:textId="77777777" w:rsidR="00277A7A" w:rsidRDefault="00277A7A" w:rsidP="00277A7A">
      <w:pPr>
        <w:jc w:val="both"/>
      </w:pPr>
      <w:r>
        <w:rPr>
          <w:rFonts w:cstheme="minorHAnsi"/>
          <w:i/>
          <w:color w:val="8F8F8F" w:themeColor="background2" w:themeShade="BF"/>
        </w:rPr>
        <w:t>L’objectif est d’estimer, par nature de flux, le volume de données échangées et le besoin en bande passante afin de valider l’adéquation avec le dimensionnement des sorties Internet AP-HP</w:t>
      </w:r>
    </w:p>
    <w:tbl>
      <w:tblPr>
        <w:tblStyle w:val="DATStandardLigne"/>
        <w:tblW w:w="0" w:type="auto"/>
        <w:tblLook w:val="00A0" w:firstRow="1" w:lastRow="0" w:firstColumn="1" w:lastColumn="0" w:noHBand="0" w:noVBand="0"/>
      </w:tblPr>
      <w:tblGrid>
        <w:gridCol w:w="2812"/>
        <w:gridCol w:w="2268"/>
        <w:gridCol w:w="2268"/>
        <w:gridCol w:w="2810"/>
      </w:tblGrid>
      <w:tr w:rsidR="00D3536C" w14:paraId="3334716F" w14:textId="77777777" w:rsidTr="00D3536C">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50A05D9F" w14:textId="4FFC6961" w:rsidR="00D3536C" w:rsidRDefault="00D3536C" w:rsidP="00D3536C">
            <w:pPr>
              <w:rPr>
                <w:color w:val="FFFFFF" w:themeColor="background1"/>
              </w:rPr>
            </w:pPr>
            <w:r>
              <w:rPr>
                <w:color w:val="FFFFFF" w:themeColor="background1"/>
              </w:rPr>
              <w:t>Url filtering / Proxy WEB</w:t>
            </w:r>
            <w:r w:rsidRPr="00D3536C">
              <w:rPr>
                <w:color w:val="FFFFFF" w:themeColor="background1"/>
                <w:vertAlign w:val="superscript"/>
              </w:rPr>
              <w:t>[1]</w:t>
            </w:r>
          </w:p>
        </w:tc>
      </w:tr>
      <w:tr w:rsidR="00D723CF" w14:paraId="78E286B4" w14:textId="77777777" w:rsidTr="00D723CF">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70402FA3" w14:textId="77777777" w:rsidR="00D723CF" w:rsidRPr="00830EAD" w:rsidRDefault="00D723CF" w:rsidP="00D3536C">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6970727A" w14:textId="77777777" w:rsidR="00D723CF" w:rsidRPr="00830EAD" w:rsidRDefault="00D723CF" w:rsidP="00D3536C">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2EB879DE" w14:textId="67A4665A"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0AF56AA0" w14:textId="09A5E0A1"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762808B2" w14:textId="7D06DA66" w:rsidR="00D723CF" w:rsidRPr="00830EAD" w:rsidRDefault="00D723CF" w:rsidP="00D723CF">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0B5971EB" w14:textId="77777777" w:rsidTr="00D723CF">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255692EA" w14:textId="77777777" w:rsidR="00D723CF" w:rsidRPr="0071287E" w:rsidRDefault="00D723CF" w:rsidP="00D3536C">
            <w:pPr>
              <w:rPr>
                <w:sz w:val="18"/>
              </w:rPr>
            </w:pPr>
          </w:p>
        </w:tc>
        <w:tc>
          <w:tcPr>
            <w:tcW w:w="2268" w:type="dxa"/>
            <w:tcBorders>
              <w:top w:val="single" w:sz="18" w:space="0" w:color="083575" w:themeColor="accent2"/>
            </w:tcBorders>
          </w:tcPr>
          <w:p w14:paraId="054EE7AA"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615337E"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56656827" w14:textId="77777777" w:rsidR="00D723CF" w:rsidRPr="0071287E" w:rsidRDefault="00D723CF" w:rsidP="00D3536C">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710FCB07" w14:textId="77777777" w:rsidTr="00D723CF">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0173FE5F" w14:textId="77777777" w:rsidR="00D723CF" w:rsidRPr="0071287E" w:rsidRDefault="00D723CF" w:rsidP="00D3536C">
            <w:pPr>
              <w:rPr>
                <w:sz w:val="18"/>
              </w:rPr>
            </w:pPr>
          </w:p>
        </w:tc>
        <w:tc>
          <w:tcPr>
            <w:tcW w:w="2268" w:type="dxa"/>
          </w:tcPr>
          <w:p w14:paraId="59F22640"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09DCE7F2"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7ABAF32C" w14:textId="77777777" w:rsidR="00D723CF" w:rsidRPr="0071287E" w:rsidRDefault="00D723CF" w:rsidP="00D3536C">
            <w:pPr>
              <w:cnfStyle w:val="000000010000" w:firstRow="0" w:lastRow="0" w:firstColumn="0" w:lastColumn="0" w:oddVBand="0" w:evenVBand="0" w:oddHBand="0" w:evenHBand="1" w:firstRowFirstColumn="0" w:firstRowLastColumn="0" w:lastRowFirstColumn="0" w:lastRowLastColumn="0"/>
              <w:rPr>
                <w:sz w:val="18"/>
              </w:rPr>
            </w:pPr>
          </w:p>
        </w:tc>
      </w:tr>
    </w:tbl>
    <w:p w14:paraId="18789A84" w14:textId="7A69F24F" w:rsidR="00D3536C" w:rsidRDefault="00D3536C" w:rsidP="00D3536C"/>
    <w:tbl>
      <w:tblPr>
        <w:tblStyle w:val="DATStandardLigne"/>
        <w:tblW w:w="0" w:type="auto"/>
        <w:tblLook w:val="00A0" w:firstRow="1" w:lastRow="0" w:firstColumn="1" w:lastColumn="0" w:noHBand="0" w:noVBand="0"/>
      </w:tblPr>
      <w:tblGrid>
        <w:gridCol w:w="2812"/>
        <w:gridCol w:w="2268"/>
        <w:gridCol w:w="2268"/>
        <w:gridCol w:w="2810"/>
      </w:tblGrid>
      <w:tr w:rsidR="00D723CF" w14:paraId="15BE5A91"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3E45C5B4" w14:textId="5F510B6C" w:rsidR="00D723CF" w:rsidRDefault="00D723CF" w:rsidP="007E318A">
            <w:pPr>
              <w:rPr>
                <w:color w:val="FFFFFF" w:themeColor="background1"/>
              </w:rPr>
            </w:pPr>
            <w:r>
              <w:rPr>
                <w:color w:val="FFFFFF" w:themeColor="background1"/>
              </w:rPr>
              <w:t>VPN PARTENAIRE SITE/SITE</w:t>
            </w:r>
          </w:p>
        </w:tc>
      </w:tr>
      <w:tr w:rsidR="00D723CF" w14:paraId="0E0CEE1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42A52DCA" w14:textId="77777777" w:rsidR="00D723CF" w:rsidRPr="00830EAD" w:rsidRDefault="00D723CF" w:rsidP="007E318A">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55DA724D"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385FDE99"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50EB5944"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6FCC5CB1"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468EA6D2"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2116782B" w14:textId="77777777" w:rsidR="00D723CF" w:rsidRPr="0071287E" w:rsidRDefault="00D723CF" w:rsidP="007E318A">
            <w:pPr>
              <w:rPr>
                <w:sz w:val="18"/>
              </w:rPr>
            </w:pPr>
          </w:p>
        </w:tc>
        <w:tc>
          <w:tcPr>
            <w:tcW w:w="2268" w:type="dxa"/>
            <w:tcBorders>
              <w:top w:val="single" w:sz="18" w:space="0" w:color="083575" w:themeColor="accent2"/>
            </w:tcBorders>
          </w:tcPr>
          <w:p w14:paraId="760CC99B"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39F4428"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70068E51"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0FFA718B"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69A2A79E" w14:textId="77777777" w:rsidR="00D723CF" w:rsidRPr="0071287E" w:rsidRDefault="00D723CF" w:rsidP="007E318A">
            <w:pPr>
              <w:rPr>
                <w:sz w:val="18"/>
              </w:rPr>
            </w:pPr>
          </w:p>
        </w:tc>
        <w:tc>
          <w:tcPr>
            <w:tcW w:w="2268" w:type="dxa"/>
          </w:tcPr>
          <w:p w14:paraId="200556BB"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07DD00DB"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44767885"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r>
    </w:tbl>
    <w:p w14:paraId="4B86A604" w14:textId="77777777" w:rsidR="00D723CF" w:rsidRDefault="00D723CF" w:rsidP="00D3536C"/>
    <w:tbl>
      <w:tblPr>
        <w:tblStyle w:val="DATStandardLigne"/>
        <w:tblW w:w="0" w:type="auto"/>
        <w:tblLook w:val="00A0" w:firstRow="1" w:lastRow="0" w:firstColumn="1" w:lastColumn="0" w:noHBand="0" w:noVBand="0"/>
      </w:tblPr>
      <w:tblGrid>
        <w:gridCol w:w="2812"/>
        <w:gridCol w:w="2268"/>
        <w:gridCol w:w="2268"/>
        <w:gridCol w:w="2810"/>
      </w:tblGrid>
      <w:tr w:rsidR="00D723CF" w14:paraId="2419B4B1"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38EE2BF9" w14:textId="4366D469" w:rsidR="00D723CF" w:rsidRDefault="00D723CF" w:rsidP="007E318A">
            <w:pPr>
              <w:rPr>
                <w:color w:val="FFFFFF" w:themeColor="background1"/>
              </w:rPr>
            </w:pPr>
            <w:r>
              <w:rPr>
                <w:color w:val="FFFFFF" w:themeColor="background1"/>
              </w:rPr>
              <w:t>&lt;AUTRES FILTRAGES&gt;</w:t>
            </w:r>
          </w:p>
        </w:tc>
      </w:tr>
      <w:tr w:rsidR="00D723CF" w14:paraId="015D701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0935BDD9" w14:textId="77777777" w:rsidR="00D723CF" w:rsidRPr="00830EAD" w:rsidRDefault="00D723CF" w:rsidP="007E318A">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6DC0F59C"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1E9B6253"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4A17DF58"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10E020F7" w14:textId="77777777" w:rsidR="00D723CF" w:rsidRPr="00830EAD" w:rsidRDefault="00D723CF" w:rsidP="007E318A">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[2]</w:t>
            </w:r>
          </w:p>
        </w:tc>
      </w:tr>
      <w:tr w:rsidR="00D723CF" w:rsidRPr="0071287E" w14:paraId="111A5F03"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78A1B2FD" w14:textId="77777777" w:rsidR="00D723CF" w:rsidRPr="0071287E" w:rsidRDefault="00D723CF" w:rsidP="007E318A">
            <w:pPr>
              <w:rPr>
                <w:sz w:val="18"/>
              </w:rPr>
            </w:pPr>
          </w:p>
        </w:tc>
        <w:tc>
          <w:tcPr>
            <w:tcW w:w="2268" w:type="dxa"/>
            <w:tcBorders>
              <w:top w:val="single" w:sz="18" w:space="0" w:color="083575" w:themeColor="accent2"/>
            </w:tcBorders>
          </w:tcPr>
          <w:p w14:paraId="6E5C7A30"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CC86691"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5F13AE80" w14:textId="77777777" w:rsidR="00D723CF" w:rsidRPr="0071287E" w:rsidRDefault="00D723CF" w:rsidP="007E318A">
            <w:pPr>
              <w:cnfStyle w:val="000000100000" w:firstRow="0" w:lastRow="0" w:firstColumn="0" w:lastColumn="0" w:oddVBand="0" w:evenVBand="0" w:oddHBand="1" w:evenHBand="0" w:firstRowFirstColumn="0" w:firstRowLastColumn="0" w:lastRowFirstColumn="0" w:lastRowLastColumn="0"/>
              <w:rPr>
                <w:sz w:val="18"/>
              </w:rPr>
            </w:pPr>
          </w:p>
        </w:tc>
      </w:tr>
      <w:tr w:rsidR="00D723CF" w:rsidRPr="0071287E" w14:paraId="3CBB82C2"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3BBBA8E4" w14:textId="77777777" w:rsidR="00D723CF" w:rsidRPr="0071287E" w:rsidRDefault="00D723CF" w:rsidP="007E318A">
            <w:pPr>
              <w:rPr>
                <w:sz w:val="18"/>
              </w:rPr>
            </w:pPr>
          </w:p>
        </w:tc>
        <w:tc>
          <w:tcPr>
            <w:tcW w:w="2268" w:type="dxa"/>
          </w:tcPr>
          <w:p w14:paraId="294B1283"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401203B5"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0E25019C" w14:textId="77777777" w:rsidR="00D723CF" w:rsidRPr="0071287E" w:rsidRDefault="00D723CF" w:rsidP="007E318A">
            <w:pPr>
              <w:cnfStyle w:val="000000010000" w:firstRow="0" w:lastRow="0" w:firstColumn="0" w:lastColumn="0" w:oddVBand="0" w:evenVBand="0" w:oddHBand="0" w:evenHBand="1" w:firstRowFirstColumn="0" w:firstRowLastColumn="0" w:lastRowFirstColumn="0" w:lastRowLastColumn="0"/>
              <w:rPr>
                <w:sz w:val="18"/>
              </w:rPr>
            </w:pPr>
          </w:p>
        </w:tc>
      </w:tr>
    </w:tbl>
    <w:p w14:paraId="053AB995" w14:textId="77777777" w:rsidR="00D723CF" w:rsidRDefault="00D723CF" w:rsidP="00D3536C"/>
    <w:p w14:paraId="2347003D" w14:textId="77777777" w:rsidR="00D723CF" w:rsidRPr="00B94F14" w:rsidRDefault="00D723CF" w:rsidP="00D723CF">
      <w:pPr>
        <w:ind w:left="360"/>
        <w:rPr>
          <w:i/>
          <w:u w:val="single"/>
        </w:rPr>
      </w:pPr>
      <w:r w:rsidRPr="00B94F14">
        <w:rPr>
          <w:b/>
          <w:i/>
          <w:u w:val="single"/>
        </w:rPr>
        <w:t>Notes</w:t>
      </w:r>
      <w:r w:rsidRPr="00B94F14">
        <w:rPr>
          <w:b/>
          <w:i/>
        </w:rPr>
        <w:t> :</w:t>
      </w:r>
    </w:p>
    <w:p w14:paraId="75E0E472" w14:textId="77777777" w:rsidR="00D723CF" w:rsidRDefault="00D723CF" w:rsidP="00D723CF">
      <w:pPr>
        <w:ind w:left="360"/>
      </w:pPr>
      <w:r>
        <w:tab/>
      </w:r>
      <w:r w:rsidRPr="00B94F14">
        <w:rPr>
          <w:vertAlign w:val="superscript"/>
        </w:rPr>
        <w:t>[1]</w:t>
      </w:r>
      <w:r>
        <w:t xml:space="preserve"> Usage limité au flux HTTP/HTTPS port 80 &amp; 443.</w:t>
      </w:r>
    </w:p>
    <w:p w14:paraId="4FA8E3C5" w14:textId="77777777" w:rsidR="00D723CF" w:rsidRDefault="00D723CF" w:rsidP="00D723CF">
      <w:pPr>
        <w:ind w:left="360"/>
      </w:pPr>
      <w:r>
        <w:tab/>
      </w:r>
      <w:r>
        <w:rPr>
          <w:vertAlign w:val="superscript"/>
        </w:rPr>
        <w:t>[2</w:t>
      </w:r>
      <w:r w:rsidRPr="00B94F14">
        <w:rPr>
          <w:vertAlign w:val="superscript"/>
        </w:rPr>
        <w:t>]</w:t>
      </w:r>
      <w:r>
        <w:t xml:space="preserve"> BP : Bande Passante.</w:t>
      </w:r>
    </w:p>
    <w:p w14:paraId="5C1B73B1" w14:textId="77777777" w:rsidR="004C1F68" w:rsidRPr="004C1F68" w:rsidRDefault="004C1F68" w:rsidP="004C1F68"/>
    <w:p w14:paraId="60FAC961" w14:textId="77777777" w:rsidR="00024129" w:rsidRDefault="002A7651" w:rsidP="005E7D2F">
      <w:pPr>
        <w:pStyle w:val="Titre4"/>
      </w:pPr>
      <w:bookmarkStart w:id="58" w:name="_Toc135732457"/>
      <w:r>
        <w:t xml:space="preserve">Flux avec un site </w:t>
      </w:r>
      <w:proofErr w:type="spellStart"/>
      <w:r>
        <w:t>ap-hp</w:t>
      </w:r>
      <w:bookmarkEnd w:id="58"/>
      <w:proofErr w:type="spellEnd"/>
    </w:p>
    <w:p w14:paraId="4B8DC48F" w14:textId="77777777" w:rsidR="003B44B9" w:rsidRDefault="003B44B9" w:rsidP="003B44B9">
      <w:pPr>
        <w:jc w:val="both"/>
      </w:pPr>
      <w:r>
        <w:rPr>
          <w:rFonts w:cstheme="minorHAnsi"/>
          <w:i/>
          <w:color w:val="8F8F8F" w:themeColor="background2" w:themeShade="BF"/>
        </w:rPr>
        <w:t>L’objectif est d’estimer, par nature de flux, le volume de données échangées et le besoin en bande passante afin de valider l’adéquation avec le dimensionnement des infrastructures réseau MAN et GHU AP-HP</w:t>
      </w:r>
    </w:p>
    <w:p w14:paraId="18BA8E4C" w14:textId="25A60A17" w:rsidR="003B44B9" w:rsidRDefault="003B44B9" w:rsidP="003B44B9"/>
    <w:tbl>
      <w:tblPr>
        <w:tblStyle w:val="DATStandardLigne"/>
        <w:tblW w:w="0" w:type="auto"/>
        <w:tblLook w:val="00A0" w:firstRow="1" w:lastRow="0" w:firstColumn="1" w:lastColumn="0" w:noHBand="0" w:noVBand="0"/>
      </w:tblPr>
      <w:tblGrid>
        <w:gridCol w:w="2812"/>
        <w:gridCol w:w="2268"/>
        <w:gridCol w:w="2268"/>
        <w:gridCol w:w="2810"/>
      </w:tblGrid>
      <w:tr w:rsidR="00333358" w14:paraId="7E9F5193"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4"/>
            <w:tcBorders>
              <w:bottom w:val="single" w:sz="12" w:space="0" w:color="FFFFFF" w:themeColor="background1"/>
            </w:tcBorders>
          </w:tcPr>
          <w:p w14:paraId="4659D077" w14:textId="78144BA0" w:rsidR="00333358" w:rsidRDefault="00333358" w:rsidP="00333358">
            <w:pPr>
              <w:rPr>
                <w:color w:val="FFFFFF" w:themeColor="background1"/>
              </w:rPr>
            </w:pPr>
            <w:r>
              <w:rPr>
                <w:color w:val="FFFFFF" w:themeColor="background1"/>
              </w:rPr>
              <w:t>FLUX VERS UN ETABLISSEMENT</w:t>
            </w:r>
          </w:p>
        </w:tc>
      </w:tr>
      <w:tr w:rsidR="00333358" w:rsidRPr="00830EAD" w14:paraId="509F0E86"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812" w:type="dxa"/>
            <w:tcBorders>
              <w:top w:val="single" w:sz="12" w:space="0" w:color="FFFFFF" w:themeColor="background1"/>
            </w:tcBorders>
          </w:tcPr>
          <w:p w14:paraId="41096745" w14:textId="77777777" w:rsidR="00333358" w:rsidRPr="00830EAD" w:rsidRDefault="00333358" w:rsidP="00333358">
            <w:pPr>
              <w:rPr>
                <w:rFonts w:cstheme="minorHAnsi"/>
                <w:color w:val="FFFFFF" w:themeColor="background1"/>
                <w:sz w:val="18"/>
              </w:rPr>
            </w:pPr>
            <w:r w:rsidRPr="00830EAD">
              <w:rPr>
                <w:rFonts w:cstheme="minorHAnsi"/>
                <w:color w:val="FFFFFF" w:themeColor="background1"/>
                <w:sz w:val="18"/>
              </w:rPr>
              <w:t>DESCRIPTION DU FLUX</w:t>
            </w:r>
          </w:p>
        </w:tc>
        <w:tc>
          <w:tcPr>
            <w:tcW w:w="2268" w:type="dxa"/>
            <w:tcBorders>
              <w:top w:val="single" w:sz="12" w:space="0" w:color="FFFFFF" w:themeColor="background1"/>
            </w:tcBorders>
          </w:tcPr>
          <w:p w14:paraId="20CB8714"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rFonts w:cstheme="minorHAnsi"/>
                <w:color w:val="FFFFFF" w:themeColor="background1"/>
                <w:sz w:val="18"/>
              </w:rPr>
              <w:t>ÉMETTEUR</w:t>
            </w:r>
          </w:p>
        </w:tc>
        <w:tc>
          <w:tcPr>
            <w:tcW w:w="2268" w:type="dxa"/>
            <w:tcBorders>
              <w:top w:val="single" w:sz="12" w:space="0" w:color="FFFFFF" w:themeColor="background1"/>
            </w:tcBorders>
          </w:tcPr>
          <w:p w14:paraId="3B09C8E8"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rFonts w:cstheme="minorHAnsi"/>
                <w:color w:val="FFFFFF" w:themeColor="background1"/>
                <w:sz w:val="18"/>
              </w:rPr>
            </w:pPr>
            <w:r w:rsidRPr="00830EAD">
              <w:rPr>
                <w:rFonts w:cstheme="minorHAnsi"/>
                <w:color w:val="FFFFFF" w:themeColor="background1"/>
                <w:sz w:val="18"/>
              </w:rPr>
              <w:t>DESTINATAIRE</w:t>
            </w:r>
          </w:p>
        </w:tc>
        <w:tc>
          <w:tcPr>
            <w:tcW w:w="2810" w:type="dxa"/>
            <w:tcBorders>
              <w:top w:val="single" w:sz="12" w:space="0" w:color="FFFFFF" w:themeColor="background1"/>
            </w:tcBorders>
          </w:tcPr>
          <w:p w14:paraId="016D406E" w14:textId="77777777"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~NBR DE CONNEXION</w:t>
            </w:r>
          </w:p>
          <w:p w14:paraId="574D6EC3" w14:textId="79411AAA" w:rsidR="00333358" w:rsidRPr="00830EAD" w:rsidRDefault="00333358" w:rsidP="0033335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830EAD">
              <w:rPr>
                <w:color w:val="FFFFFF" w:themeColor="background1"/>
                <w:sz w:val="18"/>
              </w:rPr>
              <w:t>~BESOIN EN BP</w:t>
            </w:r>
            <w:r w:rsidRPr="00830EAD">
              <w:rPr>
                <w:color w:val="FFFFFF" w:themeColor="background1"/>
                <w:sz w:val="18"/>
                <w:vertAlign w:val="superscript"/>
              </w:rPr>
              <w:t>[1]</w:t>
            </w:r>
          </w:p>
        </w:tc>
      </w:tr>
      <w:tr w:rsidR="00333358" w:rsidRPr="0071287E" w14:paraId="663D1C5C" w14:textId="77777777" w:rsidTr="007E318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Borders>
              <w:top w:val="single" w:sz="18" w:space="0" w:color="083575" w:themeColor="accent2"/>
            </w:tcBorders>
          </w:tcPr>
          <w:p w14:paraId="00FD0E43" w14:textId="77777777" w:rsidR="00333358" w:rsidRPr="0071287E" w:rsidRDefault="00333358" w:rsidP="00333358">
            <w:pPr>
              <w:rPr>
                <w:sz w:val="18"/>
              </w:rPr>
            </w:pPr>
          </w:p>
        </w:tc>
        <w:tc>
          <w:tcPr>
            <w:tcW w:w="2268" w:type="dxa"/>
            <w:tcBorders>
              <w:top w:val="single" w:sz="18" w:space="0" w:color="083575" w:themeColor="accent2"/>
            </w:tcBorders>
          </w:tcPr>
          <w:p w14:paraId="0718E32E"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c>
          <w:tcPr>
            <w:tcW w:w="2268" w:type="dxa"/>
            <w:tcBorders>
              <w:top w:val="single" w:sz="18" w:space="0" w:color="083575" w:themeColor="accent2"/>
            </w:tcBorders>
          </w:tcPr>
          <w:p w14:paraId="60D01016"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c>
          <w:tcPr>
            <w:tcW w:w="2810" w:type="dxa"/>
            <w:tcBorders>
              <w:top w:val="single" w:sz="18" w:space="0" w:color="083575" w:themeColor="accent2"/>
            </w:tcBorders>
          </w:tcPr>
          <w:p w14:paraId="29060010" w14:textId="77777777" w:rsidR="00333358" w:rsidRPr="0071287E" w:rsidRDefault="00333358" w:rsidP="00333358">
            <w:pPr>
              <w:cnfStyle w:val="000000100000" w:firstRow="0" w:lastRow="0" w:firstColumn="0" w:lastColumn="0" w:oddVBand="0" w:evenVBand="0" w:oddHBand="1" w:evenHBand="0" w:firstRowFirstColumn="0" w:firstRowLastColumn="0" w:lastRowFirstColumn="0" w:lastRowLastColumn="0"/>
              <w:rPr>
                <w:sz w:val="18"/>
              </w:rPr>
            </w:pPr>
          </w:p>
        </w:tc>
      </w:tr>
      <w:tr w:rsidR="00333358" w:rsidRPr="0071287E" w14:paraId="752B6DAC" w14:textId="77777777" w:rsidTr="007E318A">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12" w:type="dxa"/>
          </w:tcPr>
          <w:p w14:paraId="5175D840" w14:textId="77777777" w:rsidR="00333358" w:rsidRPr="0071287E" w:rsidRDefault="00333358" w:rsidP="00333358">
            <w:pPr>
              <w:rPr>
                <w:sz w:val="18"/>
              </w:rPr>
            </w:pPr>
          </w:p>
        </w:tc>
        <w:tc>
          <w:tcPr>
            <w:tcW w:w="2268" w:type="dxa"/>
          </w:tcPr>
          <w:p w14:paraId="30F5FF7E"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c>
          <w:tcPr>
            <w:tcW w:w="2268" w:type="dxa"/>
          </w:tcPr>
          <w:p w14:paraId="6857625B"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c>
          <w:tcPr>
            <w:tcW w:w="2810" w:type="dxa"/>
          </w:tcPr>
          <w:p w14:paraId="7B65383D" w14:textId="77777777" w:rsidR="00333358" w:rsidRPr="0071287E" w:rsidRDefault="00333358" w:rsidP="00333358">
            <w:pPr>
              <w:cnfStyle w:val="000000010000" w:firstRow="0" w:lastRow="0" w:firstColumn="0" w:lastColumn="0" w:oddVBand="0" w:evenVBand="0" w:oddHBand="0" w:evenHBand="1" w:firstRowFirstColumn="0" w:firstRowLastColumn="0" w:lastRowFirstColumn="0" w:lastRowLastColumn="0"/>
              <w:rPr>
                <w:sz w:val="18"/>
              </w:rPr>
            </w:pPr>
          </w:p>
        </w:tc>
      </w:tr>
    </w:tbl>
    <w:p w14:paraId="6DDDCB47" w14:textId="285CD236" w:rsidR="00333358" w:rsidRDefault="00333358" w:rsidP="003B44B9"/>
    <w:p w14:paraId="70402DA5" w14:textId="77777777" w:rsidR="00333358" w:rsidRPr="00B94F14" w:rsidRDefault="00333358" w:rsidP="00333358">
      <w:pPr>
        <w:ind w:left="360"/>
        <w:rPr>
          <w:i/>
          <w:u w:val="single"/>
        </w:rPr>
      </w:pPr>
      <w:r w:rsidRPr="00B94F14">
        <w:rPr>
          <w:b/>
          <w:i/>
          <w:u w:val="single"/>
        </w:rPr>
        <w:t>Notes</w:t>
      </w:r>
      <w:r w:rsidRPr="00B94F14">
        <w:rPr>
          <w:b/>
          <w:i/>
        </w:rPr>
        <w:t> :</w:t>
      </w:r>
    </w:p>
    <w:p w14:paraId="23DD73C8" w14:textId="65B28B51" w:rsidR="00333358" w:rsidRDefault="00333358" w:rsidP="00333358">
      <w:r>
        <w:tab/>
      </w:r>
      <w:r>
        <w:rPr>
          <w:vertAlign w:val="superscript"/>
        </w:rPr>
        <w:t>[1</w:t>
      </w:r>
      <w:r w:rsidRPr="00B94F14">
        <w:rPr>
          <w:vertAlign w:val="superscript"/>
        </w:rPr>
        <w:t>]</w:t>
      </w:r>
      <w:r>
        <w:t xml:space="preserve"> BP : Bande Passante.</w:t>
      </w:r>
    </w:p>
    <w:p w14:paraId="0BF92654" w14:textId="77777777" w:rsidR="00333358" w:rsidRDefault="00333358" w:rsidP="003B44B9"/>
    <w:p w14:paraId="3AF1DA52" w14:textId="77777777" w:rsidR="00024129" w:rsidRDefault="00024129" w:rsidP="005E7D2F">
      <w:pPr>
        <w:pStyle w:val="Titre3"/>
      </w:pPr>
      <w:bookmarkStart w:id="59" w:name="_Toc135732458"/>
      <w:r>
        <w:t>Qualité de service</w:t>
      </w:r>
      <w:bookmarkEnd w:id="59"/>
    </w:p>
    <w:tbl>
      <w:tblPr>
        <w:tblStyle w:val="DATStandardLigne"/>
        <w:tblW w:w="0" w:type="auto"/>
        <w:tblLook w:val="00A0" w:firstRow="1" w:lastRow="0" w:firstColumn="1" w:lastColumn="0" w:noHBand="0" w:noVBand="0"/>
      </w:tblPr>
      <w:tblGrid>
        <w:gridCol w:w="10158"/>
      </w:tblGrid>
      <w:tr w:rsidR="001202CB" w14:paraId="66CCFC90" w14:textId="77777777" w:rsidTr="001202CB">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nil"/>
            </w:tcBorders>
          </w:tcPr>
          <w:p w14:paraId="0E3BFACB" w14:textId="77777777" w:rsidR="001202CB" w:rsidRDefault="001202CB" w:rsidP="001202CB">
            <w:pPr>
              <w:spacing w:before="20" w:line="180" w:lineRule="exact"/>
              <w:rPr>
                <w:color w:val="FFFFFF" w:themeColor="background1"/>
              </w:rPr>
            </w:pPr>
            <w:r>
              <w:rPr>
                <w:color w:val="FFFFFF" w:themeColor="background1"/>
              </w:rPr>
              <w:t>QOS</w:t>
            </w:r>
          </w:p>
          <w:p w14:paraId="1E2AB0CA" w14:textId="735FD4E0" w:rsidR="001202CB" w:rsidRDefault="001202CB" w:rsidP="001202CB">
            <w:pPr>
              <w:spacing w:before="20" w:line="180" w:lineRule="exact"/>
              <w:rPr>
                <w:color w:val="FFFFFF" w:themeColor="background1"/>
              </w:rPr>
            </w:pPr>
            <w:r w:rsidRPr="001202CB">
              <w:rPr>
                <w:color w:val="FFFFFF" w:themeColor="background1"/>
                <w:sz w:val="16"/>
              </w:rPr>
              <w:t>Qualite de service réseau</w:t>
            </w:r>
          </w:p>
        </w:tc>
      </w:tr>
      <w:tr w:rsidR="001202CB" w:rsidRPr="0071287E" w14:paraId="3135466C" w14:textId="77777777" w:rsidTr="001202C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0158" w:type="dxa"/>
            <w:tcBorders>
              <w:top w:val="nil"/>
            </w:tcBorders>
          </w:tcPr>
          <w:p w14:paraId="04224171" w14:textId="0418E626" w:rsidR="001202CB" w:rsidRPr="001202CB" w:rsidRDefault="001202CB" w:rsidP="001202CB">
            <w:pPr>
              <w:rPr>
                <w:b w:val="0"/>
                <w:sz w:val="18"/>
              </w:rPr>
            </w:pPr>
            <w:r w:rsidRPr="001202CB">
              <w:rPr>
                <w:rFonts w:cstheme="minorHAnsi"/>
                <w:b w:val="0"/>
                <w:i/>
                <w:color w:val="8F8F8F" w:themeColor="background2" w:themeShade="BF"/>
              </w:rPr>
              <w:t xml:space="preserve">décrire </w:t>
            </w:r>
            <w:r>
              <w:rPr>
                <w:rFonts w:cstheme="minorHAnsi"/>
                <w:b w:val="0"/>
                <w:i/>
                <w:color w:val="8F8F8F" w:themeColor="background2" w:themeShade="BF"/>
              </w:rPr>
              <w:t xml:space="preserve">ici </w:t>
            </w:r>
            <w:r w:rsidRPr="001202CB">
              <w:rPr>
                <w:rFonts w:cstheme="minorHAnsi"/>
                <w:b w:val="0"/>
                <w:i/>
                <w:color w:val="8F8F8F" w:themeColor="background2" w:themeShade="BF"/>
              </w:rPr>
              <w:t xml:space="preserve">les besoins en </w:t>
            </w:r>
            <w:r>
              <w:rPr>
                <w:rFonts w:cstheme="minorHAnsi"/>
                <w:b w:val="0"/>
                <w:i/>
                <w:color w:val="8F8F8F" w:themeColor="background2" w:themeShade="BF"/>
              </w:rPr>
              <w:t>qualité de service ‘QOS’</w:t>
            </w:r>
            <w:r w:rsidRPr="001202CB">
              <w:rPr>
                <w:rFonts w:cstheme="minorHAnsi"/>
                <w:b w:val="0"/>
                <w:i/>
                <w:color w:val="8F8F8F" w:themeColor="background2" w:themeShade="BF"/>
              </w:rPr>
              <w:t xml:space="preserve"> et </w:t>
            </w:r>
            <w:r>
              <w:rPr>
                <w:rFonts w:cstheme="minorHAnsi"/>
                <w:b w:val="0"/>
                <w:i/>
                <w:color w:val="8F8F8F" w:themeColor="background2" w:themeShade="BF"/>
              </w:rPr>
              <w:t xml:space="preserve">détailler </w:t>
            </w:r>
            <w:r w:rsidRPr="001202CB">
              <w:rPr>
                <w:rFonts w:cstheme="minorHAnsi"/>
                <w:b w:val="0"/>
                <w:i/>
                <w:color w:val="8F8F8F" w:themeColor="background2" w:themeShade="BF"/>
              </w:rPr>
              <w:t>les spécifications de leur mise en œuvre</w:t>
            </w:r>
          </w:p>
        </w:tc>
      </w:tr>
    </w:tbl>
    <w:p w14:paraId="08D09AED" w14:textId="77777777" w:rsidR="0013747F" w:rsidRDefault="0013747F" w:rsidP="003D6CA2"/>
    <w:p w14:paraId="7F8787CB" w14:textId="77777777" w:rsidR="00934842" w:rsidRDefault="00934842">
      <w:pPr>
        <w:spacing w:after="160" w:line="259" w:lineRule="auto"/>
      </w:pPr>
      <w:r>
        <w:br w:type="page"/>
      </w:r>
    </w:p>
    <w:p w14:paraId="526C16CA" w14:textId="77777777" w:rsidR="00972AD7" w:rsidRDefault="0006230C" w:rsidP="00B713F9">
      <w:pPr>
        <w:pStyle w:val="Titre2"/>
      </w:pPr>
      <w:bookmarkStart w:id="60" w:name="_Toc135732459"/>
      <w:r>
        <w:lastRenderedPageBreak/>
        <w:t>Sécurité</w:t>
      </w:r>
      <w:bookmarkEnd w:id="60"/>
    </w:p>
    <w:p w14:paraId="17B31B0D" w14:textId="77777777" w:rsidR="00972AD7" w:rsidRDefault="0055265D" w:rsidP="005E7D2F">
      <w:pPr>
        <w:pStyle w:val="Titre3"/>
      </w:pPr>
      <w:bookmarkStart w:id="61" w:name="_Toc135732460"/>
      <w:r>
        <w:t>Sécurité des accès</w:t>
      </w:r>
      <w:bookmarkEnd w:id="61"/>
    </w:p>
    <w:p w14:paraId="4D218921" w14:textId="77777777" w:rsidR="00972AD7" w:rsidRPr="006D4A89" w:rsidRDefault="00221C28" w:rsidP="005E7D2F">
      <w:pPr>
        <w:pStyle w:val="Titre4"/>
      </w:pPr>
      <w:bookmarkStart w:id="62" w:name="_Toc135732461"/>
      <w:r w:rsidRPr="006D4A89">
        <w:t>Authentification</w:t>
      </w:r>
      <w:bookmarkEnd w:id="62"/>
    </w:p>
    <w:p w14:paraId="1A9694CD" w14:textId="20DCA388" w:rsidR="00221C28" w:rsidRDefault="00221C28" w:rsidP="00221C28">
      <w:pPr>
        <w:jc w:val="both"/>
        <w:rPr>
          <w:rFonts w:cstheme="minorHAnsi"/>
          <w:i/>
          <w:color w:val="8F8F8F" w:themeColor="background2" w:themeShade="BF"/>
        </w:rPr>
      </w:pPr>
      <w:r>
        <w:rPr>
          <w:rFonts w:cstheme="minorHAnsi"/>
          <w:i/>
          <w:color w:val="8F8F8F" w:themeColor="background2" w:themeShade="BF"/>
        </w:rPr>
        <w:t xml:space="preserve">L’objectif est tous les mécanismes d’authentification mis en œuvre en fonction des </w:t>
      </w:r>
      <w:r w:rsidR="00DD7644">
        <w:rPr>
          <w:rFonts w:cstheme="minorHAnsi"/>
          <w:i/>
          <w:color w:val="8F8F8F" w:themeColor="background2" w:themeShade="BF"/>
        </w:rPr>
        <w:t xml:space="preserve">différentes </w:t>
      </w:r>
      <w:r>
        <w:rPr>
          <w:rFonts w:cstheme="minorHAnsi"/>
          <w:i/>
          <w:color w:val="8F8F8F" w:themeColor="background2" w:themeShade="BF"/>
        </w:rPr>
        <w:t>catégories d’utilisateurs.</w:t>
      </w:r>
    </w:p>
    <w:p w14:paraId="4B7A69A1" w14:textId="77777777" w:rsidR="00DD7644" w:rsidRDefault="00DD7644" w:rsidP="00221C28">
      <w:pPr>
        <w:jc w:val="both"/>
        <w:rPr>
          <w:rFonts w:cstheme="minorHAnsi"/>
          <w:i/>
          <w:color w:val="8F8F8F" w:themeColor="background2" w:themeShade="BF"/>
        </w:rPr>
      </w:pPr>
    </w:p>
    <w:tbl>
      <w:tblPr>
        <w:tblStyle w:val="DATStandardLigne"/>
        <w:tblW w:w="0" w:type="auto"/>
        <w:tblLook w:val="00A0" w:firstRow="1" w:lastRow="0" w:firstColumn="1" w:lastColumn="0" w:noHBand="0" w:noVBand="0"/>
      </w:tblPr>
      <w:tblGrid>
        <w:gridCol w:w="10158"/>
      </w:tblGrid>
      <w:tr w:rsidR="00DD7644" w14:paraId="45440180"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7B4BDEEE" w14:textId="77777777" w:rsidR="00DD7644" w:rsidRDefault="00DD7644" w:rsidP="00DD7644">
            <w:pPr>
              <w:spacing w:before="20" w:line="180" w:lineRule="exact"/>
              <w:rPr>
                <w:color w:val="FFFFFF" w:themeColor="background1"/>
              </w:rPr>
            </w:pPr>
            <w:r>
              <w:rPr>
                <w:color w:val="FFFFFF" w:themeColor="background1"/>
              </w:rPr>
              <w:t>AUTHENTIFICATION</w:t>
            </w:r>
          </w:p>
          <w:p w14:paraId="19900607" w14:textId="404A3E7C" w:rsidR="00DD7644" w:rsidRDefault="00DD7644" w:rsidP="00DD7644">
            <w:pPr>
              <w:spacing w:before="20" w:line="180" w:lineRule="exact"/>
              <w:rPr>
                <w:color w:val="FFFFFF" w:themeColor="background1"/>
              </w:rPr>
            </w:pPr>
            <w:r w:rsidRPr="00DD7644">
              <w:rPr>
                <w:color w:val="FFFFFF" w:themeColor="background1"/>
                <w:sz w:val="16"/>
              </w:rPr>
              <w:t>DES UTILISATEURS</w:t>
            </w:r>
          </w:p>
        </w:tc>
      </w:tr>
      <w:tr w:rsidR="00DD7644" w:rsidRPr="0071287E" w14:paraId="34053CBF"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071B0E6E" w14:textId="68C2018D" w:rsidR="00DF5CAF" w:rsidRPr="0071287E" w:rsidRDefault="00DF5CAF" w:rsidP="007E318A">
            <w:pPr>
              <w:rPr>
                <w:sz w:val="18"/>
              </w:rPr>
            </w:pPr>
          </w:p>
        </w:tc>
      </w:tr>
    </w:tbl>
    <w:p w14:paraId="12712473" w14:textId="7EE3BEC4" w:rsidR="00DD7644" w:rsidRDefault="00DD7644" w:rsidP="00221C28">
      <w:pPr>
        <w:jc w:val="both"/>
      </w:pPr>
    </w:p>
    <w:tbl>
      <w:tblPr>
        <w:tblStyle w:val="DATStandardLigne"/>
        <w:tblW w:w="0" w:type="auto"/>
        <w:tblLook w:val="00A0" w:firstRow="1" w:lastRow="0" w:firstColumn="1" w:lastColumn="0" w:noHBand="0" w:noVBand="0"/>
      </w:tblPr>
      <w:tblGrid>
        <w:gridCol w:w="10158"/>
      </w:tblGrid>
      <w:tr w:rsidR="00DD7644" w14:paraId="6EAE8FDB"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4B0A0902" w14:textId="77777777" w:rsidR="00DD7644" w:rsidRDefault="00DD7644" w:rsidP="007E318A">
            <w:pPr>
              <w:spacing w:before="20" w:line="180" w:lineRule="exact"/>
              <w:rPr>
                <w:color w:val="FFFFFF" w:themeColor="background1"/>
              </w:rPr>
            </w:pPr>
            <w:r>
              <w:rPr>
                <w:color w:val="FFFFFF" w:themeColor="background1"/>
              </w:rPr>
              <w:t>AUTHENTIFICATION</w:t>
            </w:r>
          </w:p>
          <w:p w14:paraId="5B087648" w14:textId="23100D0B" w:rsidR="00DD7644" w:rsidRDefault="00DD7644" w:rsidP="00DD7644">
            <w:pPr>
              <w:spacing w:before="20" w:line="180" w:lineRule="exact"/>
              <w:rPr>
                <w:color w:val="FFFFFF" w:themeColor="background1"/>
              </w:rPr>
            </w:pPr>
            <w:r w:rsidRPr="00DD7644">
              <w:rPr>
                <w:color w:val="FFFFFF" w:themeColor="background1"/>
                <w:sz w:val="16"/>
              </w:rPr>
              <w:t xml:space="preserve">DES </w:t>
            </w:r>
            <w:r>
              <w:rPr>
                <w:color w:val="FFFFFF" w:themeColor="background1"/>
                <w:sz w:val="16"/>
              </w:rPr>
              <w:t>ADMINISTRATEURS</w:t>
            </w:r>
          </w:p>
        </w:tc>
      </w:tr>
      <w:tr w:rsidR="00DD7644" w:rsidRPr="0071287E" w14:paraId="3BF566F0"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39D1AD62" w14:textId="77777777" w:rsidR="00DD7644" w:rsidRPr="0071287E" w:rsidRDefault="00DD7644" w:rsidP="007E318A">
            <w:pPr>
              <w:rPr>
                <w:sz w:val="18"/>
              </w:rPr>
            </w:pPr>
          </w:p>
        </w:tc>
      </w:tr>
    </w:tbl>
    <w:p w14:paraId="021A6E67" w14:textId="507AD2F6" w:rsidR="00DD7644" w:rsidRDefault="00DD7644" w:rsidP="00221C28">
      <w:pPr>
        <w:jc w:val="both"/>
      </w:pPr>
    </w:p>
    <w:tbl>
      <w:tblPr>
        <w:tblStyle w:val="DATStandardLigne"/>
        <w:tblW w:w="0" w:type="auto"/>
        <w:tblLook w:val="00A0" w:firstRow="1" w:lastRow="0" w:firstColumn="1" w:lastColumn="0" w:noHBand="0" w:noVBand="0"/>
      </w:tblPr>
      <w:tblGrid>
        <w:gridCol w:w="10158"/>
      </w:tblGrid>
      <w:tr w:rsidR="00DD7644" w14:paraId="2598C215" w14:textId="77777777" w:rsidTr="007E318A">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6BE63BF9" w14:textId="77777777" w:rsidR="00DD7644" w:rsidRDefault="00DD7644" w:rsidP="007E318A">
            <w:pPr>
              <w:spacing w:before="20" w:line="180" w:lineRule="exact"/>
              <w:rPr>
                <w:color w:val="FFFFFF" w:themeColor="background1"/>
              </w:rPr>
            </w:pPr>
            <w:r>
              <w:rPr>
                <w:color w:val="FFFFFF" w:themeColor="background1"/>
              </w:rPr>
              <w:t>AUTHENTIFICATION</w:t>
            </w:r>
          </w:p>
          <w:p w14:paraId="7A979E17" w14:textId="23B9B229" w:rsidR="00DD7644" w:rsidRDefault="00DD7644" w:rsidP="00DD7644">
            <w:pPr>
              <w:spacing w:before="20" w:line="180" w:lineRule="exact"/>
              <w:rPr>
                <w:color w:val="FFFFFF" w:themeColor="background1"/>
              </w:rPr>
            </w:pPr>
            <w:r w:rsidRPr="00DD7644">
              <w:rPr>
                <w:color w:val="FFFFFF" w:themeColor="background1"/>
                <w:sz w:val="16"/>
              </w:rPr>
              <w:t xml:space="preserve">DES </w:t>
            </w:r>
            <w:r>
              <w:rPr>
                <w:color w:val="FFFFFF" w:themeColor="background1"/>
                <w:sz w:val="16"/>
              </w:rPr>
              <w:t>EXPLOITANTS / DU SUPPORT</w:t>
            </w:r>
          </w:p>
        </w:tc>
      </w:tr>
      <w:tr w:rsidR="00DD7644" w:rsidRPr="0071287E" w14:paraId="55E7F0D2"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705A5E7E" w14:textId="77777777" w:rsidR="00DD7644" w:rsidRPr="0071287E" w:rsidRDefault="00DD7644" w:rsidP="007E318A">
            <w:pPr>
              <w:rPr>
                <w:sz w:val="18"/>
              </w:rPr>
            </w:pPr>
          </w:p>
        </w:tc>
      </w:tr>
    </w:tbl>
    <w:p w14:paraId="12FC160A" w14:textId="77777777" w:rsidR="00DD7644" w:rsidRDefault="00DD7644" w:rsidP="00221C28">
      <w:pPr>
        <w:jc w:val="both"/>
      </w:pPr>
    </w:p>
    <w:p w14:paraId="41DE4D0A" w14:textId="15ED6477" w:rsidR="0074426D" w:rsidRDefault="0074426D" w:rsidP="005E7D2F">
      <w:pPr>
        <w:pStyle w:val="Titre4"/>
      </w:pPr>
      <w:bookmarkStart w:id="63" w:name="_Toc135732462"/>
      <w:r>
        <w:t>Comptes de service</w:t>
      </w:r>
      <w:bookmarkEnd w:id="63"/>
    </w:p>
    <w:tbl>
      <w:tblPr>
        <w:tblStyle w:val="DATStandardLigne"/>
        <w:tblW w:w="0" w:type="auto"/>
        <w:tblLook w:val="00A0" w:firstRow="1" w:lastRow="0" w:firstColumn="1" w:lastColumn="0" w:noHBand="0" w:noVBand="0"/>
      </w:tblPr>
      <w:tblGrid>
        <w:gridCol w:w="10158"/>
      </w:tblGrid>
      <w:tr w:rsidR="00DF5CAF" w14:paraId="37D7D942" w14:textId="77777777" w:rsidTr="00FD6355">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15C3451E" w14:textId="603EFC2B" w:rsidR="00DF5CAF" w:rsidRDefault="00DF5CAF" w:rsidP="00FD6355">
            <w:pPr>
              <w:spacing w:before="20" w:line="180" w:lineRule="exact"/>
              <w:rPr>
                <w:color w:val="FFFFFF" w:themeColor="background1"/>
              </w:rPr>
            </w:pPr>
            <w:r>
              <w:rPr>
                <w:color w:val="FFFFFF" w:themeColor="background1"/>
              </w:rPr>
              <w:t>COMPTES DE SERVICE</w:t>
            </w:r>
          </w:p>
          <w:p w14:paraId="7F3F3B6E" w14:textId="43E04901" w:rsidR="00DF5CAF" w:rsidRDefault="00DF5CAF" w:rsidP="00FD6355">
            <w:pPr>
              <w:spacing w:before="20" w:line="180" w:lineRule="exact"/>
              <w:rPr>
                <w:color w:val="FFFFFF" w:themeColor="background1"/>
              </w:rPr>
            </w:pPr>
            <w:r>
              <w:rPr>
                <w:color w:val="FFFFFF" w:themeColor="background1"/>
                <w:sz w:val="16"/>
              </w:rPr>
              <w:t>LOCAUX</w:t>
            </w:r>
          </w:p>
        </w:tc>
      </w:tr>
      <w:tr w:rsidR="00DF5CAF" w:rsidRPr="0071287E" w14:paraId="699356FB"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6EB67AD6" w14:textId="77777777" w:rsidR="00DF5CAF" w:rsidRPr="0071287E" w:rsidRDefault="00DF5CAF" w:rsidP="00FD6355">
            <w:pPr>
              <w:rPr>
                <w:sz w:val="18"/>
              </w:rPr>
            </w:pPr>
          </w:p>
        </w:tc>
      </w:tr>
    </w:tbl>
    <w:p w14:paraId="4F33EACB" w14:textId="7670B2DE" w:rsidR="00DF5CAF" w:rsidRDefault="00DF5CAF" w:rsidP="00DF5CAF"/>
    <w:tbl>
      <w:tblPr>
        <w:tblStyle w:val="DATStandardLigne"/>
        <w:tblW w:w="0" w:type="auto"/>
        <w:tblLook w:val="00A0" w:firstRow="1" w:lastRow="0" w:firstColumn="1" w:lastColumn="0" w:noHBand="0" w:noVBand="0"/>
      </w:tblPr>
      <w:tblGrid>
        <w:gridCol w:w="10158"/>
      </w:tblGrid>
      <w:tr w:rsidR="00DF5CAF" w14:paraId="72E39973" w14:textId="77777777" w:rsidTr="00FD6355">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tcBorders>
              <w:bottom w:val="single" w:sz="12" w:space="0" w:color="FFFFFF" w:themeColor="background1"/>
            </w:tcBorders>
          </w:tcPr>
          <w:p w14:paraId="56846F30" w14:textId="02902804" w:rsidR="00DF5CAF" w:rsidRDefault="00DF5CAF" w:rsidP="00FD6355">
            <w:pPr>
              <w:spacing w:before="20" w:line="180" w:lineRule="exact"/>
              <w:rPr>
                <w:color w:val="FFFFFF" w:themeColor="background1"/>
              </w:rPr>
            </w:pPr>
            <w:r>
              <w:rPr>
                <w:color w:val="FFFFFF" w:themeColor="background1"/>
              </w:rPr>
              <w:t>COMPTES DE SERVICE</w:t>
            </w:r>
          </w:p>
          <w:p w14:paraId="31AA71FC" w14:textId="110EAEF1" w:rsidR="00DF5CAF" w:rsidRDefault="00DF5CAF" w:rsidP="00FD6355">
            <w:pPr>
              <w:spacing w:before="20" w:line="180" w:lineRule="exact"/>
              <w:rPr>
                <w:color w:val="FFFFFF" w:themeColor="background1"/>
              </w:rPr>
            </w:pPr>
            <w:r>
              <w:rPr>
                <w:color w:val="FFFFFF" w:themeColor="background1"/>
                <w:sz w:val="16"/>
              </w:rPr>
              <w:t>EXTERNES</w:t>
            </w:r>
          </w:p>
        </w:tc>
      </w:tr>
      <w:tr w:rsidR="00DF5CAF" w:rsidRPr="0071287E" w14:paraId="5413F050" w14:textId="77777777" w:rsidTr="00113DB5">
        <w:trPr>
          <w:cnfStyle w:val="000000100000" w:firstRow="0" w:lastRow="0" w:firstColumn="0" w:lastColumn="0" w:oddVBand="0" w:evenVBand="0" w:oddHBand="1" w:evenHBand="0" w:firstRowFirstColumn="0" w:firstRowLastColumn="0" w:lastRowFirstColumn="0" w:lastRowLastColumn="0"/>
          <w:trHeight w:val="1474"/>
        </w:trPr>
        <w:tc>
          <w:tcPr>
            <w:cnfStyle w:val="001000000000" w:firstRow="0" w:lastRow="0" w:firstColumn="1" w:lastColumn="0" w:oddVBand="0" w:evenVBand="0" w:oddHBand="0" w:evenHBand="0" w:firstRowFirstColumn="0" w:firstRowLastColumn="0" w:lastRowFirstColumn="0" w:lastRowLastColumn="0"/>
            <w:tcW w:w="10158" w:type="dxa"/>
            <w:tcBorders>
              <w:top w:val="single" w:sz="18" w:space="0" w:color="083575" w:themeColor="accent2"/>
            </w:tcBorders>
          </w:tcPr>
          <w:p w14:paraId="2082C6DE" w14:textId="4A9653F6" w:rsidR="00DF5CAF" w:rsidRPr="00DF5CAF" w:rsidRDefault="00DF5CAF" w:rsidP="00FD6355">
            <w:pPr>
              <w:rPr>
                <w:b w:val="0"/>
              </w:rPr>
            </w:pPr>
            <w:r w:rsidRPr="00DF5CAF">
              <w:rPr>
                <w:rFonts w:cstheme="minorHAnsi"/>
                <w:b w:val="0"/>
                <w:i/>
                <w:color w:val="8F8F8F" w:themeColor="background2" w:themeShade="BF"/>
              </w:rPr>
              <w:t>Il s’agit des comptes définis par exemple dans un annuaire externe</w:t>
            </w:r>
          </w:p>
        </w:tc>
      </w:tr>
    </w:tbl>
    <w:p w14:paraId="5228E4CC" w14:textId="3B1CD561" w:rsidR="00113DB5" w:rsidRPr="00DF5CAF" w:rsidRDefault="00113DB5" w:rsidP="00DF5CAF"/>
    <w:p w14:paraId="0FC9A2BF" w14:textId="134EAF06" w:rsidR="0074426D" w:rsidRDefault="0074426D" w:rsidP="005E7D2F">
      <w:pPr>
        <w:pStyle w:val="Titre4"/>
      </w:pPr>
      <w:bookmarkStart w:id="64" w:name="_Toc135732463"/>
      <w:r>
        <w:t>Certificats</w:t>
      </w:r>
      <w:r w:rsidR="0033225A">
        <w:t xml:space="preserve"> des </w:t>
      </w:r>
      <w:proofErr w:type="spellStart"/>
      <w:r w:rsidR="0033225A">
        <w:t>urls</w:t>
      </w:r>
      <w:bookmarkEnd w:id="64"/>
      <w:proofErr w:type="spellEnd"/>
    </w:p>
    <w:p w14:paraId="20E18CA5" w14:textId="5A63626A" w:rsidR="0024503B" w:rsidRDefault="007F45E1" w:rsidP="0024503B">
      <w:pPr>
        <w:jc w:val="both"/>
        <w:rPr>
          <w:rFonts w:cstheme="minorHAnsi"/>
          <w:i/>
          <w:color w:val="8F8F8F" w:themeColor="background2" w:themeShade="BF"/>
        </w:rPr>
      </w:pPr>
      <w:r>
        <w:rPr>
          <w:rFonts w:cstheme="minorHAnsi"/>
          <w:i/>
          <w:color w:val="8F8F8F" w:themeColor="background2" w:themeShade="BF"/>
        </w:rPr>
        <w:t>Il s’agit de décrire l’ensemble des certificats nécessaires en précisant l’autorité de certification, le type de certificat</w:t>
      </w:r>
      <w:r w:rsidR="0024503B">
        <w:rPr>
          <w:rFonts w:cstheme="minorHAnsi"/>
          <w:i/>
          <w:color w:val="8F8F8F" w:themeColor="background2" w:themeShade="BF"/>
        </w:rPr>
        <w:t>, la durée de validité requise. Le tableau suivant est à itérer autant de fois qu’il y a de certificats pour la solution.</w:t>
      </w:r>
    </w:p>
    <w:p w14:paraId="45752A04" w14:textId="11B3BCFB" w:rsidR="007F45E1" w:rsidRDefault="0024503B" w:rsidP="0024503B">
      <w:pPr>
        <w:pStyle w:val="Titre5"/>
      </w:pPr>
      <w:r>
        <w:t>&lt; nom du certificat</w:t>
      </w:r>
      <w:r w:rsidR="00950F40">
        <w:t xml:space="preserve"> ou certificat </w:t>
      </w:r>
      <w:proofErr w:type="spellStart"/>
      <w:r w:rsidR="00950F40">
        <w:t>n°n</w:t>
      </w:r>
      <w:proofErr w:type="spellEnd"/>
      <w:r>
        <w:t>&gt;</w:t>
      </w:r>
    </w:p>
    <w:tbl>
      <w:tblPr>
        <w:tblW w:w="10195" w:type="dxa"/>
        <w:tblLayout w:type="fixed"/>
        <w:tblCellMar>
          <w:left w:w="10" w:type="dxa"/>
          <w:right w:w="10" w:type="dxa"/>
        </w:tblCellMar>
        <w:tblLook w:val="0600" w:firstRow="0" w:lastRow="0" w:firstColumn="0" w:lastColumn="0" w:noHBand="1" w:noVBand="1"/>
      </w:tblPr>
      <w:tblGrid>
        <w:gridCol w:w="2300"/>
        <w:gridCol w:w="1973"/>
        <w:gridCol w:w="1974"/>
        <w:gridCol w:w="1973"/>
        <w:gridCol w:w="1975"/>
      </w:tblGrid>
      <w:tr w:rsidR="0024503B" w:rsidRPr="002A01DF" w14:paraId="2415B834" w14:textId="77777777" w:rsidTr="0024503B">
        <w:trPr>
          <w:trHeight w:val="454"/>
          <w:tblHeader/>
        </w:trPr>
        <w:tc>
          <w:tcPr>
            <w:tcW w:w="10195" w:type="dxa"/>
            <w:gridSpan w:val="5"/>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CE45399" w14:textId="34B0CFED" w:rsidR="0024503B" w:rsidRDefault="0024503B" w:rsidP="000674DF">
            <w:pPr>
              <w:spacing w:line="180" w:lineRule="exact"/>
              <w:jc w:val="center"/>
              <w:rPr>
                <w:b/>
                <w:color w:val="FFFFFF" w:themeColor="background1"/>
              </w:rPr>
            </w:pPr>
            <w:r>
              <w:rPr>
                <w:b/>
                <w:color w:val="FFFFFF" w:themeColor="background1"/>
              </w:rPr>
              <w:t>CERTIFICATS</w:t>
            </w:r>
          </w:p>
          <w:p w14:paraId="6E67EDAB" w14:textId="7BB6ABF3" w:rsidR="0024503B" w:rsidRPr="00BD7AF4" w:rsidRDefault="0024503B" w:rsidP="0024503B">
            <w:pPr>
              <w:spacing w:line="180" w:lineRule="exact"/>
              <w:jc w:val="center"/>
              <w:rPr>
                <w:b/>
                <w:caps/>
                <w:color w:val="FFFFFF" w:themeColor="background1"/>
              </w:rPr>
            </w:pPr>
            <w:r w:rsidRPr="00BD7AF4">
              <w:rPr>
                <w:b/>
                <w:caps/>
                <w:color w:val="FFFFFF" w:themeColor="background1"/>
                <w:sz w:val="16"/>
              </w:rPr>
              <w:t>&lt;</w:t>
            </w:r>
            <w:r>
              <w:rPr>
                <w:b/>
                <w:caps/>
                <w:color w:val="FFFFFF" w:themeColor="background1"/>
                <w:sz w:val="16"/>
              </w:rPr>
              <w:t>nom du certificat</w:t>
            </w:r>
            <w:r w:rsidRPr="00BD7AF4">
              <w:rPr>
                <w:b/>
                <w:caps/>
                <w:color w:val="FFFFFF" w:themeColor="background1"/>
                <w:sz w:val="16"/>
              </w:rPr>
              <w:t>&gt;</w:t>
            </w:r>
          </w:p>
        </w:tc>
      </w:tr>
      <w:tr w:rsidR="0024503B" w14:paraId="150BAF2F" w14:textId="77777777" w:rsidTr="004C0CDA">
        <w:trPr>
          <w:trHeight w:val="737"/>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352EE33" w14:textId="66FCF551"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URLS</w:t>
            </w:r>
            <w:r w:rsidR="00950F40" w:rsidRPr="00830EAD">
              <w:rPr>
                <w:b/>
                <w:color w:val="FFFFFF" w:themeColor="background1"/>
                <w:sz w:val="18"/>
              </w:rPr>
              <w:t>/VIPS</w:t>
            </w:r>
          </w:p>
          <w:p w14:paraId="228221AF" w14:textId="6BD80A41" w:rsidR="0024503B" w:rsidRPr="00970DAB" w:rsidRDefault="0024503B" w:rsidP="00830EAD">
            <w:pPr>
              <w:pStyle w:val="Standard"/>
              <w:spacing w:before="20" w:line="180" w:lineRule="exact"/>
              <w:ind w:left="-92"/>
              <w:jc w:val="right"/>
              <w:rPr>
                <w:b/>
                <w:bCs/>
                <w:smallCaps/>
                <w:color w:val="FFFFFF"/>
                <w:sz w:val="18"/>
              </w:rPr>
            </w:pPr>
            <w:r w:rsidRPr="00830EAD">
              <w:rPr>
                <w:b/>
                <w:color w:val="FFFFFF" w:themeColor="background1"/>
                <w:sz w:val="14"/>
              </w:rPr>
              <w:t>ASSOCIEES AU</w:t>
            </w:r>
            <w:r w:rsidR="00830EAD">
              <w:rPr>
                <w:b/>
                <w:color w:val="FFFFFF" w:themeColor="background1"/>
                <w:sz w:val="14"/>
              </w:rPr>
              <w:t xml:space="preserve"> </w:t>
            </w:r>
            <w:r w:rsidRPr="00830EAD">
              <w:rPr>
                <w:b/>
                <w:color w:val="FFFFFF" w:themeColor="background1"/>
                <w:sz w:val="14"/>
              </w:rPr>
              <w:t>CERTIFICAT</w:t>
            </w:r>
          </w:p>
        </w:tc>
        <w:tc>
          <w:tcPr>
            <w:tcW w:w="7895" w:type="dxa"/>
            <w:gridSpan w:val="4"/>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18A632D" w14:textId="4FF0315B" w:rsidR="0024503B" w:rsidRPr="00970DAB" w:rsidRDefault="0024503B" w:rsidP="0024503B">
            <w:pPr>
              <w:spacing w:line="240" w:lineRule="auto"/>
              <w:ind w:left="-4" w:right="-52"/>
              <w:rPr>
                <w:smallCaps/>
                <w:sz w:val="18"/>
              </w:rPr>
            </w:pPr>
          </w:p>
        </w:tc>
      </w:tr>
      <w:tr w:rsidR="0024503B" w14:paraId="017D17E0"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D80F96C" w14:textId="77777777"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TYPE</w:t>
            </w:r>
          </w:p>
          <w:p w14:paraId="018ECAD4" w14:textId="0D19BF55" w:rsidR="0024503B" w:rsidRDefault="0024503B" w:rsidP="00830EAD">
            <w:pPr>
              <w:spacing w:before="20" w:line="180" w:lineRule="exact"/>
              <w:ind w:left="-92"/>
              <w:jc w:val="right"/>
              <w:rPr>
                <w:b/>
                <w:color w:val="FFFFFF" w:themeColor="background1"/>
              </w:rPr>
            </w:pPr>
            <w:r w:rsidRPr="00830EAD">
              <w:rPr>
                <w:b/>
                <w:color w:val="FFFFFF" w:themeColor="background1"/>
                <w:sz w:val="14"/>
              </w:rPr>
              <w:t>DE CERTITICATS</w:t>
            </w:r>
          </w:p>
        </w:tc>
        <w:tc>
          <w:tcPr>
            <w:tcW w:w="3947" w:type="dxa"/>
            <w:gridSpan w:val="2"/>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5E07D2EC" w14:textId="25C83300" w:rsidR="0024503B" w:rsidRPr="0024503B" w:rsidRDefault="00EE2FC7" w:rsidP="0024503B">
            <w:pPr>
              <w:spacing w:line="240" w:lineRule="auto"/>
              <w:ind w:left="-60" w:right="-52"/>
              <w:jc w:val="center"/>
              <w:rPr>
                <w:rFonts w:cstheme="minorHAnsi"/>
                <w:color w:val="auto"/>
                <w:sz w:val="18"/>
                <w:szCs w:val="18"/>
              </w:rPr>
            </w:pPr>
            <w:sdt>
              <w:sdtPr>
                <w:rPr>
                  <w:rFonts w:cstheme="minorHAnsi"/>
                  <w:szCs w:val="18"/>
                </w:rPr>
                <w:id w:val="1291242309"/>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sidRPr="00FC480D">
              <w:rPr>
                <w:rFonts w:cstheme="minorHAnsi"/>
                <w:color w:val="auto"/>
                <w:sz w:val="18"/>
                <w:szCs w:val="18"/>
              </w:rPr>
              <w:t xml:space="preserve"> </w:t>
            </w:r>
            <w:r w:rsidR="0024503B" w:rsidRPr="0024503B">
              <w:rPr>
                <w:rFonts w:cstheme="minorHAnsi"/>
                <w:smallCaps/>
                <w:color w:val="auto"/>
                <w:sz w:val="18"/>
                <w:szCs w:val="18"/>
              </w:rPr>
              <w:t>San</w:t>
            </w:r>
          </w:p>
        </w:tc>
        <w:tc>
          <w:tcPr>
            <w:tcW w:w="3948" w:type="dxa"/>
            <w:gridSpan w:val="2"/>
            <w:tcBorders>
              <w:top w:val="dashed" w:sz="4" w:space="0" w:color="083575"/>
              <w:bottom w:val="dashed" w:sz="4" w:space="0" w:color="083575"/>
              <w:right w:val="single" w:sz="18" w:space="0" w:color="083575"/>
            </w:tcBorders>
            <w:shd w:val="clear" w:color="auto" w:fill="FFFFFF"/>
            <w:vAlign w:val="center"/>
          </w:tcPr>
          <w:p w14:paraId="6E88644F" w14:textId="6857F2AD" w:rsidR="0024503B" w:rsidRDefault="00EE2FC7" w:rsidP="000674DF">
            <w:pPr>
              <w:spacing w:line="240" w:lineRule="auto"/>
              <w:ind w:left="-4" w:right="-52"/>
              <w:jc w:val="center"/>
              <w:rPr>
                <w:rFonts w:cstheme="minorHAnsi"/>
                <w:szCs w:val="18"/>
              </w:rPr>
            </w:pPr>
            <w:sdt>
              <w:sdtPr>
                <w:rPr>
                  <w:rFonts w:cstheme="minorHAnsi"/>
                  <w:szCs w:val="18"/>
                </w:rPr>
                <w:id w:val="1795475189"/>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Wil</w:t>
            </w:r>
            <w:r w:rsidR="00510C63">
              <w:rPr>
                <w:rFonts w:cstheme="minorHAnsi"/>
                <w:smallCaps/>
                <w:szCs w:val="18"/>
              </w:rPr>
              <w:t>d</w:t>
            </w:r>
            <w:r w:rsidR="0024503B" w:rsidRPr="0024503B">
              <w:rPr>
                <w:rFonts w:cstheme="minorHAnsi"/>
                <w:smallCaps/>
                <w:szCs w:val="18"/>
              </w:rPr>
              <w:t>card</w:t>
            </w:r>
            <w:proofErr w:type="spellEnd"/>
            <w:r w:rsidR="005F2867" w:rsidRPr="00B310A4">
              <w:rPr>
                <w:bCs/>
                <w:color w:val="auto"/>
                <w:szCs w:val="20"/>
                <w:vertAlign w:val="superscript"/>
              </w:rPr>
              <w:t>[1]</w:t>
            </w:r>
          </w:p>
        </w:tc>
      </w:tr>
      <w:tr w:rsidR="0024503B" w14:paraId="6C2DC8C7"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7C20AB3" w14:textId="77777777" w:rsidR="004C0CDA" w:rsidRPr="00830EAD" w:rsidRDefault="004C0CDA" w:rsidP="00830EAD">
            <w:pPr>
              <w:spacing w:before="20" w:line="180" w:lineRule="exact"/>
              <w:ind w:left="-92"/>
              <w:jc w:val="right"/>
              <w:rPr>
                <w:b/>
                <w:color w:val="FFFFFF" w:themeColor="background1"/>
                <w:sz w:val="18"/>
              </w:rPr>
            </w:pPr>
            <w:r w:rsidRPr="00830EAD">
              <w:rPr>
                <w:b/>
                <w:color w:val="FFFFFF" w:themeColor="background1"/>
                <w:sz w:val="18"/>
              </w:rPr>
              <w:t>AUTORITE</w:t>
            </w:r>
          </w:p>
          <w:p w14:paraId="572BA104" w14:textId="5A212B0D" w:rsidR="0024503B" w:rsidRDefault="004C0CDA" w:rsidP="00830EAD">
            <w:pPr>
              <w:spacing w:before="20" w:line="180" w:lineRule="exact"/>
              <w:ind w:left="-92"/>
              <w:jc w:val="right"/>
              <w:rPr>
                <w:b/>
                <w:color w:val="FFFFFF" w:themeColor="background1"/>
              </w:rPr>
            </w:pPr>
            <w:r w:rsidRPr="00830EAD">
              <w:rPr>
                <w:b/>
                <w:color w:val="FFFFFF" w:themeColor="background1"/>
                <w:sz w:val="14"/>
              </w:rPr>
              <w:t>DE CERTIFICATION</w:t>
            </w:r>
          </w:p>
        </w:tc>
        <w:tc>
          <w:tcPr>
            <w:tcW w:w="1973"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43A3C7D7" w14:textId="657674F2" w:rsidR="0024503B" w:rsidRDefault="00EE2FC7" w:rsidP="000674DF">
            <w:pPr>
              <w:spacing w:line="240" w:lineRule="auto"/>
              <w:ind w:left="-4" w:right="-52"/>
              <w:jc w:val="center"/>
              <w:rPr>
                <w:rFonts w:cstheme="minorHAnsi"/>
                <w:szCs w:val="18"/>
              </w:rPr>
            </w:pPr>
            <w:sdt>
              <w:sdtPr>
                <w:rPr>
                  <w:rFonts w:cstheme="minorHAnsi"/>
                  <w:szCs w:val="18"/>
                </w:rPr>
                <w:id w:val="2048407402"/>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Aphp</w:t>
            </w:r>
            <w:proofErr w:type="spellEnd"/>
          </w:p>
        </w:tc>
        <w:tc>
          <w:tcPr>
            <w:tcW w:w="1974" w:type="dxa"/>
            <w:tcBorders>
              <w:top w:val="dashed" w:sz="4" w:space="0" w:color="083575"/>
              <w:bottom w:val="dashed" w:sz="4" w:space="0" w:color="083575"/>
            </w:tcBorders>
            <w:shd w:val="clear" w:color="auto" w:fill="FFFFFF"/>
            <w:vAlign w:val="center"/>
          </w:tcPr>
          <w:p w14:paraId="7D366363" w14:textId="6E41CF49" w:rsidR="0024503B" w:rsidRDefault="00EE2FC7" w:rsidP="000674DF">
            <w:pPr>
              <w:spacing w:line="240" w:lineRule="auto"/>
              <w:ind w:left="-4" w:right="-52"/>
              <w:jc w:val="center"/>
              <w:rPr>
                <w:rFonts w:cstheme="minorHAnsi"/>
                <w:szCs w:val="18"/>
              </w:rPr>
            </w:pPr>
            <w:sdt>
              <w:sdtPr>
                <w:rPr>
                  <w:rFonts w:cstheme="minorHAnsi"/>
                  <w:szCs w:val="18"/>
                </w:rPr>
                <w:id w:val="663813700"/>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Pr>
                <w:rFonts w:cstheme="minorHAnsi"/>
                <w:szCs w:val="18"/>
              </w:rPr>
              <w:t xml:space="preserve"> </w:t>
            </w:r>
            <w:r w:rsidR="0024503B" w:rsidRPr="0024503B">
              <w:rPr>
                <w:rFonts w:cstheme="minorHAnsi"/>
                <w:smallCaps/>
                <w:szCs w:val="18"/>
              </w:rPr>
              <w:t>Ans</w:t>
            </w:r>
          </w:p>
        </w:tc>
        <w:tc>
          <w:tcPr>
            <w:tcW w:w="1973" w:type="dxa"/>
            <w:tcBorders>
              <w:top w:val="dashed" w:sz="4" w:space="0" w:color="083575"/>
              <w:bottom w:val="dashed" w:sz="4" w:space="0" w:color="083575"/>
            </w:tcBorders>
            <w:shd w:val="clear" w:color="auto" w:fill="FFFFFF"/>
            <w:vAlign w:val="center"/>
          </w:tcPr>
          <w:p w14:paraId="2A8FB677" w14:textId="698DD778" w:rsidR="0024503B" w:rsidRDefault="00EE2FC7" w:rsidP="000674DF">
            <w:pPr>
              <w:spacing w:line="240" w:lineRule="auto"/>
              <w:ind w:left="-4" w:right="-52"/>
              <w:jc w:val="center"/>
              <w:rPr>
                <w:rFonts w:cstheme="minorHAnsi"/>
                <w:szCs w:val="18"/>
              </w:rPr>
            </w:pPr>
            <w:sdt>
              <w:sdtPr>
                <w:rPr>
                  <w:rFonts w:cstheme="minorHAnsi"/>
                  <w:szCs w:val="18"/>
                </w:rPr>
                <w:id w:val="1903018054"/>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Pr>
                <w:rFonts w:cstheme="minorHAnsi"/>
                <w:szCs w:val="18"/>
              </w:rPr>
              <w:t xml:space="preserve"> </w:t>
            </w:r>
            <w:proofErr w:type="spellStart"/>
            <w:r w:rsidR="0024503B" w:rsidRPr="0024503B">
              <w:rPr>
                <w:rFonts w:cstheme="minorHAnsi"/>
                <w:smallCaps/>
                <w:szCs w:val="18"/>
              </w:rPr>
              <w:t>Dimyotis</w:t>
            </w:r>
            <w:proofErr w:type="spellEnd"/>
          </w:p>
        </w:tc>
        <w:tc>
          <w:tcPr>
            <w:tcW w:w="1975" w:type="dxa"/>
            <w:tcBorders>
              <w:top w:val="dashed" w:sz="4" w:space="0" w:color="083575"/>
              <w:bottom w:val="dashed" w:sz="4" w:space="0" w:color="083575"/>
              <w:right w:val="single" w:sz="18" w:space="0" w:color="083575"/>
            </w:tcBorders>
            <w:shd w:val="clear" w:color="auto" w:fill="FFFFFF"/>
            <w:vAlign w:val="center"/>
          </w:tcPr>
          <w:p w14:paraId="34FD157A" w14:textId="21B51713" w:rsidR="0024503B" w:rsidRDefault="00EE2FC7" w:rsidP="000674DF">
            <w:pPr>
              <w:spacing w:line="240" w:lineRule="auto"/>
              <w:ind w:left="-4" w:right="-52"/>
              <w:jc w:val="center"/>
              <w:rPr>
                <w:rFonts w:cstheme="minorHAnsi"/>
                <w:szCs w:val="18"/>
              </w:rPr>
            </w:pPr>
            <w:sdt>
              <w:sdtPr>
                <w:rPr>
                  <w:rFonts w:cstheme="minorHAnsi"/>
                  <w:szCs w:val="18"/>
                </w:rPr>
                <w:id w:val="-357051052"/>
                <w15:appearance w15:val="hidden"/>
                <w14:checkbox>
                  <w14:checked w14:val="0"/>
                  <w14:checkedState w14:val="00FE" w14:font="Wingdings"/>
                  <w14:uncheckedState w14:val="006F" w14:font="Wingdings"/>
                </w14:checkbox>
              </w:sdtPr>
              <w:sdtContent>
                <w:r w:rsidR="0024503B">
                  <w:rPr>
                    <w:rFonts w:cstheme="minorHAnsi"/>
                    <w:szCs w:val="18"/>
                  </w:rPr>
                  <w:sym w:font="Wingdings" w:char="F06F"/>
                </w:r>
              </w:sdtContent>
            </w:sdt>
            <w:r w:rsidR="0024503B">
              <w:rPr>
                <w:rFonts w:cstheme="minorHAnsi"/>
                <w:szCs w:val="18"/>
              </w:rPr>
              <w:t xml:space="preserve"> </w:t>
            </w:r>
            <w:r w:rsidR="0024503B" w:rsidRPr="0024503B">
              <w:rPr>
                <w:rFonts w:cstheme="minorHAnsi"/>
                <w:smallCaps/>
                <w:szCs w:val="18"/>
              </w:rPr>
              <w:t>Autre…</w:t>
            </w:r>
          </w:p>
        </w:tc>
      </w:tr>
      <w:tr w:rsidR="0024503B" w14:paraId="0C1E4E1F" w14:textId="77777777" w:rsidTr="004C0CDA">
        <w:trPr>
          <w:trHeight w:val="454"/>
        </w:trPr>
        <w:tc>
          <w:tcPr>
            <w:tcW w:w="2300"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C4C5EE2" w14:textId="23D049F1" w:rsidR="0024503B" w:rsidRDefault="0024503B" w:rsidP="00830EAD">
            <w:pPr>
              <w:spacing w:before="20" w:line="180" w:lineRule="exact"/>
              <w:ind w:left="-92"/>
              <w:jc w:val="right"/>
              <w:rPr>
                <w:b/>
                <w:color w:val="FFFFFF" w:themeColor="background1"/>
              </w:rPr>
            </w:pPr>
            <w:r w:rsidRPr="00830EAD">
              <w:rPr>
                <w:b/>
                <w:color w:val="FFFFFF" w:themeColor="background1"/>
                <w:sz w:val="18"/>
              </w:rPr>
              <w:lastRenderedPageBreak/>
              <w:t>VALIDITE</w:t>
            </w:r>
          </w:p>
        </w:tc>
        <w:tc>
          <w:tcPr>
            <w:tcW w:w="7895" w:type="dxa"/>
            <w:gridSpan w:val="4"/>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6D82724" w14:textId="77777777" w:rsidR="00302709" w:rsidRDefault="00302709" w:rsidP="00302709">
            <w:pPr>
              <w:jc w:val="both"/>
              <w:rPr>
                <w:rFonts w:cstheme="minorHAnsi"/>
                <w:i/>
                <w:smallCaps/>
                <w:color w:val="8F8F8F" w:themeColor="background2" w:themeShade="BF"/>
                <w:sz w:val="18"/>
              </w:rPr>
            </w:pPr>
            <w:r>
              <w:rPr>
                <w:rFonts w:cstheme="minorHAnsi"/>
                <w:i/>
                <w:smallCaps/>
                <w:color w:val="8F8F8F" w:themeColor="background2" w:themeShade="BF"/>
                <w:sz w:val="18"/>
              </w:rPr>
              <w:t>Date de début de validité</w:t>
            </w:r>
          </w:p>
          <w:p w14:paraId="18E108E1" w14:textId="1956F8D5" w:rsidR="0024503B" w:rsidRPr="005F2867" w:rsidRDefault="00302709" w:rsidP="00302709">
            <w:pPr>
              <w:jc w:val="both"/>
              <w:rPr>
                <w:rFonts w:cstheme="minorHAnsi"/>
                <w:i/>
                <w:smallCaps/>
                <w:color w:val="8F8F8F" w:themeColor="background2" w:themeShade="BF"/>
                <w:sz w:val="18"/>
              </w:rPr>
            </w:pPr>
            <w:r>
              <w:rPr>
                <w:rFonts w:cstheme="minorHAnsi"/>
                <w:i/>
                <w:smallCaps/>
                <w:color w:val="8F8F8F" w:themeColor="background2" w:themeShade="BF"/>
                <w:sz w:val="18"/>
              </w:rPr>
              <w:t>D</w:t>
            </w:r>
            <w:r w:rsidR="005F2867" w:rsidRPr="005F2867">
              <w:rPr>
                <w:rFonts w:cstheme="minorHAnsi"/>
                <w:i/>
                <w:smallCaps/>
                <w:color w:val="8F8F8F" w:themeColor="background2" w:themeShade="BF"/>
                <w:sz w:val="18"/>
              </w:rPr>
              <w:t>urée de vie des certificats générés est de 1, 2 ou 3 ans.</w:t>
            </w:r>
          </w:p>
        </w:tc>
      </w:tr>
      <w:tr w:rsidR="0024503B" w14:paraId="722969A1" w14:textId="77777777" w:rsidTr="004C0CDA">
        <w:trPr>
          <w:trHeight w:val="737"/>
        </w:trPr>
        <w:tc>
          <w:tcPr>
            <w:tcW w:w="2300"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8B32245" w14:textId="77777777" w:rsidR="0024503B" w:rsidRPr="00830EAD" w:rsidRDefault="0024503B" w:rsidP="00830EAD">
            <w:pPr>
              <w:spacing w:before="20" w:line="180" w:lineRule="exact"/>
              <w:ind w:left="-92"/>
              <w:jc w:val="right"/>
              <w:rPr>
                <w:b/>
                <w:color w:val="FFFFFF" w:themeColor="background1"/>
                <w:sz w:val="18"/>
              </w:rPr>
            </w:pPr>
            <w:r w:rsidRPr="00830EAD">
              <w:rPr>
                <w:b/>
                <w:color w:val="FFFFFF" w:themeColor="background1"/>
                <w:sz w:val="18"/>
              </w:rPr>
              <w:t>INFORMATIONS</w:t>
            </w:r>
          </w:p>
          <w:p w14:paraId="3B369AF1" w14:textId="77777777" w:rsidR="0024503B" w:rsidRDefault="0024503B" w:rsidP="00830EAD">
            <w:pPr>
              <w:spacing w:before="20" w:line="180" w:lineRule="exact"/>
              <w:ind w:left="-92"/>
              <w:jc w:val="right"/>
              <w:rPr>
                <w:b/>
                <w:color w:val="FFFFFF" w:themeColor="background1"/>
              </w:rPr>
            </w:pPr>
            <w:r w:rsidRPr="00830EAD">
              <w:rPr>
                <w:b/>
                <w:color w:val="FFFFFF" w:themeColor="background1"/>
                <w:sz w:val="14"/>
              </w:rPr>
              <w:t>COMPLEMENTAIRES</w:t>
            </w:r>
          </w:p>
        </w:tc>
        <w:tc>
          <w:tcPr>
            <w:tcW w:w="7895" w:type="dxa"/>
            <w:gridSpan w:val="4"/>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38E2DC47" w14:textId="77777777" w:rsidR="0024503B" w:rsidRPr="005F2867" w:rsidRDefault="0024503B" w:rsidP="000674DF">
            <w:pPr>
              <w:jc w:val="both"/>
              <w:rPr>
                <w:rFonts w:cstheme="minorHAnsi"/>
                <w:smallCaps/>
                <w:color w:val="auto"/>
                <w:sz w:val="18"/>
              </w:rPr>
            </w:pPr>
          </w:p>
        </w:tc>
      </w:tr>
    </w:tbl>
    <w:p w14:paraId="5448164D" w14:textId="77777777" w:rsidR="005F2867" w:rsidRPr="00B94F14" w:rsidRDefault="005F2867" w:rsidP="005F2867">
      <w:pPr>
        <w:ind w:left="360"/>
        <w:rPr>
          <w:i/>
          <w:u w:val="single"/>
        </w:rPr>
      </w:pPr>
      <w:r w:rsidRPr="00B94F14">
        <w:rPr>
          <w:b/>
          <w:i/>
          <w:u w:val="single"/>
        </w:rPr>
        <w:t>Notes</w:t>
      </w:r>
      <w:r w:rsidRPr="00B94F14">
        <w:rPr>
          <w:b/>
          <w:i/>
        </w:rPr>
        <w:t> :</w:t>
      </w:r>
    </w:p>
    <w:p w14:paraId="6C8C71C5" w14:textId="77777777" w:rsidR="005F2867" w:rsidRDefault="005F2867" w:rsidP="005F2867">
      <w:pPr>
        <w:ind w:left="360"/>
      </w:pPr>
      <w:r>
        <w:tab/>
      </w:r>
      <w:r w:rsidRPr="00B94F14">
        <w:rPr>
          <w:vertAlign w:val="superscript"/>
        </w:rPr>
        <w:t>[1]</w:t>
      </w:r>
      <w:r>
        <w:t xml:space="preserve"> L’usage de certificat de type WILDCARD est interdit (</w:t>
      </w:r>
      <w:proofErr w:type="gramStart"/>
      <w:r>
        <w:t>*.FQDN</w:t>
      </w:r>
      <w:proofErr w:type="gramEnd"/>
      <w:r>
        <w:t>) sans accord formel du pôle sécurité de la DSN.</w:t>
      </w:r>
    </w:p>
    <w:p w14:paraId="6848A076" w14:textId="4540AF9A" w:rsidR="0024503B" w:rsidRDefault="0024503B" w:rsidP="007F45E1">
      <w:pPr>
        <w:rPr>
          <w:rFonts w:cstheme="minorHAnsi"/>
          <w:i/>
          <w:color w:val="8F8F8F" w:themeColor="background2" w:themeShade="BF"/>
        </w:rPr>
      </w:pPr>
    </w:p>
    <w:p w14:paraId="4C63378C" w14:textId="77777777" w:rsidR="00266FBE" w:rsidRDefault="00266FBE" w:rsidP="005E7D2F">
      <w:pPr>
        <w:pStyle w:val="Titre4"/>
      </w:pPr>
      <w:bookmarkStart w:id="65" w:name="_Toc135732464"/>
      <w:r>
        <w:t>WAF</w:t>
      </w:r>
      <w:bookmarkEnd w:id="65"/>
    </w:p>
    <w:p w14:paraId="1556DC37" w14:textId="75C9DC58" w:rsidR="00266FBE" w:rsidRDefault="00266FBE" w:rsidP="00266FBE">
      <w:pPr>
        <w:jc w:val="both"/>
      </w:pPr>
      <w:r>
        <w:rPr>
          <w:rFonts w:cstheme="minorHAnsi"/>
          <w:i/>
          <w:color w:val="8F8F8F" w:themeColor="background2" w:themeShade="BF"/>
        </w:rPr>
        <w:t xml:space="preserve">Ce paragraphe décrit les utilisations des Web Application Firewall mises en œuvre. </w:t>
      </w:r>
    </w:p>
    <w:tbl>
      <w:tblPr>
        <w:tblW w:w="10195" w:type="dxa"/>
        <w:tblLayout w:type="fixed"/>
        <w:tblCellMar>
          <w:left w:w="10" w:type="dxa"/>
          <w:right w:w="10" w:type="dxa"/>
        </w:tblCellMar>
        <w:tblLook w:val="0600" w:firstRow="0" w:lastRow="0" w:firstColumn="0" w:lastColumn="0" w:noHBand="1" w:noVBand="1"/>
      </w:tblPr>
      <w:tblGrid>
        <w:gridCol w:w="2671"/>
        <w:gridCol w:w="567"/>
        <w:gridCol w:w="6957"/>
      </w:tblGrid>
      <w:tr w:rsidR="0070799E" w:rsidRPr="002A01DF" w14:paraId="4B47AE0D" w14:textId="77777777" w:rsidTr="00FD6355">
        <w:trPr>
          <w:trHeight w:val="454"/>
          <w:tblHeader/>
        </w:trPr>
        <w:tc>
          <w:tcPr>
            <w:tcW w:w="10195" w:type="dxa"/>
            <w:gridSpan w:val="3"/>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5A92C2CA" w14:textId="1ABBA05D" w:rsidR="0070799E" w:rsidRPr="00BD7AF4" w:rsidRDefault="0070799E" w:rsidP="00FD6355">
            <w:pPr>
              <w:spacing w:line="180" w:lineRule="exact"/>
              <w:jc w:val="center"/>
              <w:rPr>
                <w:b/>
                <w:caps/>
                <w:color w:val="FFFFFF" w:themeColor="background1"/>
              </w:rPr>
            </w:pPr>
            <w:r>
              <w:rPr>
                <w:b/>
                <w:color w:val="FFFFFF" w:themeColor="background1"/>
              </w:rPr>
              <w:t>WAF</w:t>
            </w:r>
          </w:p>
        </w:tc>
      </w:tr>
      <w:tr w:rsidR="005E2755" w14:paraId="3E01CD88" w14:textId="77777777" w:rsidTr="005E2755">
        <w:trPr>
          <w:trHeight w:val="454"/>
        </w:trPr>
        <w:tc>
          <w:tcPr>
            <w:tcW w:w="267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C28ED3B" w14:textId="4BBBA219" w:rsidR="005E2755" w:rsidRPr="00830EAD" w:rsidRDefault="005E2755" w:rsidP="005E2755">
            <w:pPr>
              <w:pStyle w:val="Standard"/>
              <w:spacing w:before="20" w:line="180" w:lineRule="exact"/>
              <w:jc w:val="right"/>
              <w:rPr>
                <w:b/>
                <w:bCs/>
                <w:smallCaps/>
                <w:color w:val="FFFFFF"/>
                <w:sz w:val="18"/>
              </w:rPr>
            </w:pPr>
            <w:r w:rsidRPr="00830EAD">
              <w:rPr>
                <w:b/>
                <w:bCs/>
                <w:smallCaps/>
                <w:color w:val="FFFFFF"/>
                <w:sz w:val="18"/>
              </w:rPr>
              <w:t>CLOUD WAF</w:t>
            </w:r>
          </w:p>
        </w:tc>
        <w:tc>
          <w:tcPr>
            <w:tcW w:w="56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4921DA15" w14:textId="7D11ADC4" w:rsidR="005E2755" w:rsidRPr="005E2755" w:rsidRDefault="00EE2FC7" w:rsidP="005E2755">
            <w:pPr>
              <w:spacing w:line="240" w:lineRule="auto"/>
              <w:ind w:left="-60" w:right="-52"/>
              <w:jc w:val="center"/>
              <w:rPr>
                <w:rFonts w:cstheme="minorHAnsi"/>
                <w:color w:val="auto"/>
                <w:sz w:val="18"/>
                <w:szCs w:val="18"/>
              </w:rPr>
            </w:pPr>
            <w:sdt>
              <w:sdtPr>
                <w:rPr>
                  <w:rFonts w:cstheme="minorHAnsi"/>
                  <w:szCs w:val="18"/>
                </w:rPr>
                <w:id w:val="1334419024"/>
                <w15:appearance w15:val="hidden"/>
                <w14:checkbox>
                  <w14:checked w14:val="0"/>
                  <w14:checkedState w14:val="00FE" w14:font="Wingdings"/>
                  <w14:uncheckedState w14:val="006F" w14:font="Wingdings"/>
                </w14:checkbox>
              </w:sdtPr>
              <w:sdtContent>
                <w:r w:rsidR="005E2755">
                  <w:rPr>
                    <w:rFonts w:cstheme="minorHAnsi"/>
                    <w:szCs w:val="18"/>
                  </w:rPr>
                  <w:sym w:font="Wingdings" w:char="F06F"/>
                </w:r>
              </w:sdtContent>
            </w:sdt>
          </w:p>
        </w:tc>
        <w:tc>
          <w:tcPr>
            <w:tcW w:w="6957" w:type="dxa"/>
            <w:tcBorders>
              <w:top w:val="dashed" w:sz="4" w:space="0" w:color="083575"/>
              <w:bottom w:val="dashed" w:sz="4" w:space="0" w:color="083575"/>
              <w:right w:val="single" w:sz="18" w:space="0" w:color="083575"/>
            </w:tcBorders>
            <w:shd w:val="clear" w:color="auto" w:fill="FFFFFF"/>
            <w:vAlign w:val="center"/>
          </w:tcPr>
          <w:p w14:paraId="2E628D37"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5FFB1281" w14:textId="7701A9D6" w:rsidR="00302709" w:rsidRPr="00970DAB" w:rsidRDefault="00302709" w:rsidP="005E2755">
            <w:pPr>
              <w:spacing w:line="240" w:lineRule="auto"/>
              <w:ind w:left="-4" w:right="-52"/>
              <w:rPr>
                <w:smallCaps/>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r w:rsidR="005E2755" w14:paraId="4AEC48D6" w14:textId="77777777" w:rsidTr="005E2755">
        <w:trPr>
          <w:trHeight w:val="454"/>
        </w:trPr>
        <w:tc>
          <w:tcPr>
            <w:tcW w:w="2671"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7ABBCD2" w14:textId="77777777" w:rsidR="005E2755" w:rsidRPr="00830EAD" w:rsidRDefault="005E2755" w:rsidP="005E2755">
            <w:pPr>
              <w:pStyle w:val="Standard"/>
              <w:spacing w:before="20" w:line="180" w:lineRule="exact"/>
              <w:jc w:val="right"/>
              <w:rPr>
                <w:rFonts w:asciiTheme="minorHAnsi" w:hAnsiTheme="minorHAnsi" w:cstheme="minorHAnsi"/>
                <w:b/>
                <w:bCs/>
                <w:smallCaps/>
                <w:color w:val="FFFFFF"/>
                <w:sz w:val="18"/>
                <w:szCs w:val="20"/>
              </w:rPr>
            </w:pPr>
            <w:r w:rsidRPr="00830EAD">
              <w:rPr>
                <w:rFonts w:asciiTheme="minorHAnsi" w:hAnsiTheme="minorHAnsi" w:cstheme="minorHAnsi"/>
                <w:b/>
                <w:bCs/>
                <w:smallCaps/>
                <w:color w:val="FFFFFF"/>
                <w:sz w:val="18"/>
                <w:szCs w:val="20"/>
              </w:rPr>
              <w:t>WAF INTERNE</w:t>
            </w:r>
          </w:p>
          <w:p w14:paraId="7B4E9604" w14:textId="2A45AF39" w:rsidR="005E2755" w:rsidRPr="005E2755" w:rsidRDefault="005E2755" w:rsidP="005E2755">
            <w:pPr>
              <w:pStyle w:val="Standard"/>
              <w:spacing w:before="20" w:line="180" w:lineRule="exact"/>
              <w:jc w:val="right"/>
              <w:rPr>
                <w:b/>
                <w:bCs/>
                <w:smallCaps/>
                <w:color w:val="FFFFFF"/>
              </w:rPr>
            </w:pPr>
            <w:r w:rsidRPr="00830EAD">
              <w:rPr>
                <w:rFonts w:asciiTheme="minorHAnsi" w:hAnsiTheme="minorHAnsi" w:cstheme="minorHAnsi"/>
                <w:b/>
                <w:bCs/>
                <w:smallCaps/>
                <w:color w:val="FFFFFF"/>
                <w:sz w:val="18"/>
                <w:szCs w:val="20"/>
              </w:rPr>
              <w:t xml:space="preserve">flux internet vers si </w:t>
            </w:r>
            <w:proofErr w:type="spellStart"/>
            <w:r w:rsidRPr="00830EAD">
              <w:rPr>
                <w:rFonts w:asciiTheme="minorHAnsi" w:hAnsiTheme="minorHAnsi" w:cstheme="minorHAnsi"/>
                <w:b/>
                <w:bCs/>
                <w:smallCaps/>
                <w:color w:val="FFFFFF"/>
                <w:sz w:val="18"/>
                <w:szCs w:val="20"/>
              </w:rPr>
              <w:t>aphp</w:t>
            </w:r>
            <w:proofErr w:type="spellEnd"/>
          </w:p>
        </w:tc>
        <w:tc>
          <w:tcPr>
            <w:tcW w:w="56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10DE115D" w14:textId="706497C9" w:rsidR="005E2755" w:rsidRDefault="00EE2FC7" w:rsidP="005E2755">
            <w:pPr>
              <w:spacing w:line="240" w:lineRule="auto"/>
              <w:ind w:left="-60" w:right="-52"/>
              <w:jc w:val="center"/>
              <w:rPr>
                <w:rFonts w:cstheme="minorHAnsi"/>
                <w:szCs w:val="18"/>
              </w:rPr>
            </w:pPr>
            <w:sdt>
              <w:sdtPr>
                <w:rPr>
                  <w:rFonts w:cstheme="minorHAnsi"/>
                  <w:szCs w:val="18"/>
                </w:rPr>
                <w:id w:val="-1374994189"/>
                <w15:appearance w15:val="hidden"/>
                <w14:checkbox>
                  <w14:checked w14:val="0"/>
                  <w14:checkedState w14:val="00FE" w14:font="Wingdings"/>
                  <w14:uncheckedState w14:val="006F" w14:font="Wingdings"/>
                </w14:checkbox>
              </w:sdtPr>
              <w:sdtContent>
                <w:r w:rsidR="005E2755">
                  <w:rPr>
                    <w:rFonts w:cstheme="minorHAnsi"/>
                    <w:szCs w:val="18"/>
                  </w:rPr>
                  <w:sym w:font="Wingdings" w:char="F06F"/>
                </w:r>
              </w:sdtContent>
            </w:sdt>
          </w:p>
        </w:tc>
        <w:tc>
          <w:tcPr>
            <w:tcW w:w="6957" w:type="dxa"/>
            <w:tcBorders>
              <w:top w:val="dashed" w:sz="4" w:space="0" w:color="083575"/>
              <w:bottom w:val="dashed" w:sz="4" w:space="0" w:color="083575"/>
              <w:right w:val="single" w:sz="18" w:space="0" w:color="083575"/>
            </w:tcBorders>
            <w:shd w:val="clear" w:color="auto" w:fill="FFFFFF"/>
            <w:vAlign w:val="center"/>
          </w:tcPr>
          <w:p w14:paraId="0408287C"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324CE4A4" w14:textId="0E38493A" w:rsidR="00302709" w:rsidRPr="005E2755" w:rsidRDefault="00302709" w:rsidP="005E2755">
            <w:pPr>
              <w:spacing w:line="240" w:lineRule="auto"/>
              <w:ind w:left="-4" w:right="-52"/>
              <w:rPr>
                <w:smallCaps/>
                <w:color w:val="8F8F8F" w:themeColor="background2" w:themeShade="BF"/>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r w:rsidR="005E2755" w14:paraId="24A13E8E" w14:textId="77777777" w:rsidTr="005E2755">
        <w:trPr>
          <w:trHeight w:val="454"/>
        </w:trPr>
        <w:tc>
          <w:tcPr>
            <w:tcW w:w="2671"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38F510B2" w14:textId="472872D3" w:rsidR="005E2755" w:rsidRPr="005E2755" w:rsidRDefault="005E2755" w:rsidP="005E2755">
            <w:pPr>
              <w:pStyle w:val="Standard"/>
              <w:spacing w:before="20" w:line="180" w:lineRule="exact"/>
              <w:jc w:val="right"/>
              <w:rPr>
                <w:b/>
                <w:bCs/>
                <w:smallCaps/>
                <w:color w:val="FFFFFF"/>
              </w:rPr>
            </w:pPr>
            <w:r w:rsidRPr="00830EAD">
              <w:rPr>
                <w:b/>
                <w:bCs/>
                <w:smallCaps/>
                <w:color w:val="FFFFFF"/>
                <w:sz w:val="18"/>
              </w:rPr>
              <w:t>AUTRES…</w:t>
            </w:r>
          </w:p>
        </w:tc>
        <w:tc>
          <w:tcPr>
            <w:tcW w:w="567" w:type="dxa"/>
            <w:tcBorders>
              <w:top w:val="dashed" w:sz="4" w:space="0" w:color="083575"/>
              <w:left w:val="single" w:sz="12" w:space="0" w:color="083575"/>
              <w:bottom w:val="single" w:sz="18" w:space="0" w:color="083575" w:themeColor="accent2"/>
            </w:tcBorders>
            <w:shd w:val="clear" w:color="auto" w:fill="FFFFFF"/>
            <w:tcMar>
              <w:top w:w="0" w:type="dxa"/>
              <w:left w:w="108" w:type="dxa"/>
              <w:bottom w:w="0" w:type="dxa"/>
              <w:right w:w="108" w:type="dxa"/>
            </w:tcMar>
            <w:vAlign w:val="center"/>
          </w:tcPr>
          <w:p w14:paraId="2C8E3CE1" w14:textId="232C1B2E" w:rsidR="005E2755" w:rsidRDefault="00EE2FC7" w:rsidP="005E2755">
            <w:pPr>
              <w:spacing w:line="240" w:lineRule="auto"/>
              <w:ind w:left="-60" w:right="-52"/>
              <w:jc w:val="center"/>
              <w:rPr>
                <w:rFonts w:cstheme="minorHAnsi"/>
                <w:szCs w:val="18"/>
              </w:rPr>
            </w:pPr>
            <w:sdt>
              <w:sdtPr>
                <w:rPr>
                  <w:rFonts w:cstheme="minorHAnsi"/>
                  <w:szCs w:val="18"/>
                </w:rPr>
                <w:id w:val="-75831876"/>
                <w15:appearance w15:val="hidden"/>
                <w14:checkbox>
                  <w14:checked w14:val="0"/>
                  <w14:checkedState w14:val="00FE" w14:font="Wingdings"/>
                  <w14:uncheckedState w14:val="006F" w14:font="Wingdings"/>
                </w14:checkbox>
              </w:sdtPr>
              <w:sdtContent>
                <w:r w:rsidR="005E2755">
                  <w:rPr>
                    <w:rFonts w:cstheme="minorHAnsi"/>
                    <w:szCs w:val="18"/>
                  </w:rPr>
                  <w:sym w:font="Wingdings" w:char="F06F"/>
                </w:r>
              </w:sdtContent>
            </w:sdt>
          </w:p>
        </w:tc>
        <w:tc>
          <w:tcPr>
            <w:tcW w:w="6957" w:type="dxa"/>
            <w:tcBorders>
              <w:top w:val="dashed" w:sz="4" w:space="0" w:color="083575"/>
              <w:bottom w:val="single" w:sz="18" w:space="0" w:color="083575" w:themeColor="accent2"/>
              <w:right w:val="single" w:sz="18" w:space="0" w:color="083575"/>
            </w:tcBorders>
            <w:shd w:val="clear" w:color="auto" w:fill="FFFFFF"/>
            <w:vAlign w:val="center"/>
          </w:tcPr>
          <w:p w14:paraId="325C938C" w14:textId="77777777" w:rsidR="005E2755" w:rsidRDefault="005E2755" w:rsidP="005E2755">
            <w:pPr>
              <w:spacing w:line="240" w:lineRule="auto"/>
              <w:ind w:left="-4" w:right="-52"/>
              <w:rPr>
                <w:smallCaps/>
                <w:color w:val="8F8F8F" w:themeColor="background2" w:themeShade="BF"/>
                <w:sz w:val="18"/>
              </w:rPr>
            </w:pPr>
            <w:r w:rsidRPr="005E2755">
              <w:rPr>
                <w:smallCaps/>
                <w:color w:val="8F8F8F" w:themeColor="background2" w:themeShade="BF"/>
                <w:sz w:val="18"/>
              </w:rPr>
              <w:t>indiquer le profil de filtrage à mettre en œuvre.</w:t>
            </w:r>
          </w:p>
          <w:p w14:paraId="67C250C3" w14:textId="7499ABD4" w:rsidR="00302709" w:rsidRPr="005E2755" w:rsidRDefault="00302709" w:rsidP="005E2755">
            <w:pPr>
              <w:spacing w:line="240" w:lineRule="auto"/>
              <w:ind w:left="-4" w:right="-52"/>
              <w:rPr>
                <w:smallCaps/>
                <w:color w:val="8F8F8F" w:themeColor="background2" w:themeShade="BF"/>
                <w:sz w:val="18"/>
              </w:rPr>
            </w:pPr>
            <w:r>
              <w:rPr>
                <w:smallCaps/>
                <w:color w:val="8F8F8F" w:themeColor="background2" w:themeShade="BF"/>
                <w:sz w:val="18"/>
              </w:rPr>
              <w:t xml:space="preserve">indiquer les </w:t>
            </w:r>
            <w:proofErr w:type="spellStart"/>
            <w:r>
              <w:rPr>
                <w:smallCaps/>
                <w:color w:val="8F8F8F" w:themeColor="background2" w:themeShade="BF"/>
                <w:sz w:val="18"/>
              </w:rPr>
              <w:t>urls</w:t>
            </w:r>
            <w:proofErr w:type="spellEnd"/>
            <w:r>
              <w:rPr>
                <w:smallCaps/>
                <w:color w:val="8F8F8F" w:themeColor="background2" w:themeShade="BF"/>
                <w:sz w:val="18"/>
              </w:rPr>
              <w:t xml:space="preserve"> à filtrer.</w:t>
            </w:r>
          </w:p>
        </w:tc>
      </w:tr>
    </w:tbl>
    <w:p w14:paraId="404AE21A" w14:textId="77777777" w:rsidR="00266FBE" w:rsidRDefault="00266FBE" w:rsidP="003D6CA2"/>
    <w:p w14:paraId="13D0DB29" w14:textId="77777777" w:rsidR="00266FBE" w:rsidRDefault="00266FBE" w:rsidP="003D6CA2"/>
    <w:p w14:paraId="4E7473F5" w14:textId="77777777" w:rsidR="00266FBE" w:rsidRDefault="00266FBE" w:rsidP="005E7D2F">
      <w:pPr>
        <w:pStyle w:val="Titre4"/>
      </w:pPr>
      <w:bookmarkStart w:id="66" w:name="_Toc135732465"/>
      <w:r>
        <w:t>Bastion</w:t>
      </w:r>
      <w:bookmarkEnd w:id="66"/>
    </w:p>
    <w:p w14:paraId="64916374" w14:textId="6727E2A9" w:rsidR="00266FBE" w:rsidRDefault="00266FBE" w:rsidP="00266FBE">
      <w:pPr>
        <w:jc w:val="both"/>
        <w:rPr>
          <w:rFonts w:cstheme="minorHAnsi"/>
          <w:i/>
          <w:color w:val="8F8F8F" w:themeColor="background2" w:themeShade="BF"/>
        </w:rPr>
      </w:pPr>
      <w:r>
        <w:rPr>
          <w:rFonts w:cstheme="minorHAnsi"/>
          <w:i/>
          <w:color w:val="8F8F8F" w:themeColor="background2" w:themeShade="BF"/>
        </w:rPr>
        <w:t>Ce paragraphe décrit si le bastion d’administration est utilisé dans le cadre de la mise en œuvre puis de l’administration</w:t>
      </w:r>
      <w:r w:rsidR="004364F2">
        <w:rPr>
          <w:rFonts w:cstheme="minorHAnsi"/>
          <w:i/>
          <w:color w:val="8F8F8F" w:themeColor="background2" w:themeShade="BF"/>
        </w:rPr>
        <w:t xml:space="preserve"> </w:t>
      </w:r>
      <w:r w:rsidR="00166573">
        <w:rPr>
          <w:rFonts w:cstheme="minorHAnsi"/>
          <w:i/>
          <w:color w:val="8F8F8F" w:themeColor="background2" w:themeShade="BF"/>
        </w:rPr>
        <w:t>(n2, n3)</w:t>
      </w:r>
      <w:r>
        <w:rPr>
          <w:rFonts w:cstheme="minorHAnsi"/>
          <w:i/>
          <w:color w:val="8F8F8F" w:themeColor="background2" w:themeShade="BF"/>
        </w:rPr>
        <w:t xml:space="preserve"> et l’exploitation de la solution</w:t>
      </w:r>
      <w:r w:rsidR="00166573">
        <w:rPr>
          <w:rFonts w:cstheme="minorHAnsi"/>
          <w:i/>
          <w:color w:val="8F8F8F" w:themeColor="background2" w:themeShade="BF"/>
        </w:rPr>
        <w:t xml:space="preserve"> (n1)</w:t>
      </w:r>
      <w:r>
        <w:rPr>
          <w:rFonts w:cstheme="minorHAnsi"/>
          <w:i/>
          <w:color w:val="8F8F8F" w:themeColor="background2" w:themeShade="BF"/>
        </w:rPr>
        <w:t>.</w:t>
      </w:r>
    </w:p>
    <w:tbl>
      <w:tblPr>
        <w:tblW w:w="10218" w:type="dxa"/>
        <w:tblLayout w:type="fixed"/>
        <w:tblCellMar>
          <w:left w:w="10" w:type="dxa"/>
          <w:right w:w="10" w:type="dxa"/>
        </w:tblCellMar>
        <w:tblLook w:val="0600" w:firstRow="0" w:lastRow="0" w:firstColumn="0" w:lastColumn="0" w:noHBand="1" w:noVBand="1"/>
      </w:tblPr>
      <w:tblGrid>
        <w:gridCol w:w="2077"/>
        <w:gridCol w:w="2657"/>
        <w:gridCol w:w="2494"/>
        <w:gridCol w:w="2968"/>
        <w:gridCol w:w="22"/>
      </w:tblGrid>
      <w:tr w:rsidR="00FD6355" w:rsidRPr="002A01DF" w14:paraId="36B80203" w14:textId="77777777" w:rsidTr="00302709">
        <w:trPr>
          <w:gridAfter w:val="1"/>
          <w:wAfter w:w="22" w:type="dxa"/>
          <w:trHeight w:val="454"/>
          <w:tblHeader/>
        </w:trPr>
        <w:tc>
          <w:tcPr>
            <w:tcW w:w="10196" w:type="dxa"/>
            <w:gridSpan w:val="4"/>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A14E644" w14:textId="77777777" w:rsidR="00FD6355" w:rsidRDefault="00FD6355" w:rsidP="00FD6355">
            <w:pPr>
              <w:spacing w:before="20" w:line="180" w:lineRule="exact"/>
              <w:jc w:val="center"/>
              <w:rPr>
                <w:b/>
                <w:color w:val="FFFFFF" w:themeColor="background1"/>
              </w:rPr>
            </w:pPr>
            <w:r>
              <w:rPr>
                <w:b/>
                <w:color w:val="FFFFFF" w:themeColor="background1"/>
              </w:rPr>
              <w:t>BASTION</w:t>
            </w:r>
          </w:p>
          <w:p w14:paraId="42AE607A" w14:textId="387A345B" w:rsidR="00FD6355" w:rsidRPr="00FD6355" w:rsidRDefault="00FD6355" w:rsidP="00FD6355">
            <w:pPr>
              <w:spacing w:before="20" w:line="180" w:lineRule="exact"/>
              <w:jc w:val="center"/>
              <w:rPr>
                <w:b/>
                <w:caps/>
                <w:color w:val="FFFFFF" w:themeColor="background1"/>
              </w:rPr>
            </w:pPr>
            <w:r w:rsidRPr="00FD6355">
              <w:rPr>
                <w:b/>
                <w:caps/>
                <w:color w:val="FFFFFF" w:themeColor="background1"/>
                <w:sz w:val="16"/>
              </w:rPr>
              <w:t>Mode d’utilisation</w:t>
            </w:r>
          </w:p>
        </w:tc>
      </w:tr>
      <w:tr w:rsidR="00FD6355" w14:paraId="5AB00DF0" w14:textId="77777777" w:rsidTr="00302709">
        <w:trPr>
          <w:trHeight w:val="454"/>
        </w:trPr>
        <w:tc>
          <w:tcPr>
            <w:tcW w:w="2077"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C31F0D3" w14:textId="69BD9FEF" w:rsidR="00FD6355" w:rsidRPr="00830EAD" w:rsidRDefault="00FD6355" w:rsidP="00FD6355">
            <w:pPr>
              <w:spacing w:before="20" w:line="180" w:lineRule="exact"/>
              <w:jc w:val="right"/>
              <w:rPr>
                <w:b/>
                <w:color w:val="FFFFFF" w:themeColor="background1"/>
                <w:sz w:val="18"/>
              </w:rPr>
            </w:pPr>
            <w:r w:rsidRPr="00830EAD">
              <w:rPr>
                <w:b/>
                <w:color w:val="FFFFFF" w:themeColor="background1"/>
                <w:sz w:val="18"/>
              </w:rPr>
              <w:t>UTILISATION</w:t>
            </w:r>
          </w:p>
          <w:p w14:paraId="32F0B049" w14:textId="6DB9AA79" w:rsidR="00FD6355" w:rsidRPr="00FD6355" w:rsidRDefault="00FD6355" w:rsidP="00FD6355">
            <w:pPr>
              <w:pStyle w:val="Standard"/>
              <w:spacing w:before="20" w:line="180" w:lineRule="exact"/>
              <w:jc w:val="right"/>
              <w:rPr>
                <w:b/>
                <w:bCs/>
                <w:caps/>
                <w:smallCaps/>
                <w:color w:val="FFFFFF"/>
                <w:sz w:val="18"/>
              </w:rPr>
            </w:pPr>
            <w:r w:rsidRPr="00830EAD">
              <w:rPr>
                <w:b/>
                <w:caps/>
                <w:color w:val="FFFFFF" w:themeColor="background1"/>
                <w:sz w:val="14"/>
              </w:rPr>
              <w:t xml:space="preserve">Dans le cadre de </w:t>
            </w:r>
          </w:p>
        </w:tc>
        <w:tc>
          <w:tcPr>
            <w:tcW w:w="2657"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56A7ADFF" w14:textId="16692C80" w:rsidR="00FD6355" w:rsidRPr="00970DAB" w:rsidRDefault="00EE2FC7" w:rsidP="00FD6355">
            <w:pPr>
              <w:spacing w:line="240" w:lineRule="auto"/>
              <w:ind w:left="-4" w:right="-52"/>
              <w:jc w:val="center"/>
              <w:rPr>
                <w:smallCaps/>
                <w:sz w:val="18"/>
              </w:rPr>
            </w:pPr>
            <w:sdt>
              <w:sdtPr>
                <w:rPr>
                  <w:rFonts w:cstheme="minorHAnsi"/>
                  <w:sz w:val="18"/>
                  <w:szCs w:val="18"/>
                </w:rPr>
                <w:id w:val="946040137"/>
                <w15:appearance w15:val="hidden"/>
                <w14:checkbox>
                  <w14:checked w14:val="0"/>
                  <w14:checkedState w14:val="00FE" w14:font="Wingdings"/>
                  <w14:uncheckedState w14:val="006F" w14:font="Wingdings"/>
                </w14:checkbox>
              </w:sdtPr>
              <w:sdtContent>
                <w:r w:rsidR="00FD6355">
                  <w:rPr>
                    <w:rFonts w:cstheme="minorHAnsi"/>
                    <w:sz w:val="18"/>
                    <w:szCs w:val="18"/>
                  </w:rPr>
                  <w:sym w:font="Wingdings" w:char="F06F"/>
                </w:r>
              </w:sdtContent>
            </w:sdt>
            <w:r w:rsidR="00FD6355" w:rsidRPr="00113DB5">
              <w:rPr>
                <w:rFonts w:cstheme="minorHAnsi"/>
                <w:color w:val="auto"/>
                <w:sz w:val="18"/>
                <w:szCs w:val="18"/>
              </w:rPr>
              <w:t xml:space="preserve"> </w:t>
            </w:r>
            <w:r w:rsidR="00FD6355">
              <w:rPr>
                <w:rFonts w:cstheme="minorHAnsi"/>
                <w:smallCaps/>
                <w:color w:val="auto"/>
                <w:sz w:val="18"/>
                <w:szCs w:val="18"/>
              </w:rPr>
              <w:t xml:space="preserve">La mise en </w:t>
            </w:r>
            <w:r w:rsidR="00950F40">
              <w:rPr>
                <w:rFonts w:cstheme="minorHAnsi"/>
                <w:smallCaps/>
                <w:color w:val="auto"/>
                <w:sz w:val="18"/>
                <w:szCs w:val="18"/>
              </w:rPr>
              <w:t>œuvre</w:t>
            </w:r>
            <w:r w:rsidR="00FD6355">
              <w:rPr>
                <w:rFonts w:cstheme="minorHAnsi"/>
                <w:color w:val="auto"/>
                <w:sz w:val="18"/>
                <w:szCs w:val="18"/>
              </w:rPr>
              <w:t xml:space="preserve">    </w:t>
            </w:r>
          </w:p>
        </w:tc>
        <w:tc>
          <w:tcPr>
            <w:tcW w:w="2494" w:type="dxa"/>
            <w:tcBorders>
              <w:top w:val="dashed" w:sz="4" w:space="0" w:color="083575"/>
              <w:bottom w:val="dashed" w:sz="4" w:space="0" w:color="083575"/>
            </w:tcBorders>
            <w:shd w:val="clear" w:color="auto" w:fill="FFFFFF"/>
            <w:vAlign w:val="center"/>
          </w:tcPr>
          <w:p w14:paraId="79CAE26E" w14:textId="7E6B26A9" w:rsidR="00FD6355" w:rsidRPr="00970DAB" w:rsidRDefault="00EE2FC7" w:rsidP="00FD6355">
            <w:pPr>
              <w:spacing w:line="240" w:lineRule="auto"/>
              <w:ind w:left="-4" w:right="-52"/>
              <w:jc w:val="center"/>
              <w:rPr>
                <w:smallCaps/>
                <w:sz w:val="18"/>
              </w:rPr>
            </w:pPr>
            <w:sdt>
              <w:sdtPr>
                <w:rPr>
                  <w:rFonts w:cstheme="minorHAnsi"/>
                  <w:szCs w:val="18"/>
                </w:rPr>
                <w:id w:val="-572965347"/>
                <w15:appearance w15:val="hidden"/>
                <w14:checkbox>
                  <w14:checked w14:val="0"/>
                  <w14:checkedState w14:val="00FE" w14:font="Wingdings"/>
                  <w14:uncheckedState w14:val="006F" w14:font="Wingdings"/>
                </w14:checkbox>
              </w:sdtPr>
              <w:sdtContent>
                <w:r w:rsidR="00FD6355">
                  <w:rPr>
                    <w:rFonts w:cstheme="minorHAnsi"/>
                    <w:szCs w:val="18"/>
                  </w:rPr>
                  <w:sym w:font="Wingdings" w:char="F06F"/>
                </w:r>
              </w:sdtContent>
            </w:sdt>
            <w:r w:rsidR="00FD6355" w:rsidRPr="00FC480D">
              <w:rPr>
                <w:rFonts w:cstheme="minorHAnsi"/>
                <w:color w:val="auto"/>
                <w:sz w:val="18"/>
                <w:szCs w:val="18"/>
              </w:rPr>
              <w:t xml:space="preserve"> </w:t>
            </w:r>
            <w:r w:rsidR="00FD6355" w:rsidRPr="00800CEA">
              <w:rPr>
                <w:rFonts w:cstheme="minorHAnsi"/>
                <w:smallCaps/>
                <w:color w:val="auto"/>
                <w:sz w:val="18"/>
                <w:szCs w:val="18"/>
              </w:rPr>
              <w:t>L’</w:t>
            </w:r>
            <w:r w:rsidR="00FD6355">
              <w:rPr>
                <w:rFonts w:cstheme="minorHAnsi"/>
                <w:smallCaps/>
                <w:color w:val="auto"/>
                <w:sz w:val="18"/>
                <w:szCs w:val="18"/>
              </w:rPr>
              <w:t>administration</w:t>
            </w:r>
            <w:r w:rsidR="00FD6355" w:rsidRPr="00800CEA">
              <w:rPr>
                <w:rFonts w:cstheme="minorHAnsi"/>
                <w:smallCaps/>
                <w:color w:val="auto"/>
                <w:sz w:val="18"/>
                <w:szCs w:val="18"/>
              </w:rPr>
              <w:t xml:space="preserve">   </w:t>
            </w:r>
          </w:p>
        </w:tc>
        <w:tc>
          <w:tcPr>
            <w:tcW w:w="2990" w:type="dxa"/>
            <w:gridSpan w:val="2"/>
            <w:tcBorders>
              <w:top w:val="dashed" w:sz="4" w:space="0" w:color="083575"/>
              <w:bottom w:val="dashed" w:sz="4" w:space="0" w:color="083575"/>
              <w:right w:val="single" w:sz="18" w:space="0" w:color="083575"/>
            </w:tcBorders>
            <w:shd w:val="clear" w:color="auto" w:fill="FFFFFF"/>
            <w:vAlign w:val="center"/>
          </w:tcPr>
          <w:p w14:paraId="775D8B25" w14:textId="1104913A" w:rsidR="00FD6355" w:rsidRPr="00970DAB" w:rsidRDefault="00EE2FC7" w:rsidP="00FD6355">
            <w:pPr>
              <w:spacing w:line="240" w:lineRule="auto"/>
              <w:ind w:left="-4" w:right="-52"/>
              <w:jc w:val="center"/>
              <w:rPr>
                <w:smallCaps/>
                <w:sz w:val="18"/>
              </w:rPr>
            </w:pPr>
            <w:sdt>
              <w:sdtPr>
                <w:rPr>
                  <w:rFonts w:cstheme="minorHAnsi"/>
                  <w:szCs w:val="18"/>
                </w:rPr>
                <w:id w:val="1058214484"/>
                <w15:appearance w15:val="hidden"/>
                <w14:checkbox>
                  <w14:checked w14:val="0"/>
                  <w14:checkedState w14:val="00FE" w14:font="Wingdings"/>
                  <w14:uncheckedState w14:val="006F" w14:font="Wingdings"/>
                </w14:checkbox>
              </w:sdtPr>
              <w:sdtContent>
                <w:r w:rsidR="00FD6355">
                  <w:rPr>
                    <w:rFonts w:cstheme="minorHAnsi"/>
                    <w:szCs w:val="18"/>
                  </w:rPr>
                  <w:sym w:font="Wingdings" w:char="F06F"/>
                </w:r>
              </w:sdtContent>
            </w:sdt>
            <w:r w:rsidR="00FD6355" w:rsidRPr="00FC480D">
              <w:rPr>
                <w:rFonts w:cstheme="minorHAnsi"/>
                <w:color w:val="auto"/>
                <w:sz w:val="18"/>
                <w:szCs w:val="18"/>
              </w:rPr>
              <w:t xml:space="preserve"> </w:t>
            </w:r>
            <w:r w:rsidR="00FD6355" w:rsidRPr="00800CEA">
              <w:rPr>
                <w:rFonts w:cstheme="minorHAnsi"/>
                <w:smallCaps/>
                <w:color w:val="auto"/>
                <w:sz w:val="18"/>
                <w:szCs w:val="18"/>
              </w:rPr>
              <w:t>L’</w:t>
            </w:r>
            <w:r w:rsidR="00FD6355">
              <w:rPr>
                <w:rFonts w:cstheme="minorHAnsi"/>
                <w:smallCaps/>
                <w:color w:val="auto"/>
                <w:sz w:val="18"/>
                <w:szCs w:val="18"/>
              </w:rPr>
              <w:t>exploitation</w:t>
            </w:r>
            <w:r w:rsidR="00166573">
              <w:rPr>
                <w:rFonts w:cstheme="minorHAnsi"/>
                <w:smallCaps/>
                <w:color w:val="auto"/>
                <w:sz w:val="18"/>
                <w:szCs w:val="18"/>
              </w:rPr>
              <w:t xml:space="preserve"> de la solution</w:t>
            </w:r>
          </w:p>
        </w:tc>
      </w:tr>
      <w:tr w:rsidR="00FD6355" w14:paraId="25518BA3" w14:textId="77777777" w:rsidTr="00302709">
        <w:trPr>
          <w:trHeight w:val="737"/>
        </w:trPr>
        <w:tc>
          <w:tcPr>
            <w:tcW w:w="2077"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A135177" w14:textId="77777777" w:rsidR="00FD6355" w:rsidRPr="00830EAD" w:rsidRDefault="0024503B" w:rsidP="00FD6355">
            <w:pPr>
              <w:spacing w:before="20" w:line="180" w:lineRule="exact"/>
              <w:jc w:val="right"/>
              <w:rPr>
                <w:b/>
                <w:color w:val="FFFFFF" w:themeColor="background1"/>
                <w:sz w:val="18"/>
              </w:rPr>
            </w:pPr>
            <w:r w:rsidRPr="00830EAD">
              <w:rPr>
                <w:b/>
                <w:color w:val="FFFFFF" w:themeColor="background1"/>
                <w:sz w:val="18"/>
              </w:rPr>
              <w:t>INFORMATIONS</w:t>
            </w:r>
          </w:p>
          <w:p w14:paraId="2F13A800" w14:textId="7A6CF97F" w:rsidR="0024503B" w:rsidRDefault="0024503B" w:rsidP="00FD6355">
            <w:pPr>
              <w:spacing w:before="20" w:line="180" w:lineRule="exact"/>
              <w:jc w:val="right"/>
              <w:rPr>
                <w:b/>
                <w:color w:val="FFFFFF" w:themeColor="background1"/>
              </w:rPr>
            </w:pPr>
            <w:r w:rsidRPr="00830EAD">
              <w:rPr>
                <w:b/>
                <w:color w:val="FFFFFF" w:themeColor="background1"/>
                <w:sz w:val="14"/>
              </w:rPr>
              <w:t>COMPLEMENTAIRES</w:t>
            </w:r>
          </w:p>
        </w:tc>
        <w:tc>
          <w:tcPr>
            <w:tcW w:w="8141" w:type="dxa"/>
            <w:gridSpan w:val="4"/>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020CC7D" w14:textId="77777777" w:rsidR="00FD6355" w:rsidRPr="00BD7AF4" w:rsidRDefault="00FD6355" w:rsidP="00FD6355">
            <w:pPr>
              <w:jc w:val="both"/>
              <w:rPr>
                <w:rFonts w:cstheme="minorHAnsi"/>
                <w:smallCaps/>
                <w:color w:val="auto"/>
                <w:sz w:val="18"/>
              </w:rPr>
            </w:pPr>
          </w:p>
        </w:tc>
      </w:tr>
    </w:tbl>
    <w:p w14:paraId="7227D975" w14:textId="77777777" w:rsidR="00FD6355" w:rsidRDefault="00FD6355" w:rsidP="00266FBE">
      <w:pPr>
        <w:jc w:val="both"/>
      </w:pPr>
    </w:p>
    <w:p w14:paraId="38A15719" w14:textId="77777777" w:rsidR="007F45E1" w:rsidRDefault="007F45E1" w:rsidP="003D6CA2"/>
    <w:p w14:paraId="0E0AAAA6" w14:textId="77777777" w:rsidR="005F2867" w:rsidRDefault="005F2867">
      <w:pPr>
        <w:spacing w:after="160" w:line="259" w:lineRule="auto"/>
        <w:rPr>
          <w:rFonts w:asciiTheme="majorHAnsi" w:eastAsiaTheme="majorEastAsia" w:hAnsiTheme="majorHAnsi" w:cstheme="minorHAnsi"/>
          <w:b/>
          <w:bCs/>
          <w:smallCaps/>
          <w:color w:val="0D50B3"/>
          <w:sz w:val="28"/>
          <w:szCs w:val="26"/>
          <w:u w:val="single"/>
        </w:rPr>
      </w:pPr>
      <w:r>
        <w:br w:type="page"/>
      </w:r>
    </w:p>
    <w:p w14:paraId="5FB7543C" w14:textId="70733023" w:rsidR="0055265D" w:rsidRDefault="0055265D" w:rsidP="005E7D2F">
      <w:pPr>
        <w:pStyle w:val="Titre3"/>
      </w:pPr>
      <w:bookmarkStart w:id="67" w:name="_Toc135732466"/>
      <w:r>
        <w:lastRenderedPageBreak/>
        <w:t>Sécurité des données</w:t>
      </w:r>
      <w:bookmarkEnd w:id="67"/>
    </w:p>
    <w:p w14:paraId="0FA7622A" w14:textId="4BC3B74F" w:rsidR="00800CEA" w:rsidRDefault="00800CEA" w:rsidP="00800CEA">
      <w:pPr>
        <w:jc w:val="both"/>
        <w:rPr>
          <w:rFonts w:cstheme="minorHAnsi"/>
          <w:i/>
          <w:color w:val="8F8F8F" w:themeColor="background2" w:themeShade="BF"/>
        </w:rPr>
      </w:pPr>
      <w:r>
        <w:rPr>
          <w:rFonts w:cstheme="minorHAnsi"/>
          <w:i/>
          <w:color w:val="8F8F8F" w:themeColor="background2" w:themeShade="BF"/>
        </w:rPr>
        <w:t>Le tableau suivant est à itérer autant de fois que de type de données concernés.</w:t>
      </w:r>
    </w:p>
    <w:p w14:paraId="2E5C3F65" w14:textId="23F8DC89" w:rsidR="00BD7AF4" w:rsidRDefault="00BD7AF4" w:rsidP="00800CEA">
      <w:pPr>
        <w:jc w:val="both"/>
        <w:rPr>
          <w:rFonts w:cstheme="minorHAnsi"/>
          <w:i/>
          <w:color w:val="8F8F8F" w:themeColor="background2" w:themeShade="BF"/>
        </w:rPr>
      </w:pPr>
      <w:r w:rsidRPr="00BD7AF4">
        <w:rPr>
          <w:rFonts w:cstheme="minorHAnsi"/>
          <w:i/>
          <w:color w:val="8F8F8F" w:themeColor="background2" w:themeShade="BF"/>
        </w:rPr>
        <w:t>Ex</w:t>
      </w:r>
      <w:r>
        <w:rPr>
          <w:rFonts w:cstheme="minorHAnsi"/>
          <w:i/>
          <w:color w:val="8F8F8F" w:themeColor="background2" w:themeShade="BF"/>
        </w:rPr>
        <w:t>emple d’information du type de données</w:t>
      </w:r>
      <w:r w:rsidRPr="00BD7AF4">
        <w:rPr>
          <w:rFonts w:cstheme="minorHAnsi"/>
          <w:i/>
          <w:color w:val="8F8F8F" w:themeColor="background2" w:themeShade="BF"/>
        </w:rPr>
        <w:t xml:space="preserve"> : Fichiers plats locaux</w:t>
      </w:r>
      <w:r>
        <w:rPr>
          <w:rFonts w:cstheme="minorHAnsi"/>
          <w:i/>
          <w:color w:val="8F8F8F" w:themeColor="background2" w:themeShade="BF"/>
        </w:rPr>
        <w:t xml:space="preserve"> du composant </w:t>
      </w:r>
      <w:proofErr w:type="spellStart"/>
      <w:r>
        <w:rPr>
          <w:rFonts w:cstheme="minorHAnsi"/>
          <w:i/>
          <w:color w:val="8F8F8F" w:themeColor="background2" w:themeShade="BF"/>
        </w:rPr>
        <w:t>n°n</w:t>
      </w:r>
      <w:proofErr w:type="spellEnd"/>
      <w:r w:rsidRPr="00BD7AF4">
        <w:rPr>
          <w:rFonts w:cstheme="minorHAnsi"/>
          <w:i/>
          <w:color w:val="8F8F8F" w:themeColor="background2" w:themeShade="BF"/>
        </w:rPr>
        <w:t>, BDD, Stockage NAS, Stockage s3, Autres…</w:t>
      </w:r>
    </w:p>
    <w:p w14:paraId="2C9694EC" w14:textId="04BAEB08" w:rsidR="00800CEA" w:rsidRDefault="00BD7AF4" w:rsidP="005E7D2F">
      <w:pPr>
        <w:pStyle w:val="Titre4"/>
      </w:pPr>
      <w:bookmarkStart w:id="68" w:name="_Toc135732467"/>
      <w:r>
        <w:t>Données</w:t>
      </w:r>
      <w:r w:rsidR="00800CEA">
        <w:rPr>
          <w:rFonts w:ascii="Cambria" w:hAnsi="Cambria" w:cs="Cambria"/>
        </w:rPr>
        <w:t> </w:t>
      </w:r>
      <w:r w:rsidR="00800CEA">
        <w:t>: &lt;information du type de données&gt;</w:t>
      </w:r>
      <w:bookmarkEnd w:id="68"/>
    </w:p>
    <w:tbl>
      <w:tblPr>
        <w:tblW w:w="10195" w:type="dxa"/>
        <w:tblLayout w:type="fixed"/>
        <w:tblCellMar>
          <w:left w:w="10" w:type="dxa"/>
          <w:right w:w="10" w:type="dxa"/>
        </w:tblCellMar>
        <w:tblLook w:val="0600" w:firstRow="0" w:lastRow="0" w:firstColumn="0" w:lastColumn="0" w:noHBand="1" w:noVBand="1"/>
      </w:tblPr>
      <w:tblGrid>
        <w:gridCol w:w="2119"/>
        <w:gridCol w:w="3954"/>
        <w:gridCol w:w="1700"/>
        <w:gridCol w:w="2422"/>
      </w:tblGrid>
      <w:tr w:rsidR="00A5729C" w:rsidRPr="002A01DF" w14:paraId="5B18630C" w14:textId="77777777" w:rsidTr="00FD6355">
        <w:trPr>
          <w:trHeight w:val="454"/>
          <w:tblHeader/>
        </w:trPr>
        <w:tc>
          <w:tcPr>
            <w:tcW w:w="10195" w:type="dxa"/>
            <w:gridSpan w:val="4"/>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6BE276A3" w14:textId="77777777" w:rsidR="00A5729C" w:rsidRDefault="00A5729C" w:rsidP="00BD7AF4">
            <w:pPr>
              <w:spacing w:line="180" w:lineRule="exact"/>
              <w:jc w:val="center"/>
              <w:rPr>
                <w:b/>
                <w:color w:val="FFFFFF" w:themeColor="background1"/>
              </w:rPr>
            </w:pPr>
            <w:r>
              <w:rPr>
                <w:b/>
                <w:color w:val="FFFFFF" w:themeColor="background1"/>
              </w:rPr>
              <w:t>SECURITE</w:t>
            </w:r>
          </w:p>
          <w:p w14:paraId="28B24BF3" w14:textId="51A96BBE" w:rsidR="00BD7AF4" w:rsidRPr="00BD7AF4" w:rsidRDefault="00BD7AF4" w:rsidP="00BD7AF4">
            <w:pPr>
              <w:spacing w:line="180" w:lineRule="exact"/>
              <w:jc w:val="center"/>
              <w:rPr>
                <w:b/>
                <w:caps/>
                <w:color w:val="FFFFFF" w:themeColor="background1"/>
              </w:rPr>
            </w:pPr>
            <w:r w:rsidRPr="00BD7AF4">
              <w:rPr>
                <w:b/>
                <w:caps/>
                <w:color w:val="FFFFFF" w:themeColor="background1"/>
                <w:sz w:val="16"/>
              </w:rPr>
              <w:t>&lt;information du type de données&gt;</w:t>
            </w:r>
          </w:p>
        </w:tc>
      </w:tr>
      <w:tr w:rsidR="00800CEA" w14:paraId="614D1E25"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BD17D5E" w14:textId="77777777" w:rsidR="00800CEA" w:rsidRPr="00970DAB" w:rsidRDefault="00800CEA" w:rsidP="00FD6355">
            <w:pPr>
              <w:spacing w:before="20" w:line="180" w:lineRule="exact"/>
              <w:jc w:val="right"/>
              <w:rPr>
                <w:b/>
                <w:color w:val="FFFFFF" w:themeColor="background1"/>
              </w:rPr>
            </w:pPr>
            <w:r>
              <w:rPr>
                <w:b/>
                <w:color w:val="FFFFFF" w:themeColor="background1"/>
              </w:rPr>
              <w:t>CHIFFRE</w:t>
            </w:r>
          </w:p>
          <w:p w14:paraId="5EC375C2" w14:textId="77777777" w:rsidR="00800CEA" w:rsidRPr="00970DAB" w:rsidRDefault="00800CEA" w:rsidP="00FD6355">
            <w:pPr>
              <w:pStyle w:val="Standard"/>
              <w:spacing w:before="20" w:line="180" w:lineRule="exact"/>
              <w:jc w:val="right"/>
              <w:rPr>
                <w:b/>
                <w:bCs/>
                <w:smallCaps/>
                <w:color w:val="FFFFFF"/>
                <w:sz w:val="18"/>
              </w:rPr>
            </w:pPr>
            <w:r w:rsidRPr="00436821">
              <w:rPr>
                <w:b/>
                <w:color w:val="FFFFFF" w:themeColor="background1"/>
                <w:sz w:val="14"/>
              </w:rPr>
              <w:t>PAR</w:t>
            </w:r>
          </w:p>
        </w:tc>
        <w:tc>
          <w:tcPr>
            <w:tcW w:w="3954" w:type="dxa"/>
            <w:tcBorders>
              <w:top w:val="dashed" w:sz="4" w:space="0" w:color="083575"/>
              <w:left w:val="single" w:sz="12" w:space="0" w:color="083575"/>
              <w:bottom w:val="dashed" w:sz="4" w:space="0" w:color="083575"/>
            </w:tcBorders>
            <w:shd w:val="clear" w:color="auto" w:fill="FFFFFF"/>
            <w:tcMar>
              <w:top w:w="0" w:type="dxa"/>
              <w:left w:w="108" w:type="dxa"/>
              <w:bottom w:w="0" w:type="dxa"/>
              <w:right w:w="108" w:type="dxa"/>
            </w:tcMar>
            <w:vAlign w:val="center"/>
          </w:tcPr>
          <w:p w14:paraId="0B898200" w14:textId="0D0FE996" w:rsidR="00800CEA" w:rsidRPr="00970DAB" w:rsidRDefault="00EE2FC7" w:rsidP="00FD6355">
            <w:pPr>
              <w:spacing w:line="240" w:lineRule="auto"/>
              <w:ind w:left="-4" w:right="-52"/>
              <w:jc w:val="center"/>
              <w:rPr>
                <w:smallCaps/>
                <w:sz w:val="18"/>
              </w:rPr>
            </w:pPr>
            <w:sdt>
              <w:sdtPr>
                <w:rPr>
                  <w:rFonts w:cstheme="minorHAnsi"/>
                  <w:sz w:val="18"/>
                  <w:szCs w:val="18"/>
                </w:rPr>
                <w:id w:val="987599155"/>
                <w15:appearance w15:val="hidden"/>
                <w14:checkbox>
                  <w14:checked w14:val="0"/>
                  <w14:checkedState w14:val="00FE" w14:font="Wingdings"/>
                  <w14:uncheckedState w14:val="006F" w14:font="Wingdings"/>
                </w14:checkbox>
              </w:sdtPr>
              <w:sdtContent>
                <w:r w:rsidR="00800CEA">
                  <w:rPr>
                    <w:rFonts w:cstheme="minorHAnsi"/>
                    <w:sz w:val="18"/>
                    <w:szCs w:val="18"/>
                  </w:rPr>
                  <w:sym w:font="Wingdings" w:char="F06F"/>
                </w:r>
              </w:sdtContent>
            </w:sdt>
            <w:r w:rsidR="00800CEA" w:rsidRPr="00113DB5">
              <w:rPr>
                <w:rFonts w:cstheme="minorHAnsi"/>
                <w:color w:val="auto"/>
                <w:sz w:val="18"/>
                <w:szCs w:val="18"/>
              </w:rPr>
              <w:t xml:space="preserve"> </w:t>
            </w:r>
            <w:r w:rsidR="00800CEA" w:rsidRPr="00800CEA">
              <w:rPr>
                <w:rFonts w:cstheme="minorHAnsi"/>
                <w:smallCaps/>
                <w:color w:val="auto"/>
                <w:sz w:val="18"/>
                <w:szCs w:val="18"/>
              </w:rPr>
              <w:t>L</w:t>
            </w:r>
            <w:r w:rsidR="00800CEA">
              <w:rPr>
                <w:rFonts w:cstheme="minorHAnsi"/>
                <w:smallCaps/>
                <w:color w:val="auto"/>
                <w:sz w:val="18"/>
                <w:szCs w:val="18"/>
              </w:rPr>
              <w:t>’infrastructure de s</w:t>
            </w:r>
            <w:r w:rsidR="00800CEA" w:rsidRPr="00800CEA">
              <w:rPr>
                <w:rFonts w:cstheme="minorHAnsi"/>
                <w:smallCaps/>
                <w:color w:val="auto"/>
                <w:sz w:val="18"/>
                <w:szCs w:val="18"/>
              </w:rPr>
              <w:t>tockage</w:t>
            </w:r>
            <w:r w:rsidR="00800CEA">
              <w:rPr>
                <w:rFonts w:cstheme="minorHAnsi"/>
                <w:color w:val="auto"/>
                <w:sz w:val="18"/>
                <w:szCs w:val="18"/>
              </w:rPr>
              <w:t xml:space="preserve">    </w:t>
            </w:r>
          </w:p>
        </w:tc>
        <w:tc>
          <w:tcPr>
            <w:tcW w:w="1700" w:type="dxa"/>
            <w:tcBorders>
              <w:top w:val="dashed" w:sz="4" w:space="0" w:color="083575"/>
              <w:bottom w:val="dashed" w:sz="4" w:space="0" w:color="083575"/>
            </w:tcBorders>
            <w:shd w:val="clear" w:color="auto" w:fill="FFFFFF"/>
            <w:vAlign w:val="center"/>
          </w:tcPr>
          <w:p w14:paraId="354CEA68" w14:textId="77777777" w:rsidR="00800CEA" w:rsidRPr="00970DAB" w:rsidRDefault="00EE2FC7" w:rsidP="00FD6355">
            <w:pPr>
              <w:spacing w:line="240" w:lineRule="auto"/>
              <w:ind w:left="-4" w:right="-52"/>
              <w:jc w:val="center"/>
              <w:rPr>
                <w:smallCaps/>
                <w:sz w:val="18"/>
              </w:rPr>
            </w:pPr>
            <w:sdt>
              <w:sdtPr>
                <w:rPr>
                  <w:rFonts w:cstheme="minorHAnsi"/>
                  <w:szCs w:val="18"/>
                </w:rPr>
                <w:id w:val="-1376850661"/>
                <w15:appearance w15:val="hidden"/>
                <w14:checkbox>
                  <w14:checked w14:val="0"/>
                  <w14:checkedState w14:val="00FE" w14:font="Wingdings"/>
                  <w14:uncheckedState w14:val="006F" w14:font="Wingdings"/>
                </w14:checkbox>
              </w:sdtPr>
              <w:sdtContent>
                <w:r w:rsidR="00800CEA">
                  <w:rPr>
                    <w:rFonts w:cstheme="minorHAnsi"/>
                    <w:szCs w:val="18"/>
                  </w:rPr>
                  <w:sym w:font="Wingdings" w:char="F06F"/>
                </w:r>
              </w:sdtContent>
            </w:sdt>
            <w:r w:rsidR="00800CEA" w:rsidRPr="00FC480D">
              <w:rPr>
                <w:rFonts w:cstheme="minorHAnsi"/>
                <w:color w:val="auto"/>
                <w:sz w:val="18"/>
                <w:szCs w:val="18"/>
              </w:rPr>
              <w:t xml:space="preserve"> </w:t>
            </w:r>
            <w:r w:rsidR="00800CEA" w:rsidRPr="00800CEA">
              <w:rPr>
                <w:rFonts w:cstheme="minorHAnsi"/>
                <w:smallCaps/>
                <w:color w:val="auto"/>
                <w:sz w:val="18"/>
                <w:szCs w:val="18"/>
              </w:rPr>
              <w:t xml:space="preserve">L’os   </w:t>
            </w:r>
          </w:p>
        </w:tc>
        <w:tc>
          <w:tcPr>
            <w:tcW w:w="2422" w:type="dxa"/>
            <w:tcBorders>
              <w:top w:val="dashed" w:sz="4" w:space="0" w:color="083575"/>
              <w:bottom w:val="dashed" w:sz="4" w:space="0" w:color="083575"/>
              <w:right w:val="single" w:sz="18" w:space="0" w:color="083575"/>
            </w:tcBorders>
            <w:shd w:val="clear" w:color="auto" w:fill="FFFFFF"/>
            <w:vAlign w:val="center"/>
          </w:tcPr>
          <w:p w14:paraId="62C9584B" w14:textId="77777777" w:rsidR="00800CEA" w:rsidRPr="00970DAB" w:rsidRDefault="00EE2FC7" w:rsidP="00FD6355">
            <w:pPr>
              <w:spacing w:line="240" w:lineRule="auto"/>
              <w:ind w:left="-4" w:right="-52"/>
              <w:jc w:val="center"/>
              <w:rPr>
                <w:smallCaps/>
                <w:sz w:val="18"/>
              </w:rPr>
            </w:pPr>
            <w:sdt>
              <w:sdtPr>
                <w:rPr>
                  <w:rFonts w:cstheme="minorHAnsi"/>
                  <w:szCs w:val="18"/>
                </w:rPr>
                <w:id w:val="-1789884529"/>
                <w15:appearance w15:val="hidden"/>
                <w14:checkbox>
                  <w14:checked w14:val="0"/>
                  <w14:checkedState w14:val="00FE" w14:font="Wingdings"/>
                  <w14:uncheckedState w14:val="006F" w14:font="Wingdings"/>
                </w14:checkbox>
              </w:sdtPr>
              <w:sdtContent>
                <w:r w:rsidR="00800CEA">
                  <w:rPr>
                    <w:rFonts w:cstheme="minorHAnsi"/>
                    <w:szCs w:val="18"/>
                  </w:rPr>
                  <w:sym w:font="Wingdings" w:char="F06F"/>
                </w:r>
              </w:sdtContent>
            </w:sdt>
            <w:r w:rsidR="00800CEA" w:rsidRPr="00FC480D">
              <w:rPr>
                <w:rFonts w:cstheme="minorHAnsi"/>
                <w:color w:val="auto"/>
                <w:sz w:val="18"/>
                <w:szCs w:val="18"/>
              </w:rPr>
              <w:t xml:space="preserve"> </w:t>
            </w:r>
            <w:r w:rsidR="00800CEA" w:rsidRPr="00800CEA">
              <w:rPr>
                <w:rFonts w:cstheme="minorHAnsi"/>
                <w:smallCaps/>
                <w:color w:val="auto"/>
                <w:sz w:val="18"/>
                <w:szCs w:val="18"/>
              </w:rPr>
              <w:t>L’application</w:t>
            </w:r>
          </w:p>
        </w:tc>
      </w:tr>
      <w:tr w:rsidR="00800CEA" w14:paraId="08DF938D"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45C6099" w14:textId="4471E7B8" w:rsidR="00800CEA" w:rsidRDefault="00800CEA" w:rsidP="00FD6355">
            <w:pPr>
              <w:spacing w:before="20" w:line="180" w:lineRule="exact"/>
              <w:jc w:val="right"/>
              <w:rPr>
                <w:b/>
                <w:color w:val="FFFFFF" w:themeColor="background1"/>
              </w:rPr>
            </w:pPr>
            <w:r>
              <w:rPr>
                <w:b/>
                <w:color w:val="FFFFFF" w:themeColor="background1"/>
              </w:rPr>
              <w:t>CHIFFREMENT</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2D8F944" w14:textId="51FD1BF0" w:rsidR="00800CEA" w:rsidRPr="00BD7AF4" w:rsidRDefault="00800CEA" w:rsidP="00BD7AF4">
            <w:pPr>
              <w:jc w:val="both"/>
              <w:rPr>
                <w:rFonts w:cstheme="minorHAnsi"/>
                <w:smallCaps/>
                <w:color w:val="auto"/>
                <w:sz w:val="18"/>
              </w:rPr>
            </w:pPr>
          </w:p>
        </w:tc>
      </w:tr>
      <w:tr w:rsidR="00A5729C" w14:paraId="5F630487"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6061064E" w14:textId="0A1B63E3" w:rsidR="00A5729C" w:rsidRPr="00970DAB" w:rsidRDefault="00800CEA" w:rsidP="00800CEA">
            <w:pPr>
              <w:spacing w:before="20" w:line="180" w:lineRule="exact"/>
              <w:jc w:val="right"/>
              <w:rPr>
                <w:b/>
                <w:color w:val="FFFFFF" w:themeColor="background1"/>
              </w:rPr>
            </w:pPr>
            <w:r>
              <w:rPr>
                <w:b/>
                <w:color w:val="FFFFFF" w:themeColor="background1"/>
              </w:rPr>
              <w:t>CERTIFICATS</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53BBA34" w14:textId="76259A54" w:rsidR="00A5729C" w:rsidRPr="00BD7AF4" w:rsidRDefault="00A5729C" w:rsidP="00FD6355">
            <w:pPr>
              <w:jc w:val="both"/>
              <w:rPr>
                <w:rFonts w:cstheme="minorHAnsi"/>
                <w:smallCaps/>
                <w:color w:val="auto"/>
                <w:sz w:val="18"/>
              </w:rPr>
            </w:pPr>
          </w:p>
        </w:tc>
      </w:tr>
      <w:tr w:rsidR="00800CEA" w14:paraId="2723251B" w14:textId="77777777" w:rsidTr="00302709">
        <w:trPr>
          <w:trHeight w:val="454"/>
        </w:trPr>
        <w:tc>
          <w:tcPr>
            <w:tcW w:w="2119"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26BD6C3" w14:textId="3BD6FBA3" w:rsidR="00800CEA" w:rsidRDefault="00800CEA" w:rsidP="00FD6355">
            <w:pPr>
              <w:spacing w:before="20" w:line="180" w:lineRule="exact"/>
              <w:jc w:val="right"/>
              <w:rPr>
                <w:b/>
                <w:color w:val="FFFFFF" w:themeColor="background1"/>
              </w:rPr>
            </w:pPr>
            <w:r>
              <w:rPr>
                <w:b/>
                <w:color w:val="FFFFFF" w:themeColor="background1"/>
              </w:rPr>
              <w:t>VALIDITE</w:t>
            </w:r>
          </w:p>
        </w:tc>
        <w:tc>
          <w:tcPr>
            <w:tcW w:w="8076" w:type="dxa"/>
            <w:gridSpan w:val="3"/>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E1AD9D2" w14:textId="1B9E880C" w:rsidR="00800CEA" w:rsidRPr="00BD7AF4" w:rsidRDefault="00800CEA" w:rsidP="00FD6355">
            <w:pPr>
              <w:jc w:val="both"/>
              <w:rPr>
                <w:rFonts w:cstheme="minorHAnsi"/>
                <w:smallCaps/>
                <w:color w:val="auto"/>
                <w:sz w:val="18"/>
              </w:rPr>
            </w:pPr>
          </w:p>
        </w:tc>
      </w:tr>
      <w:tr w:rsidR="00800CEA" w14:paraId="5BE8AACD" w14:textId="77777777" w:rsidTr="00302709">
        <w:trPr>
          <w:trHeight w:val="737"/>
        </w:trPr>
        <w:tc>
          <w:tcPr>
            <w:tcW w:w="2119"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1D7967E" w14:textId="77777777" w:rsidR="00800CEA" w:rsidRDefault="00800CEA" w:rsidP="00FD6355">
            <w:pPr>
              <w:spacing w:before="20" w:line="180" w:lineRule="exact"/>
              <w:jc w:val="right"/>
              <w:rPr>
                <w:b/>
                <w:color w:val="FFFFFF" w:themeColor="background1"/>
              </w:rPr>
            </w:pPr>
            <w:r>
              <w:rPr>
                <w:b/>
                <w:color w:val="FFFFFF" w:themeColor="background1"/>
              </w:rPr>
              <w:t>INFORMATIONS</w:t>
            </w:r>
          </w:p>
          <w:p w14:paraId="57FEBDD8" w14:textId="1CCD8089" w:rsidR="00800CEA" w:rsidRDefault="00800CEA" w:rsidP="00FD6355">
            <w:pPr>
              <w:spacing w:before="20" w:line="180" w:lineRule="exact"/>
              <w:jc w:val="right"/>
              <w:rPr>
                <w:b/>
                <w:color w:val="FFFFFF" w:themeColor="background1"/>
              </w:rPr>
            </w:pPr>
            <w:r w:rsidRPr="00436821">
              <w:rPr>
                <w:b/>
                <w:color w:val="FFFFFF" w:themeColor="background1"/>
                <w:sz w:val="14"/>
              </w:rPr>
              <w:t>COMPLEMENTAIRES</w:t>
            </w:r>
          </w:p>
        </w:tc>
        <w:tc>
          <w:tcPr>
            <w:tcW w:w="8076" w:type="dxa"/>
            <w:gridSpan w:val="3"/>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62C5DE29" w14:textId="2BD5EDD5" w:rsidR="00800CEA" w:rsidRPr="00BD7AF4" w:rsidRDefault="00800CEA" w:rsidP="00FD6355">
            <w:pPr>
              <w:jc w:val="both"/>
              <w:rPr>
                <w:rFonts w:cstheme="minorHAnsi"/>
                <w:smallCaps/>
                <w:color w:val="auto"/>
                <w:sz w:val="18"/>
              </w:rPr>
            </w:pPr>
          </w:p>
        </w:tc>
      </w:tr>
    </w:tbl>
    <w:p w14:paraId="6865AA2F" w14:textId="569D8C53" w:rsidR="00A5729C" w:rsidRDefault="00A5729C" w:rsidP="00373766"/>
    <w:p w14:paraId="5EF93E61" w14:textId="77777777" w:rsidR="0055265D" w:rsidRDefault="0055265D" w:rsidP="005E7D2F">
      <w:pPr>
        <w:pStyle w:val="Titre3"/>
      </w:pPr>
      <w:bookmarkStart w:id="69" w:name="_Toc135732468"/>
      <w:r>
        <w:t>Sécurité des flux</w:t>
      </w:r>
      <w:bookmarkEnd w:id="69"/>
    </w:p>
    <w:p w14:paraId="4369C10E" w14:textId="018B2F2A" w:rsidR="0033225A" w:rsidRDefault="00F65D9E" w:rsidP="0033225A">
      <w:pPr>
        <w:jc w:val="both"/>
        <w:rPr>
          <w:rFonts w:cstheme="minorHAnsi"/>
          <w:i/>
          <w:color w:val="8F8F8F" w:themeColor="background2" w:themeShade="BF"/>
        </w:rPr>
      </w:pPr>
      <w:r>
        <w:rPr>
          <w:rFonts w:cstheme="minorHAnsi"/>
          <w:i/>
          <w:color w:val="8F8F8F" w:themeColor="background2" w:themeShade="BF"/>
        </w:rPr>
        <w:t>Ce paragraphe décrit les mécanismes mis en œuvre pour sécuriser les flux entre les différents composants</w:t>
      </w:r>
      <w:r w:rsidR="005E2755">
        <w:rPr>
          <w:rFonts w:cstheme="minorHAnsi"/>
          <w:i/>
          <w:color w:val="8F8F8F" w:themeColor="background2" w:themeShade="BF"/>
        </w:rPr>
        <w:t xml:space="preserve"> de la solution. </w:t>
      </w:r>
      <w:r w:rsidR="0033225A">
        <w:rPr>
          <w:rFonts w:cstheme="minorHAnsi"/>
          <w:i/>
          <w:color w:val="8F8F8F" w:themeColor="background2" w:themeShade="BF"/>
        </w:rPr>
        <w:t>Le tableau suivant est à itérer autant de fois que de flux concernés.</w:t>
      </w:r>
    </w:p>
    <w:p w14:paraId="4B200CED" w14:textId="28185BC0" w:rsidR="0033225A" w:rsidRDefault="0033225A" w:rsidP="0033225A">
      <w:pPr>
        <w:jc w:val="both"/>
        <w:rPr>
          <w:rFonts w:cstheme="minorHAnsi"/>
          <w:i/>
          <w:color w:val="8F8F8F" w:themeColor="background2" w:themeShade="BF"/>
        </w:rPr>
      </w:pPr>
      <w:r w:rsidRPr="00BD7AF4">
        <w:rPr>
          <w:rFonts w:cstheme="minorHAnsi"/>
          <w:i/>
          <w:color w:val="8F8F8F" w:themeColor="background2" w:themeShade="BF"/>
        </w:rPr>
        <w:t>Ex</w:t>
      </w:r>
      <w:r>
        <w:rPr>
          <w:rFonts w:cstheme="minorHAnsi"/>
          <w:i/>
          <w:color w:val="8F8F8F" w:themeColor="background2" w:themeShade="BF"/>
        </w:rPr>
        <w:t>emple d’information sur le flux</w:t>
      </w:r>
      <w:r w:rsidRPr="00BD7AF4">
        <w:rPr>
          <w:rFonts w:cstheme="minorHAnsi"/>
          <w:i/>
          <w:color w:val="8F8F8F" w:themeColor="background2" w:themeShade="BF"/>
        </w:rPr>
        <w:t xml:space="preserve"> : </w:t>
      </w:r>
      <w:r>
        <w:rPr>
          <w:rFonts w:cstheme="minorHAnsi"/>
          <w:i/>
          <w:color w:val="8F8F8F" w:themeColor="background2" w:themeShade="BF"/>
        </w:rPr>
        <w:t xml:space="preserve">liaison &lt;composant </w:t>
      </w:r>
      <w:proofErr w:type="spellStart"/>
      <w:r>
        <w:rPr>
          <w:rFonts w:cstheme="minorHAnsi"/>
          <w:i/>
          <w:color w:val="8F8F8F" w:themeColor="background2" w:themeShade="BF"/>
        </w:rPr>
        <w:t>app</w:t>
      </w:r>
      <w:proofErr w:type="spellEnd"/>
      <w:r>
        <w:rPr>
          <w:rFonts w:cstheme="minorHAnsi"/>
          <w:i/>
          <w:color w:val="8F8F8F" w:themeColor="background2" w:themeShade="BF"/>
        </w:rPr>
        <w:t xml:space="preserve"> n°1&gt; vers &lt;composant </w:t>
      </w:r>
      <w:proofErr w:type="spellStart"/>
      <w:r>
        <w:rPr>
          <w:rFonts w:cstheme="minorHAnsi"/>
          <w:i/>
          <w:color w:val="8F8F8F" w:themeColor="background2" w:themeShade="BF"/>
        </w:rPr>
        <w:t>bdd</w:t>
      </w:r>
      <w:proofErr w:type="spellEnd"/>
      <w:r>
        <w:rPr>
          <w:rFonts w:cstheme="minorHAnsi"/>
          <w:i/>
          <w:color w:val="8F8F8F" w:themeColor="background2" w:themeShade="BF"/>
        </w:rPr>
        <w:t xml:space="preserve"> n°1&gt;</w:t>
      </w:r>
    </w:p>
    <w:p w14:paraId="279CCDF2" w14:textId="7982E7D6" w:rsidR="0033225A" w:rsidRDefault="0033225A" w:rsidP="005E7D2F">
      <w:pPr>
        <w:pStyle w:val="Titre4"/>
      </w:pPr>
      <w:bookmarkStart w:id="70" w:name="_Toc135732469"/>
      <w:r>
        <w:t>Flux</w:t>
      </w:r>
      <w:r>
        <w:rPr>
          <w:rFonts w:ascii="Cambria" w:hAnsi="Cambria" w:cs="Cambria"/>
        </w:rPr>
        <w:t> </w:t>
      </w:r>
      <w:r>
        <w:t>: &lt;information sur le flux&gt;</w:t>
      </w:r>
      <w:bookmarkEnd w:id="70"/>
    </w:p>
    <w:tbl>
      <w:tblPr>
        <w:tblW w:w="10195" w:type="dxa"/>
        <w:tblLayout w:type="fixed"/>
        <w:tblCellMar>
          <w:left w:w="10" w:type="dxa"/>
          <w:right w:w="10" w:type="dxa"/>
        </w:tblCellMar>
        <w:tblLook w:val="0600" w:firstRow="0" w:lastRow="0" w:firstColumn="0" w:lastColumn="0" w:noHBand="1" w:noVBand="1"/>
      </w:tblPr>
      <w:tblGrid>
        <w:gridCol w:w="2104"/>
        <w:gridCol w:w="8091"/>
      </w:tblGrid>
      <w:tr w:rsidR="0033225A" w:rsidRPr="002A01DF" w14:paraId="7EE8036C" w14:textId="77777777" w:rsidTr="00FD6355">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45957B54" w14:textId="77777777" w:rsidR="0033225A" w:rsidRDefault="0033225A" w:rsidP="00FD6355">
            <w:pPr>
              <w:spacing w:line="180" w:lineRule="exact"/>
              <w:jc w:val="center"/>
              <w:rPr>
                <w:b/>
                <w:color w:val="FFFFFF" w:themeColor="background1"/>
              </w:rPr>
            </w:pPr>
            <w:r>
              <w:rPr>
                <w:b/>
                <w:color w:val="FFFFFF" w:themeColor="background1"/>
              </w:rPr>
              <w:t>SECURITE</w:t>
            </w:r>
          </w:p>
          <w:p w14:paraId="12A92B1F" w14:textId="44915F74" w:rsidR="0033225A" w:rsidRPr="00BD7AF4" w:rsidRDefault="0033225A" w:rsidP="0033225A">
            <w:pPr>
              <w:spacing w:line="180" w:lineRule="exact"/>
              <w:jc w:val="center"/>
              <w:rPr>
                <w:b/>
                <w:caps/>
                <w:color w:val="FFFFFF" w:themeColor="background1"/>
              </w:rPr>
            </w:pPr>
            <w:r w:rsidRPr="00BD7AF4">
              <w:rPr>
                <w:b/>
                <w:caps/>
                <w:color w:val="FFFFFF" w:themeColor="background1"/>
                <w:sz w:val="16"/>
              </w:rPr>
              <w:t xml:space="preserve">&lt;information </w:t>
            </w:r>
            <w:r>
              <w:rPr>
                <w:b/>
                <w:caps/>
                <w:color w:val="FFFFFF" w:themeColor="background1"/>
                <w:sz w:val="16"/>
              </w:rPr>
              <w:t>SUR LE FLUX</w:t>
            </w:r>
            <w:r w:rsidRPr="00BD7AF4">
              <w:rPr>
                <w:b/>
                <w:caps/>
                <w:color w:val="FFFFFF" w:themeColor="background1"/>
                <w:sz w:val="16"/>
              </w:rPr>
              <w:t>&gt;</w:t>
            </w:r>
          </w:p>
        </w:tc>
      </w:tr>
      <w:tr w:rsidR="0033225A" w14:paraId="45686451"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5C8205C" w14:textId="705E4036" w:rsidR="0033225A" w:rsidRPr="00970DAB" w:rsidRDefault="0033225A" w:rsidP="00FD6355">
            <w:pPr>
              <w:pStyle w:val="Standard"/>
              <w:spacing w:before="20" w:line="180" w:lineRule="exact"/>
              <w:jc w:val="right"/>
              <w:rPr>
                <w:b/>
                <w:bCs/>
                <w:smallCaps/>
                <w:color w:val="FFFFFF"/>
                <w:sz w:val="18"/>
              </w:rPr>
            </w:pPr>
            <w:r w:rsidRPr="00FD6355">
              <w:rPr>
                <w:b/>
                <w:bCs/>
                <w:smallCaps/>
                <w:color w:val="FFFFFF"/>
              </w:rPr>
              <w:t>USAGE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38704088" w14:textId="074E485F" w:rsidR="0033225A" w:rsidRPr="00970DAB" w:rsidRDefault="0033225A" w:rsidP="00950F40">
            <w:pPr>
              <w:spacing w:line="240" w:lineRule="auto"/>
              <w:ind w:left="-4" w:right="-52"/>
              <w:rPr>
                <w:smallCaps/>
                <w:sz w:val="18"/>
              </w:rPr>
            </w:pPr>
          </w:p>
        </w:tc>
      </w:tr>
      <w:tr w:rsidR="0033225A" w14:paraId="6935FDC8"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0DD5922" w14:textId="77777777" w:rsidR="0033225A" w:rsidRDefault="0033225A" w:rsidP="00FD6355">
            <w:pPr>
              <w:spacing w:before="20" w:line="180" w:lineRule="exact"/>
              <w:jc w:val="right"/>
              <w:rPr>
                <w:b/>
                <w:color w:val="FFFFFF" w:themeColor="background1"/>
              </w:rPr>
            </w:pPr>
            <w:r>
              <w:rPr>
                <w:b/>
                <w:color w:val="FFFFFF" w:themeColor="background1"/>
              </w:rPr>
              <w:t>CHIFFREMENT</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56B141CB" w14:textId="77777777" w:rsidR="0033225A" w:rsidRPr="00BD7AF4" w:rsidRDefault="0033225A" w:rsidP="00950F40">
            <w:pPr>
              <w:rPr>
                <w:rFonts w:cstheme="minorHAnsi"/>
                <w:smallCaps/>
                <w:color w:val="auto"/>
                <w:sz w:val="18"/>
              </w:rPr>
            </w:pPr>
          </w:p>
        </w:tc>
      </w:tr>
      <w:tr w:rsidR="0033225A" w14:paraId="74179222"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5755D738" w14:textId="77777777" w:rsidR="0033225A" w:rsidRPr="00970DAB" w:rsidRDefault="0033225A" w:rsidP="00FD6355">
            <w:pPr>
              <w:spacing w:before="20" w:line="180" w:lineRule="exact"/>
              <w:jc w:val="right"/>
              <w:rPr>
                <w:b/>
                <w:color w:val="FFFFFF" w:themeColor="background1"/>
              </w:rPr>
            </w:pPr>
            <w:r>
              <w:rPr>
                <w:b/>
                <w:color w:val="FFFFFF" w:themeColor="background1"/>
              </w:rPr>
              <w:t>CERTIFICATS</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32E58F6" w14:textId="77777777" w:rsidR="0033225A" w:rsidRPr="00BD7AF4" w:rsidRDefault="0033225A" w:rsidP="00FD6355">
            <w:pPr>
              <w:jc w:val="both"/>
              <w:rPr>
                <w:rFonts w:cstheme="minorHAnsi"/>
                <w:smallCaps/>
                <w:color w:val="auto"/>
                <w:sz w:val="18"/>
              </w:rPr>
            </w:pPr>
          </w:p>
        </w:tc>
      </w:tr>
      <w:tr w:rsidR="0033225A" w14:paraId="009040B5" w14:textId="77777777" w:rsidTr="00302709">
        <w:trPr>
          <w:trHeight w:val="454"/>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74E081B" w14:textId="77777777" w:rsidR="0033225A" w:rsidRDefault="0033225A" w:rsidP="00FD6355">
            <w:pPr>
              <w:spacing w:before="20" w:line="180" w:lineRule="exact"/>
              <w:jc w:val="right"/>
              <w:rPr>
                <w:b/>
                <w:color w:val="FFFFFF" w:themeColor="background1"/>
              </w:rPr>
            </w:pPr>
            <w:r>
              <w:rPr>
                <w:b/>
                <w:color w:val="FFFFFF" w:themeColor="background1"/>
              </w:rPr>
              <w:lastRenderedPageBreak/>
              <w:t>VALIDITE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799C110" w14:textId="77777777" w:rsidR="0033225A" w:rsidRPr="00BD7AF4" w:rsidRDefault="0033225A" w:rsidP="00FD6355">
            <w:pPr>
              <w:jc w:val="both"/>
              <w:rPr>
                <w:rFonts w:cstheme="minorHAnsi"/>
                <w:smallCaps/>
                <w:color w:val="auto"/>
                <w:sz w:val="18"/>
              </w:rPr>
            </w:pPr>
          </w:p>
        </w:tc>
      </w:tr>
      <w:tr w:rsidR="0033225A" w14:paraId="1535239E" w14:textId="77777777" w:rsidTr="00302709">
        <w:trPr>
          <w:trHeight w:val="737"/>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390F1494" w14:textId="77777777" w:rsidR="0033225A" w:rsidRDefault="0033225A" w:rsidP="00FD6355">
            <w:pPr>
              <w:spacing w:before="20" w:line="180" w:lineRule="exact"/>
              <w:jc w:val="right"/>
              <w:rPr>
                <w:b/>
                <w:color w:val="FFFFFF" w:themeColor="background1"/>
              </w:rPr>
            </w:pPr>
            <w:r>
              <w:rPr>
                <w:b/>
                <w:color w:val="FFFFFF" w:themeColor="background1"/>
              </w:rPr>
              <w:t>INFORMATIONS</w:t>
            </w:r>
          </w:p>
          <w:p w14:paraId="12954DC8" w14:textId="77777777" w:rsidR="0033225A" w:rsidRDefault="0033225A" w:rsidP="00FD6355">
            <w:pPr>
              <w:spacing w:before="20" w:line="180" w:lineRule="exact"/>
              <w:jc w:val="right"/>
              <w:rPr>
                <w:b/>
                <w:color w:val="FFFFFF" w:themeColor="background1"/>
              </w:rPr>
            </w:pPr>
            <w:r w:rsidRPr="00436821">
              <w:rPr>
                <w:b/>
                <w:color w:val="FFFFFF" w:themeColor="background1"/>
                <w:sz w:val="14"/>
              </w:rPr>
              <w:t>COMPLEMENTAIRES</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04D5B2B3" w14:textId="77777777" w:rsidR="0033225A" w:rsidRPr="00BD7AF4" w:rsidRDefault="0033225A" w:rsidP="00FD6355">
            <w:pPr>
              <w:jc w:val="both"/>
              <w:rPr>
                <w:rFonts w:cstheme="minorHAnsi"/>
                <w:smallCaps/>
                <w:color w:val="auto"/>
                <w:sz w:val="18"/>
              </w:rPr>
            </w:pPr>
          </w:p>
        </w:tc>
      </w:tr>
    </w:tbl>
    <w:p w14:paraId="4F4F4EB1" w14:textId="77777777" w:rsidR="00972AD7" w:rsidRDefault="00972AD7" w:rsidP="003D6CA2"/>
    <w:p w14:paraId="308ABA43" w14:textId="7827D6AD" w:rsidR="007F45E1" w:rsidRDefault="0051601D" w:rsidP="005E7D2F">
      <w:pPr>
        <w:pStyle w:val="Titre3"/>
      </w:pPr>
      <w:bookmarkStart w:id="71" w:name="_Toc135732470"/>
      <w:r>
        <w:t>Traçabilité</w:t>
      </w:r>
      <w:bookmarkEnd w:id="71"/>
    </w:p>
    <w:tbl>
      <w:tblPr>
        <w:tblW w:w="10195" w:type="dxa"/>
        <w:tblLayout w:type="fixed"/>
        <w:tblCellMar>
          <w:left w:w="10" w:type="dxa"/>
          <w:right w:w="10" w:type="dxa"/>
        </w:tblCellMar>
        <w:tblLook w:val="0600" w:firstRow="0" w:lastRow="0" w:firstColumn="0" w:lastColumn="0" w:noHBand="1" w:noVBand="1"/>
      </w:tblPr>
      <w:tblGrid>
        <w:gridCol w:w="2595"/>
        <w:gridCol w:w="7600"/>
      </w:tblGrid>
      <w:tr w:rsidR="00657811" w:rsidRPr="002A01DF" w14:paraId="3FEC0D78" w14:textId="77777777" w:rsidTr="000674DF">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3CAFD0DA" w14:textId="063FE319" w:rsidR="00657811" w:rsidRPr="00BD7AF4" w:rsidRDefault="00657811" w:rsidP="00657811">
            <w:pPr>
              <w:spacing w:line="180" w:lineRule="exact"/>
              <w:jc w:val="center"/>
              <w:rPr>
                <w:b/>
                <w:caps/>
                <w:color w:val="FFFFFF" w:themeColor="background1"/>
              </w:rPr>
            </w:pPr>
            <w:r w:rsidRPr="00657811">
              <w:rPr>
                <w:b/>
                <w:caps/>
                <w:color w:val="FFFFFF" w:themeColor="background1"/>
              </w:rPr>
              <w:t>TRAçAbilité</w:t>
            </w:r>
          </w:p>
        </w:tc>
      </w:tr>
      <w:tr w:rsidR="00657811" w14:paraId="7B88084B"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8607A76" w14:textId="77777777" w:rsidR="00657811" w:rsidRPr="00436821" w:rsidRDefault="00657811" w:rsidP="000674DF">
            <w:pPr>
              <w:pStyle w:val="Standard"/>
              <w:spacing w:before="20" w:line="180" w:lineRule="exact"/>
              <w:jc w:val="right"/>
              <w:rPr>
                <w:b/>
                <w:bCs/>
                <w:smallCaps/>
                <w:color w:val="FFFFFF"/>
                <w:sz w:val="18"/>
              </w:rPr>
            </w:pPr>
            <w:r w:rsidRPr="00436821">
              <w:rPr>
                <w:b/>
                <w:bCs/>
                <w:smallCaps/>
                <w:color w:val="FFFFFF"/>
                <w:sz w:val="18"/>
              </w:rPr>
              <w:t>TYPE</w:t>
            </w:r>
          </w:p>
          <w:p w14:paraId="5DCD7900" w14:textId="1315344A" w:rsidR="00657811" w:rsidRPr="00970DAB" w:rsidRDefault="00657811" w:rsidP="000674DF">
            <w:pPr>
              <w:pStyle w:val="Standard"/>
              <w:spacing w:before="20" w:line="180" w:lineRule="exact"/>
              <w:jc w:val="right"/>
              <w:rPr>
                <w:b/>
                <w:bCs/>
                <w:smallCaps/>
                <w:color w:val="FFFFFF"/>
                <w:sz w:val="18"/>
              </w:rPr>
            </w:pPr>
            <w:r w:rsidRPr="00436821">
              <w:rPr>
                <w:b/>
                <w:bCs/>
                <w:smallCaps/>
                <w:color w:val="FFFFFF"/>
                <w:sz w:val="14"/>
              </w:rPr>
              <w:t>DE LOGS</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EA7EEFC" w14:textId="77777777" w:rsidR="00657811" w:rsidRPr="00970DAB" w:rsidRDefault="00657811" w:rsidP="000674DF">
            <w:pPr>
              <w:spacing w:line="240" w:lineRule="auto"/>
              <w:ind w:left="-4" w:right="-52"/>
              <w:rPr>
                <w:smallCaps/>
                <w:sz w:val="18"/>
              </w:rPr>
            </w:pPr>
          </w:p>
        </w:tc>
      </w:tr>
      <w:tr w:rsidR="00657811" w14:paraId="457B5644"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CB321C7" w14:textId="384ABF4F" w:rsidR="00657811" w:rsidRDefault="00657811" w:rsidP="000674DF">
            <w:pPr>
              <w:spacing w:before="20" w:line="180" w:lineRule="exact"/>
              <w:jc w:val="right"/>
              <w:rPr>
                <w:b/>
                <w:color w:val="FFFFFF" w:themeColor="background1"/>
              </w:rPr>
            </w:pPr>
            <w:r w:rsidRPr="00436821">
              <w:rPr>
                <w:b/>
                <w:color w:val="FFFFFF" w:themeColor="background1"/>
                <w:sz w:val="18"/>
              </w:rPr>
              <w:t>DIMENSIONNEMENT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6F23A4EF" w14:textId="77777777" w:rsidR="00657811" w:rsidRPr="00BD7AF4" w:rsidRDefault="00657811" w:rsidP="000674DF">
            <w:pPr>
              <w:rPr>
                <w:rFonts w:cstheme="minorHAnsi"/>
                <w:smallCaps/>
                <w:color w:val="auto"/>
                <w:sz w:val="18"/>
              </w:rPr>
            </w:pPr>
          </w:p>
        </w:tc>
      </w:tr>
      <w:tr w:rsidR="00657811" w14:paraId="041BC894"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7A948D8" w14:textId="3723433E" w:rsidR="00657811" w:rsidRPr="00970DAB" w:rsidRDefault="00657811" w:rsidP="000674DF">
            <w:pPr>
              <w:spacing w:before="20" w:line="180" w:lineRule="exact"/>
              <w:jc w:val="right"/>
              <w:rPr>
                <w:b/>
                <w:color w:val="FFFFFF" w:themeColor="background1"/>
              </w:rPr>
            </w:pPr>
            <w:r w:rsidRPr="00436821">
              <w:rPr>
                <w:b/>
                <w:color w:val="FFFFFF" w:themeColor="background1"/>
                <w:sz w:val="18"/>
              </w:rPr>
              <w:t>CHIFFREMENT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45C4DA7" w14:textId="77777777" w:rsidR="00657811" w:rsidRPr="00BD7AF4" w:rsidRDefault="00657811" w:rsidP="000674DF">
            <w:pPr>
              <w:jc w:val="both"/>
              <w:rPr>
                <w:rFonts w:cstheme="minorHAnsi"/>
                <w:smallCaps/>
                <w:color w:val="auto"/>
                <w:sz w:val="18"/>
              </w:rPr>
            </w:pPr>
          </w:p>
        </w:tc>
      </w:tr>
      <w:tr w:rsidR="00657811" w14:paraId="216D3D51" w14:textId="77777777" w:rsidTr="00302709">
        <w:trPr>
          <w:trHeight w:val="454"/>
        </w:trPr>
        <w:tc>
          <w:tcPr>
            <w:tcW w:w="2595"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4CF1555D" w14:textId="77777777" w:rsidR="00657811" w:rsidRPr="00436821" w:rsidRDefault="00657811" w:rsidP="000674DF">
            <w:pPr>
              <w:spacing w:before="20" w:line="180" w:lineRule="exact"/>
              <w:jc w:val="right"/>
              <w:rPr>
                <w:b/>
                <w:color w:val="FFFFFF" w:themeColor="background1"/>
                <w:sz w:val="18"/>
              </w:rPr>
            </w:pPr>
            <w:r w:rsidRPr="00436821">
              <w:rPr>
                <w:b/>
                <w:color w:val="FFFFFF" w:themeColor="background1"/>
                <w:sz w:val="18"/>
              </w:rPr>
              <w:t>STRATEGIE DE CONSERVATION</w:t>
            </w:r>
          </w:p>
          <w:p w14:paraId="38EA7F20" w14:textId="4C3A5471" w:rsidR="00657811" w:rsidRDefault="00657811" w:rsidP="000674DF">
            <w:pPr>
              <w:spacing w:before="20" w:line="180" w:lineRule="exact"/>
              <w:jc w:val="right"/>
              <w:rPr>
                <w:b/>
                <w:color w:val="FFFFFF" w:themeColor="background1"/>
              </w:rPr>
            </w:pPr>
            <w:r w:rsidRPr="00436821">
              <w:rPr>
                <w:b/>
                <w:color w:val="FFFFFF" w:themeColor="background1"/>
                <w:sz w:val="14"/>
              </w:rPr>
              <w:t>HEBERGEMENT</w:t>
            </w:r>
          </w:p>
        </w:tc>
        <w:tc>
          <w:tcPr>
            <w:tcW w:w="7600"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171BD2A8" w14:textId="77777777" w:rsidR="00657811" w:rsidRPr="00BD7AF4" w:rsidRDefault="00657811" w:rsidP="000674DF">
            <w:pPr>
              <w:jc w:val="both"/>
              <w:rPr>
                <w:rFonts w:cstheme="minorHAnsi"/>
                <w:smallCaps/>
                <w:color w:val="auto"/>
                <w:sz w:val="18"/>
              </w:rPr>
            </w:pPr>
          </w:p>
        </w:tc>
      </w:tr>
      <w:tr w:rsidR="00657811" w14:paraId="17817A74" w14:textId="77777777" w:rsidTr="00302709">
        <w:trPr>
          <w:trHeight w:val="454"/>
        </w:trPr>
        <w:tc>
          <w:tcPr>
            <w:tcW w:w="2595"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2CEBE412" w14:textId="77777777" w:rsidR="00657811" w:rsidRPr="00436821" w:rsidRDefault="00657811" w:rsidP="000674DF">
            <w:pPr>
              <w:spacing w:before="20" w:line="180" w:lineRule="exact"/>
              <w:jc w:val="right"/>
              <w:rPr>
                <w:b/>
                <w:color w:val="FFFFFF" w:themeColor="background1"/>
                <w:sz w:val="18"/>
              </w:rPr>
            </w:pPr>
            <w:r w:rsidRPr="00436821">
              <w:rPr>
                <w:b/>
                <w:color w:val="FFFFFF" w:themeColor="background1"/>
                <w:sz w:val="18"/>
              </w:rPr>
              <w:t>STRATEGIE DE CONSERVATION</w:t>
            </w:r>
          </w:p>
          <w:p w14:paraId="0CF4B981" w14:textId="7B48236C" w:rsidR="00657811" w:rsidRDefault="00657811" w:rsidP="000674DF">
            <w:pPr>
              <w:spacing w:before="20" w:line="180" w:lineRule="exact"/>
              <w:jc w:val="right"/>
              <w:rPr>
                <w:b/>
                <w:color w:val="FFFFFF" w:themeColor="background1"/>
              </w:rPr>
            </w:pPr>
            <w:r w:rsidRPr="00436821">
              <w:rPr>
                <w:b/>
                <w:color w:val="FFFFFF" w:themeColor="background1"/>
                <w:sz w:val="14"/>
              </w:rPr>
              <w:t>RETENTION</w:t>
            </w:r>
          </w:p>
        </w:tc>
        <w:tc>
          <w:tcPr>
            <w:tcW w:w="7600"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37D4309" w14:textId="77777777" w:rsidR="00657811" w:rsidRPr="00BD7AF4" w:rsidRDefault="00657811" w:rsidP="000674DF">
            <w:pPr>
              <w:jc w:val="both"/>
              <w:rPr>
                <w:rFonts w:cstheme="minorHAnsi"/>
                <w:smallCaps/>
                <w:color w:val="auto"/>
                <w:sz w:val="18"/>
              </w:rPr>
            </w:pPr>
          </w:p>
        </w:tc>
      </w:tr>
    </w:tbl>
    <w:p w14:paraId="61AE739F" w14:textId="77777777" w:rsidR="00DE10E8" w:rsidRDefault="00DE10E8" w:rsidP="003D6CA2"/>
    <w:p w14:paraId="7C967E7D" w14:textId="77777777" w:rsidR="00DE10E8" w:rsidRDefault="00DE10E8" w:rsidP="00B713F9">
      <w:pPr>
        <w:pStyle w:val="Titre2"/>
      </w:pPr>
      <w:bookmarkStart w:id="72" w:name="_Toc135732471"/>
      <w:r>
        <w:t>Evolutivité</w:t>
      </w:r>
      <w:bookmarkEnd w:id="72"/>
    </w:p>
    <w:p w14:paraId="347F788C" w14:textId="77777777" w:rsidR="00DE10E8" w:rsidRDefault="00DE10E8" w:rsidP="00DE10E8">
      <w:pPr>
        <w:jc w:val="both"/>
        <w:rPr>
          <w:rFonts w:cstheme="minorHAnsi"/>
          <w:i/>
          <w:color w:val="8F8F8F" w:themeColor="background2" w:themeShade="BF"/>
        </w:rPr>
      </w:pPr>
      <w:r>
        <w:rPr>
          <w:rFonts w:cstheme="minorHAnsi"/>
          <w:i/>
          <w:color w:val="8F8F8F" w:themeColor="background2" w:themeShade="BF"/>
        </w:rPr>
        <w:t>Ce paragraphe décrit comment l’architecture conçue est évolutive et permet de répondre à des besoins plus importants (en charge, en capacité …)</w:t>
      </w:r>
    </w:p>
    <w:p w14:paraId="19406582" w14:textId="77777777" w:rsidR="00752251" w:rsidRDefault="00752251" w:rsidP="003D6CA2"/>
    <w:p w14:paraId="602D37F9" w14:textId="77777777" w:rsidR="00A713C6" w:rsidRDefault="00A713C6" w:rsidP="005E7D2F">
      <w:pPr>
        <w:pStyle w:val="Titre3"/>
      </w:pPr>
      <w:bookmarkStart w:id="73" w:name="_Toc135732472"/>
      <w:r>
        <w:t>Détails par composants</w:t>
      </w:r>
      <w:bookmarkEnd w:id="73"/>
    </w:p>
    <w:p w14:paraId="41C92CCA" w14:textId="6BAF595A" w:rsidR="00A713C6" w:rsidRDefault="00A713C6" w:rsidP="00A713C6">
      <w:pPr>
        <w:jc w:val="both"/>
      </w:pPr>
      <w:r>
        <w:rPr>
          <w:rFonts w:cstheme="minorHAnsi"/>
          <w:i/>
          <w:color w:val="8F8F8F" w:themeColor="background2" w:themeShade="BF"/>
        </w:rPr>
        <w:t>Ce paragraphe suivant est à itérer autant de fois que de composants concernés.</w:t>
      </w:r>
    </w:p>
    <w:p w14:paraId="5DC81959" w14:textId="77777777" w:rsidR="00A713C6" w:rsidRDefault="00A713C6" w:rsidP="00A713C6"/>
    <w:p w14:paraId="60814E9C" w14:textId="77777777" w:rsidR="00A713C6" w:rsidRDefault="00A713C6" w:rsidP="005E7D2F">
      <w:pPr>
        <w:pStyle w:val="Titre4"/>
      </w:pPr>
      <w:bookmarkStart w:id="74" w:name="_Toc135732473"/>
      <w:r>
        <w:lastRenderedPageBreak/>
        <w:t>Composant n°1</w:t>
      </w:r>
      <w:bookmarkEnd w:id="74"/>
      <w:r>
        <w:t xml:space="preserve"> </w:t>
      </w:r>
    </w:p>
    <w:tbl>
      <w:tblPr>
        <w:tblStyle w:val="DATStandardLigne"/>
        <w:tblW w:w="10042" w:type="dxa"/>
        <w:tblLayout w:type="fixed"/>
        <w:tblLook w:val="04A0" w:firstRow="1" w:lastRow="0" w:firstColumn="1" w:lastColumn="0" w:noHBand="0" w:noVBand="1"/>
      </w:tblPr>
      <w:tblGrid>
        <w:gridCol w:w="2387"/>
        <w:gridCol w:w="7655"/>
      </w:tblGrid>
      <w:tr w:rsidR="00A713C6" w:rsidRPr="001657E5" w14:paraId="69916F02" w14:textId="77777777" w:rsidTr="000674DF">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042" w:type="dxa"/>
            <w:gridSpan w:val="2"/>
            <w:tcBorders>
              <w:bottom w:val="nil"/>
            </w:tcBorders>
          </w:tcPr>
          <w:p w14:paraId="6D19D895" w14:textId="77777777" w:rsidR="00A713C6" w:rsidRDefault="00A713C6" w:rsidP="00A713C6">
            <w:pPr>
              <w:spacing w:before="20" w:line="180" w:lineRule="exact"/>
              <w:rPr>
                <w:color w:val="FFFFFF" w:themeColor="background1"/>
                <w:szCs w:val="20"/>
              </w:rPr>
            </w:pPr>
            <w:r>
              <w:rPr>
                <w:color w:val="FFFFFF" w:themeColor="background1"/>
                <w:szCs w:val="20"/>
              </w:rPr>
              <w:t>EVOLUTIVITE</w:t>
            </w:r>
          </w:p>
          <w:p w14:paraId="49E176A5" w14:textId="346726BC" w:rsidR="00A713C6" w:rsidRPr="00CB6859" w:rsidRDefault="00A713C6" w:rsidP="00A713C6">
            <w:pPr>
              <w:spacing w:before="20" w:line="180" w:lineRule="exact"/>
              <w:rPr>
                <w:color w:val="FFFFFF" w:themeColor="background1"/>
                <w:szCs w:val="20"/>
              </w:rPr>
            </w:pPr>
            <w:r w:rsidRPr="00A713C6">
              <w:rPr>
                <w:color w:val="FFFFFF" w:themeColor="background1"/>
                <w:sz w:val="16"/>
                <w:szCs w:val="20"/>
              </w:rPr>
              <w:t>&lt;COMPOSANT n°1&gt;</w:t>
            </w:r>
          </w:p>
        </w:tc>
      </w:tr>
      <w:tr w:rsidR="00A713C6" w:rsidRPr="00AF2F5A" w14:paraId="34B91D01" w14:textId="77777777" w:rsidTr="0030270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387" w:type="dxa"/>
            <w:tcBorders>
              <w:top w:val="single" w:sz="12" w:space="0" w:color="FFFFFF" w:themeColor="background1"/>
              <w:bottom w:val="dashed" w:sz="4" w:space="0" w:color="083575" w:themeColor="accent2"/>
              <w:right w:val="single" w:sz="18" w:space="0" w:color="083575" w:themeColor="accent2"/>
            </w:tcBorders>
            <w:shd w:val="clear" w:color="auto" w:fill="083575" w:themeFill="accent2"/>
          </w:tcPr>
          <w:p w14:paraId="0B5C7C1E" w14:textId="77777777" w:rsidR="00A713C6" w:rsidRPr="00AF2F5A" w:rsidRDefault="00A713C6" w:rsidP="000674DF">
            <w:pPr>
              <w:spacing w:line="240" w:lineRule="auto"/>
              <w:jc w:val="right"/>
              <w:rPr>
                <w:rFonts w:cstheme="minorHAnsi"/>
                <w:color w:val="FFFFFF"/>
              </w:rPr>
            </w:pPr>
            <w:r w:rsidRPr="00436821">
              <w:rPr>
                <w:rFonts w:cstheme="minorHAnsi"/>
                <w:color w:val="FFFFFF"/>
                <w:sz w:val="18"/>
              </w:rPr>
              <w:t>POSITIONNEMENT</w:t>
            </w:r>
          </w:p>
        </w:tc>
        <w:tc>
          <w:tcPr>
            <w:tcW w:w="7655" w:type="dxa"/>
            <w:tcBorders>
              <w:top w:val="single" w:sz="18" w:space="0" w:color="083575" w:themeColor="accent2"/>
              <w:left w:val="single" w:sz="18" w:space="0" w:color="083575" w:themeColor="accent2"/>
              <w:bottom w:val="dashed" w:sz="4" w:space="0" w:color="083575" w:themeColor="accent2"/>
            </w:tcBorders>
          </w:tcPr>
          <w:p w14:paraId="76123CF3" w14:textId="77777777" w:rsidR="00A713C6" w:rsidRPr="00D46185" w:rsidRDefault="00A713C6" w:rsidP="000674DF">
            <w:pPr>
              <w:spacing w:line="240" w:lineRule="auto"/>
              <w:cnfStyle w:val="000000100000" w:firstRow="0" w:lastRow="0" w:firstColumn="0" w:lastColumn="0" w:oddVBand="0" w:evenVBand="0" w:oddHBand="1" w:evenHBand="0" w:firstRowFirstColumn="0" w:firstRowLastColumn="0" w:lastRowFirstColumn="0" w:lastRowLastColumn="0"/>
              <w:rPr>
                <w:rFonts w:cstheme="minorHAnsi"/>
                <w:sz w:val="18"/>
                <w:szCs w:val="18"/>
              </w:rPr>
            </w:pPr>
            <w:r w:rsidRPr="00D46185">
              <w:rPr>
                <w:i/>
                <w:color w:val="8F8F8F" w:themeColor="background2" w:themeShade="BF"/>
                <w:sz w:val="18"/>
                <w:szCs w:val="18"/>
              </w:rPr>
              <w:t xml:space="preserve">Indiquer </w:t>
            </w:r>
            <w:r>
              <w:rPr>
                <w:i/>
                <w:color w:val="8F8F8F" w:themeColor="background2" w:themeShade="BF"/>
                <w:sz w:val="18"/>
                <w:szCs w:val="18"/>
              </w:rPr>
              <w:t>la couche/zone du composant</w:t>
            </w:r>
            <w:r w:rsidRPr="00D46185">
              <w:rPr>
                <w:i/>
                <w:color w:val="8F8F8F" w:themeColor="background2" w:themeShade="BF"/>
                <w:sz w:val="18"/>
                <w:szCs w:val="18"/>
              </w:rPr>
              <w:t xml:space="preserve"> </w:t>
            </w:r>
          </w:p>
        </w:tc>
      </w:tr>
      <w:tr w:rsidR="00A713C6" w:rsidRPr="00AF2F5A" w14:paraId="77335AD5" w14:textId="77777777" w:rsidTr="00302709">
        <w:trPr>
          <w:cnfStyle w:val="000000010000" w:firstRow="0" w:lastRow="0" w:firstColumn="0" w:lastColumn="0" w:oddVBand="0" w:evenVBand="0" w:oddHBand="0" w:evenHBand="1" w:firstRowFirstColumn="0" w:firstRowLastColumn="0" w:lastRowFirstColumn="0" w:lastRowLastColumn="0"/>
          <w:trHeight w:val="1134"/>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right w:val="single" w:sz="18" w:space="0" w:color="083575" w:themeColor="accent2"/>
            </w:tcBorders>
            <w:shd w:val="clear" w:color="auto" w:fill="083575" w:themeFill="accent2"/>
          </w:tcPr>
          <w:p w14:paraId="3C9A8A67" w14:textId="0680249D" w:rsidR="00A713C6" w:rsidRPr="00436821" w:rsidRDefault="00A713C6" w:rsidP="000674DF">
            <w:pPr>
              <w:jc w:val="right"/>
              <w:rPr>
                <w:color w:val="FFFFFF" w:themeColor="background1"/>
                <w:sz w:val="18"/>
              </w:rPr>
            </w:pPr>
            <w:r w:rsidRPr="00436821">
              <w:rPr>
                <w:color w:val="FFFFFF" w:themeColor="background1"/>
                <w:sz w:val="18"/>
              </w:rPr>
              <w:t>MODELE</w:t>
            </w:r>
          </w:p>
          <w:p w14:paraId="0FBC5F7F" w14:textId="65CB7AC8" w:rsidR="00A713C6" w:rsidRDefault="00A713C6" w:rsidP="000674DF">
            <w:pPr>
              <w:spacing w:line="240" w:lineRule="auto"/>
              <w:jc w:val="right"/>
              <w:rPr>
                <w:rFonts w:cstheme="minorHAnsi"/>
                <w:color w:val="FFFFFF"/>
              </w:rPr>
            </w:pPr>
            <w:r w:rsidRPr="00436821">
              <w:rPr>
                <w:color w:val="FFFFFF" w:themeColor="background1"/>
                <w:sz w:val="14"/>
              </w:rPr>
              <w:t>D’EVOLUTIVITE</w:t>
            </w:r>
          </w:p>
        </w:tc>
        <w:tc>
          <w:tcPr>
            <w:tcW w:w="7655" w:type="dxa"/>
            <w:tcBorders>
              <w:top w:val="dashed" w:sz="4" w:space="0" w:color="083575" w:themeColor="accent2"/>
              <w:left w:val="single" w:sz="18" w:space="0" w:color="083575" w:themeColor="accent2"/>
            </w:tcBorders>
          </w:tcPr>
          <w:p w14:paraId="2C622211" w14:textId="28C4BD7F" w:rsidR="00A713C6" w:rsidRDefault="00A713C6" w:rsidP="000674DF">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Décrire ici la </w:t>
            </w:r>
            <w:r w:rsidR="00FA6D1D">
              <w:rPr>
                <w:i/>
                <w:color w:val="8F8F8F" w:themeColor="background2" w:themeShade="BF"/>
                <w:sz w:val="18"/>
                <w:szCs w:val="18"/>
              </w:rPr>
              <w:t>manière dont le composant peut é</w:t>
            </w:r>
            <w:r>
              <w:rPr>
                <w:i/>
                <w:color w:val="8F8F8F" w:themeColor="background2" w:themeShade="BF"/>
                <w:sz w:val="18"/>
                <w:szCs w:val="18"/>
              </w:rPr>
              <w:t>voluer.</w:t>
            </w:r>
          </w:p>
          <w:p w14:paraId="1035B37C" w14:textId="2A9EB1E6" w:rsidR="00A713C6" w:rsidRPr="00D46185" w:rsidRDefault="00A713C6" w:rsidP="000674DF">
            <w:pPr>
              <w:spacing w:line="240" w:lineRule="auto"/>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szCs w:val="18"/>
              </w:rPr>
            </w:pPr>
            <w:r>
              <w:rPr>
                <w:i/>
                <w:color w:val="8F8F8F" w:themeColor="background2" w:themeShade="BF"/>
                <w:sz w:val="18"/>
                <w:szCs w:val="18"/>
              </w:rPr>
              <w:t xml:space="preserve">(ex : ajout de </w:t>
            </w:r>
            <w:proofErr w:type="spellStart"/>
            <w:r>
              <w:rPr>
                <w:i/>
                <w:color w:val="8F8F8F" w:themeColor="background2" w:themeShade="BF"/>
                <w:sz w:val="18"/>
                <w:szCs w:val="18"/>
              </w:rPr>
              <w:t>vm</w:t>
            </w:r>
            <w:proofErr w:type="spellEnd"/>
            <w:r>
              <w:rPr>
                <w:i/>
                <w:color w:val="8F8F8F" w:themeColor="background2" w:themeShade="BF"/>
                <w:sz w:val="18"/>
                <w:szCs w:val="18"/>
              </w:rPr>
              <w:t xml:space="preserve"> avec la mise en place d’une répartition de charge spécifique à la solution ou mu</w:t>
            </w:r>
            <w:r w:rsidR="00FA6D1D">
              <w:rPr>
                <w:i/>
                <w:color w:val="8F8F8F" w:themeColor="background2" w:themeShade="BF"/>
                <w:sz w:val="18"/>
                <w:szCs w:val="18"/>
              </w:rPr>
              <w:t>tualise pour le service porté, élasticité</w:t>
            </w:r>
            <w:r>
              <w:rPr>
                <w:i/>
                <w:color w:val="8F8F8F" w:themeColor="background2" w:themeShade="BF"/>
                <w:sz w:val="18"/>
                <w:szCs w:val="18"/>
              </w:rPr>
              <w:t xml:space="preserve"> du </w:t>
            </w:r>
            <w:proofErr w:type="spellStart"/>
            <w:r>
              <w:rPr>
                <w:i/>
                <w:color w:val="8F8F8F" w:themeColor="background2" w:themeShade="BF"/>
                <w:sz w:val="18"/>
                <w:szCs w:val="18"/>
              </w:rPr>
              <w:t>pod</w:t>
            </w:r>
            <w:proofErr w:type="spellEnd"/>
            <w:r>
              <w:rPr>
                <w:i/>
                <w:color w:val="8F8F8F" w:themeColor="background2" w:themeShade="BF"/>
                <w:sz w:val="18"/>
                <w:szCs w:val="18"/>
              </w:rPr>
              <w:t xml:space="preserve"> </w:t>
            </w:r>
            <w:proofErr w:type="spellStart"/>
            <w:r>
              <w:rPr>
                <w:i/>
                <w:color w:val="8F8F8F" w:themeColor="background2" w:themeShade="BF"/>
                <w:sz w:val="18"/>
                <w:szCs w:val="18"/>
              </w:rPr>
              <w:t>kubernetes</w:t>
            </w:r>
            <w:proofErr w:type="spellEnd"/>
            <w:r>
              <w:rPr>
                <w:i/>
                <w:color w:val="8F8F8F" w:themeColor="background2" w:themeShade="BF"/>
                <w:sz w:val="18"/>
                <w:szCs w:val="18"/>
              </w:rPr>
              <w:t xml:space="preserve"> par rapport au nombre de flux, de ressource mémoire et/ou </w:t>
            </w:r>
            <w:proofErr w:type="spellStart"/>
            <w:r>
              <w:rPr>
                <w:i/>
                <w:color w:val="8F8F8F" w:themeColor="background2" w:themeShade="BF"/>
                <w:sz w:val="18"/>
                <w:szCs w:val="18"/>
              </w:rPr>
              <w:t>cpu</w:t>
            </w:r>
            <w:proofErr w:type="spellEnd"/>
            <w:r>
              <w:rPr>
                <w:i/>
                <w:color w:val="8F8F8F" w:themeColor="background2" w:themeShade="BF"/>
                <w:sz w:val="18"/>
                <w:szCs w:val="18"/>
              </w:rPr>
              <w:t>, … )</w:t>
            </w:r>
          </w:p>
        </w:tc>
      </w:tr>
      <w:tr w:rsidR="00A713C6" w:rsidRPr="001657E5" w14:paraId="04050CFC" w14:textId="77777777" w:rsidTr="00302709">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2387" w:type="dxa"/>
            <w:tcBorders>
              <w:top w:val="dashed" w:sz="4" w:space="0" w:color="083575" w:themeColor="accent2"/>
              <w:bottom w:val="single" w:sz="18" w:space="0" w:color="083575" w:themeColor="accent2"/>
              <w:right w:val="single" w:sz="18" w:space="0" w:color="083575" w:themeColor="accent2"/>
            </w:tcBorders>
            <w:shd w:val="clear" w:color="auto" w:fill="083575" w:themeFill="accent2"/>
          </w:tcPr>
          <w:p w14:paraId="2F9806E5" w14:textId="77777777" w:rsidR="00A713C6" w:rsidRPr="00436821" w:rsidRDefault="00A713C6" w:rsidP="000674DF">
            <w:pPr>
              <w:spacing w:line="240" w:lineRule="auto"/>
              <w:jc w:val="right"/>
              <w:rPr>
                <w:rFonts w:cstheme="minorHAnsi"/>
                <w:color w:val="FFFFFF"/>
                <w:sz w:val="18"/>
              </w:rPr>
            </w:pPr>
            <w:r w:rsidRPr="00436821">
              <w:rPr>
                <w:rFonts w:cstheme="minorHAnsi"/>
                <w:color w:val="FFFFFF"/>
                <w:sz w:val="18"/>
              </w:rPr>
              <w:t>INFORMATIONS</w:t>
            </w:r>
          </w:p>
          <w:p w14:paraId="50B42257" w14:textId="10233A8C" w:rsidR="00A713C6" w:rsidRPr="00CB6859" w:rsidRDefault="00A713C6" w:rsidP="000674DF">
            <w:pPr>
              <w:spacing w:line="240" w:lineRule="auto"/>
              <w:jc w:val="right"/>
              <w:rPr>
                <w:rFonts w:cstheme="minorHAnsi"/>
                <w:color w:val="FFFFFF"/>
              </w:rPr>
            </w:pPr>
            <w:r w:rsidRPr="00436821">
              <w:rPr>
                <w:rFonts w:cstheme="minorHAnsi"/>
                <w:color w:val="FFFFFF"/>
                <w:sz w:val="14"/>
              </w:rPr>
              <w:t>COMPLEMENTAIRES</w:t>
            </w:r>
          </w:p>
        </w:tc>
        <w:tc>
          <w:tcPr>
            <w:tcW w:w="7655" w:type="dxa"/>
            <w:tcBorders>
              <w:top w:val="dashed" w:sz="4" w:space="0" w:color="083575" w:themeColor="accent2"/>
              <w:left w:val="single" w:sz="18" w:space="0" w:color="083575" w:themeColor="accent2"/>
              <w:bottom w:val="single" w:sz="18" w:space="0" w:color="083575" w:themeColor="accent2"/>
            </w:tcBorders>
          </w:tcPr>
          <w:p w14:paraId="29963F3F" w14:textId="77777777" w:rsidR="00A713C6" w:rsidRPr="00D46185" w:rsidRDefault="00A713C6" w:rsidP="000674DF">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r w:rsidRPr="00CB6859">
              <w:rPr>
                <w:i/>
                <w:color w:val="8F8F8F" w:themeColor="background2" w:themeShade="BF"/>
                <w:sz w:val="18"/>
                <w:szCs w:val="18"/>
              </w:rPr>
              <w:t>Si la solution présente des limites (cas de dysfonctionnement non couvert, particularité du mode de bascule …), il faut alors les décrire</w:t>
            </w:r>
            <w:r>
              <w:rPr>
                <w:i/>
                <w:color w:val="8F8F8F" w:themeColor="background2" w:themeShade="BF"/>
                <w:sz w:val="18"/>
                <w:szCs w:val="18"/>
              </w:rPr>
              <w:t xml:space="preserve"> ici.</w:t>
            </w:r>
          </w:p>
        </w:tc>
      </w:tr>
    </w:tbl>
    <w:p w14:paraId="2B6CAB5C" w14:textId="02F6B05B" w:rsidR="00A713C6" w:rsidRDefault="00A713C6" w:rsidP="00A713C6"/>
    <w:p w14:paraId="4CD854EC" w14:textId="77777777" w:rsidR="00A713C6" w:rsidRDefault="00A713C6" w:rsidP="00A713C6"/>
    <w:p w14:paraId="5682ED1D" w14:textId="21D68521" w:rsidR="007F54EA" w:rsidRDefault="007F54EA" w:rsidP="003D6CA2"/>
    <w:p w14:paraId="3DBDFF28" w14:textId="77777777" w:rsidR="00A713C6" w:rsidRDefault="00A713C6" w:rsidP="003D6CA2">
      <w:pPr>
        <w:sectPr w:rsidR="00A713C6" w:rsidSect="00645A39">
          <w:pgSz w:w="11906" w:h="16838" w:code="9"/>
          <w:pgMar w:top="1134" w:right="851" w:bottom="567" w:left="851" w:header="567" w:footer="567" w:gutter="0"/>
          <w:cols w:space="708"/>
          <w:titlePg/>
          <w:docGrid w:linePitch="360"/>
        </w:sectPr>
      </w:pPr>
    </w:p>
    <w:p w14:paraId="77CF56E9" w14:textId="77777777" w:rsidR="00495278" w:rsidRDefault="00720763" w:rsidP="00F140E5">
      <w:pPr>
        <w:pStyle w:val="Titre1"/>
      </w:pPr>
      <w:bookmarkStart w:id="75" w:name="_Toc135732474"/>
      <w:r>
        <w:lastRenderedPageBreak/>
        <w:t>Infrastructures techniques</w:t>
      </w:r>
      <w:bookmarkEnd w:id="75"/>
    </w:p>
    <w:p w14:paraId="09091F03" w14:textId="77777777" w:rsidR="004263B7" w:rsidRDefault="006A142C" w:rsidP="006A142C">
      <w:pPr>
        <w:jc w:val="both"/>
        <w:rPr>
          <w:rFonts w:cstheme="minorHAnsi"/>
          <w:i/>
          <w:color w:val="8F8F8F" w:themeColor="background2" w:themeShade="BF"/>
        </w:rPr>
      </w:pPr>
      <w:r>
        <w:rPr>
          <w:rFonts w:cstheme="minorHAnsi"/>
          <w:i/>
          <w:color w:val="8F8F8F" w:themeColor="background2" w:themeShade="BF"/>
        </w:rPr>
        <w:t>L’objectif est de décrire en détail l’ensemble des infrastructures techniques qu’il fau</w:t>
      </w:r>
      <w:r w:rsidR="005E38EA">
        <w:rPr>
          <w:rFonts w:cstheme="minorHAnsi"/>
          <w:i/>
          <w:color w:val="8F8F8F" w:themeColor="background2" w:themeShade="BF"/>
        </w:rPr>
        <w:t>t mettre en œuvre en fonction de</w:t>
      </w:r>
      <w:r>
        <w:rPr>
          <w:rFonts w:cstheme="minorHAnsi"/>
          <w:i/>
          <w:color w:val="8F8F8F" w:themeColor="background2" w:themeShade="BF"/>
        </w:rPr>
        <w:t xml:space="preserve"> </w:t>
      </w:r>
      <w:r w:rsidR="005E38EA">
        <w:rPr>
          <w:rFonts w:cstheme="minorHAnsi"/>
          <w:i/>
          <w:color w:val="8F8F8F" w:themeColor="background2" w:themeShade="BF"/>
        </w:rPr>
        <w:t>leur</w:t>
      </w:r>
      <w:r>
        <w:rPr>
          <w:rFonts w:cstheme="minorHAnsi"/>
          <w:i/>
          <w:color w:val="8F8F8F" w:themeColor="background2" w:themeShade="BF"/>
        </w:rPr>
        <w:t xml:space="preserve"> d’environnement</w:t>
      </w:r>
      <w:r w:rsidR="00577649">
        <w:rPr>
          <w:rFonts w:cstheme="minorHAnsi"/>
          <w:i/>
          <w:color w:val="8F8F8F" w:themeColor="background2" w:themeShade="BF"/>
        </w:rPr>
        <w:t>.</w:t>
      </w:r>
      <w:r w:rsidR="00A61769">
        <w:rPr>
          <w:rFonts w:cstheme="minorHAnsi"/>
          <w:i/>
          <w:color w:val="8F8F8F" w:themeColor="background2" w:themeShade="BF"/>
        </w:rPr>
        <w:t xml:space="preserve"> </w:t>
      </w:r>
    </w:p>
    <w:p w14:paraId="68461FA1" w14:textId="444376CB" w:rsidR="006A142C" w:rsidRPr="004263B7" w:rsidRDefault="009837AE" w:rsidP="006A142C">
      <w:pPr>
        <w:jc w:val="both"/>
        <w:rPr>
          <w:rFonts w:cstheme="minorHAnsi"/>
          <w:b/>
          <w:i/>
          <w:color w:val="8F8F8F" w:themeColor="background2" w:themeShade="BF"/>
        </w:rPr>
      </w:pPr>
      <w:r>
        <w:rPr>
          <w:rFonts w:cstheme="minorHAnsi"/>
          <w:b/>
          <w:i/>
          <w:color w:val="8F8F8F" w:themeColor="background2" w:themeShade="BF"/>
        </w:rPr>
        <w:t xml:space="preserve">Supprimer les paragraphes des </w:t>
      </w:r>
      <w:r w:rsidR="004263B7" w:rsidRPr="004263B7">
        <w:rPr>
          <w:rFonts w:cstheme="minorHAnsi"/>
          <w:b/>
          <w:i/>
          <w:color w:val="8F8F8F" w:themeColor="background2" w:themeShade="BF"/>
        </w:rPr>
        <w:t>environnement</w:t>
      </w:r>
      <w:r>
        <w:rPr>
          <w:rFonts w:cstheme="minorHAnsi"/>
          <w:b/>
          <w:i/>
          <w:color w:val="8F8F8F" w:themeColor="background2" w:themeShade="BF"/>
        </w:rPr>
        <w:t>s</w:t>
      </w:r>
      <w:r w:rsidR="004263B7" w:rsidRPr="004263B7">
        <w:rPr>
          <w:rFonts w:cstheme="minorHAnsi"/>
          <w:b/>
          <w:i/>
          <w:color w:val="8F8F8F" w:themeColor="background2" w:themeShade="BF"/>
        </w:rPr>
        <w:t xml:space="preserve"> non instruit</w:t>
      </w:r>
      <w:r w:rsidR="004263B7">
        <w:rPr>
          <w:rFonts w:cstheme="minorHAnsi"/>
          <w:b/>
          <w:i/>
          <w:color w:val="8F8F8F" w:themeColor="background2" w:themeShade="BF"/>
        </w:rPr>
        <w:t>s</w:t>
      </w:r>
      <w:r w:rsidR="004263B7" w:rsidRPr="004263B7">
        <w:rPr>
          <w:rFonts w:cstheme="minorHAnsi"/>
          <w:b/>
          <w:i/>
          <w:color w:val="8F8F8F" w:themeColor="background2" w:themeShade="BF"/>
        </w:rPr>
        <w:t xml:space="preserve"> dans le DAT.</w:t>
      </w:r>
    </w:p>
    <w:p w14:paraId="70A606E5" w14:textId="08B5118D" w:rsidR="00495278" w:rsidRDefault="00720763" w:rsidP="005E7D2F">
      <w:pPr>
        <w:pStyle w:val="Titre3"/>
      </w:pPr>
      <w:bookmarkStart w:id="76" w:name="_Toc135732475"/>
      <w:r>
        <w:t>Environnements de production</w:t>
      </w:r>
      <w:bookmarkEnd w:id="76"/>
    </w:p>
    <w:p w14:paraId="256F1568" w14:textId="3194FFB0" w:rsidR="004263B7" w:rsidRPr="004263B7" w:rsidRDefault="004263B7" w:rsidP="004263B7">
      <w:pPr>
        <w:ind w:left="510"/>
      </w:pPr>
      <w:r w:rsidRPr="00A61769">
        <w:rPr>
          <w:rFonts w:cstheme="minorHAnsi"/>
          <w:b/>
          <w:i/>
          <w:color w:val="8F8F8F" w:themeColor="background2" w:themeShade="BF"/>
        </w:rPr>
        <w:t>Supprimer les sections où l’infrastructure n</w:t>
      </w:r>
      <w:r>
        <w:rPr>
          <w:rFonts w:cstheme="minorHAnsi"/>
          <w:b/>
          <w:i/>
          <w:color w:val="8F8F8F" w:themeColor="background2" w:themeShade="BF"/>
        </w:rPr>
        <w:t>e sont</w:t>
      </w:r>
      <w:r w:rsidRPr="00A61769">
        <w:rPr>
          <w:rFonts w:cstheme="minorHAnsi"/>
          <w:b/>
          <w:i/>
          <w:color w:val="8F8F8F" w:themeColor="background2" w:themeShade="BF"/>
        </w:rPr>
        <w:t xml:space="preserve"> pas utilisées.</w:t>
      </w:r>
    </w:p>
    <w:p w14:paraId="2C637C79" w14:textId="1A6B13F9" w:rsidR="00495278" w:rsidRDefault="00B2498B" w:rsidP="005E7D2F">
      <w:pPr>
        <w:pStyle w:val="Titre4"/>
      </w:pPr>
      <w:bookmarkStart w:id="77" w:name="_Toc135732476"/>
      <w:r>
        <w:t>Infrastructures physiques</w:t>
      </w:r>
      <w:bookmarkEnd w:id="77"/>
    </w:p>
    <w:p w14:paraId="7FAAFC67" w14:textId="4E1E53E0" w:rsidR="00B2498B" w:rsidRDefault="007B274F" w:rsidP="006D4A89">
      <w:pPr>
        <w:pStyle w:val="Titre5"/>
      </w:pPr>
      <w:r>
        <w:t>Serveurs</w:t>
      </w:r>
    </w:p>
    <w:p w14:paraId="7C84A205" w14:textId="77777777" w:rsidR="00A61769" w:rsidRPr="00A61769" w:rsidRDefault="00A61769" w:rsidP="00510C63"/>
    <w:tbl>
      <w:tblPr>
        <w:tblStyle w:val="DATStandardLigne"/>
        <w:tblW w:w="0" w:type="auto"/>
        <w:tblLook w:val="00A0" w:firstRow="1" w:lastRow="0" w:firstColumn="1" w:lastColumn="0" w:noHBand="0" w:noVBand="0"/>
      </w:tblPr>
      <w:tblGrid>
        <w:gridCol w:w="1956"/>
        <w:gridCol w:w="1274"/>
        <w:gridCol w:w="1445"/>
        <w:gridCol w:w="953"/>
        <w:gridCol w:w="1084"/>
        <w:gridCol w:w="2047"/>
        <w:gridCol w:w="1399"/>
      </w:tblGrid>
      <w:tr w:rsidR="007B274F" w:rsidRPr="00436821" w14:paraId="7E450C3C"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2B4468D1" w14:textId="77777777" w:rsidR="006C4789" w:rsidRPr="00436821" w:rsidRDefault="006C4789" w:rsidP="006C4789">
            <w:pPr>
              <w:rPr>
                <w:color w:val="FFFFFF" w:themeColor="background1"/>
                <w:sz w:val="18"/>
              </w:rPr>
            </w:pPr>
            <w:r w:rsidRPr="00436821">
              <w:rPr>
                <w:color w:val="FFFFFF" w:themeColor="background1"/>
                <w:sz w:val="18"/>
              </w:rPr>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7A75E38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8" w:type="dxa"/>
          </w:tcPr>
          <w:p w14:paraId="17A5B3F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89" w:type="dxa"/>
          </w:tcPr>
          <w:p w14:paraId="4AF4E391"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129" w:type="dxa"/>
          </w:tcPr>
          <w:p w14:paraId="2FCB024D" w14:textId="77777777"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5" w:type="dxa"/>
          </w:tcPr>
          <w:p w14:paraId="1A240889" w14:textId="68089555"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00E23D8E" w:rsidRPr="00436821">
              <w:rPr>
                <w:color w:val="FFFFFF" w:themeColor="background1"/>
                <w:sz w:val="18"/>
                <w:vertAlign w:val="superscript"/>
              </w:rPr>
              <w:t>[1]</w:t>
            </w:r>
          </w:p>
        </w:tc>
        <w:tc>
          <w:tcPr>
            <w:tcW w:w="1417" w:type="dxa"/>
          </w:tcPr>
          <w:p w14:paraId="73682AF6" w14:textId="41A81EE0" w:rsidR="006C4789" w:rsidRPr="00436821" w:rsidRDefault="006C4789" w:rsidP="006C4789">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00E23D8E" w:rsidRPr="00436821">
              <w:rPr>
                <w:color w:val="FFFFFF" w:themeColor="background1"/>
                <w:sz w:val="18"/>
                <w:vertAlign w:val="superscript"/>
              </w:rPr>
              <w:t>[2]</w:t>
            </w:r>
          </w:p>
        </w:tc>
      </w:tr>
      <w:tr w:rsidR="007B274F" w:rsidRPr="00E23D8E" w14:paraId="2B4BEF08"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9F35727" w14:textId="1FC05D8A"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Présentation</w:t>
            </w:r>
            <w:r>
              <w:rPr>
                <w:color w:val="8F8F8F" w:themeColor="background2" w:themeShade="BF"/>
                <w:sz w:val="18"/>
              </w:rPr>
              <w:t>&gt;</w:t>
            </w:r>
          </w:p>
        </w:tc>
        <w:tc>
          <w:tcPr>
            <w:tcW w:w="1269" w:type="dxa"/>
          </w:tcPr>
          <w:p w14:paraId="476348A9" w14:textId="24CD7073"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6E75EE6" w14:textId="3EB0EEFF"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5307FC9" w14:textId="6924AA94"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0A320E2" w14:textId="0CB72575"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53088F48" w14:textId="74877C44" w:rsidR="007B274F" w:rsidRPr="00E23D8E" w:rsidRDefault="007B274F">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A6DA47C" w14:textId="67D86AD6" w:rsidR="007B274F" w:rsidRPr="00E23D8E" w:rsidRDefault="007B274F">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7B274F" w:rsidRPr="00E23D8E" w14:paraId="11093CC4"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B1DD269" w14:textId="005620E9"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Application</w:t>
            </w:r>
            <w:r>
              <w:rPr>
                <w:color w:val="8F8F8F" w:themeColor="background2" w:themeShade="BF"/>
                <w:sz w:val="18"/>
              </w:rPr>
              <w:t>&gt;</w:t>
            </w:r>
          </w:p>
        </w:tc>
        <w:tc>
          <w:tcPr>
            <w:tcW w:w="1269" w:type="dxa"/>
          </w:tcPr>
          <w:p w14:paraId="621DCB14"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2C049C4D"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47ED0E3D"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C4812F3"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240BD77C"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5567667"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7B274F" w:rsidRPr="00E23D8E" w14:paraId="68231EC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A6CDBAF" w14:textId="04746512"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Base de données</w:t>
            </w:r>
            <w:r>
              <w:rPr>
                <w:color w:val="8F8F8F" w:themeColor="background2" w:themeShade="BF"/>
                <w:sz w:val="18"/>
              </w:rPr>
              <w:t>&gt;</w:t>
            </w:r>
          </w:p>
        </w:tc>
        <w:tc>
          <w:tcPr>
            <w:tcW w:w="1269" w:type="dxa"/>
          </w:tcPr>
          <w:p w14:paraId="2D34900F"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54874DDD"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5C2FCE3"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46C75FF"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4FF76FD5"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28A210F"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7B274F" w:rsidRPr="00E23D8E" w14:paraId="7DAB67DB"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65FB7F1" w14:textId="09BF217D"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Communication</w:t>
            </w:r>
            <w:r>
              <w:rPr>
                <w:color w:val="8F8F8F" w:themeColor="background2" w:themeShade="BF"/>
                <w:sz w:val="18"/>
              </w:rPr>
              <w:t>&gt;</w:t>
            </w:r>
          </w:p>
        </w:tc>
        <w:tc>
          <w:tcPr>
            <w:tcW w:w="1269" w:type="dxa"/>
          </w:tcPr>
          <w:p w14:paraId="41206C9F"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13F3E1F6"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E3057D0"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FA577F0" w14:textId="77777777" w:rsidR="006C4789" w:rsidRPr="00E23D8E" w:rsidRDefault="006C4789" w:rsidP="007B274F">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39F726ED"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99D2BEF" w14:textId="77777777" w:rsidR="006C4789" w:rsidRPr="00E23D8E" w:rsidRDefault="006C4789">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7B274F" w:rsidRPr="00E23D8E" w14:paraId="75EAC31C"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3BC3C50" w14:textId="06FBC4E2" w:rsidR="006C4789" w:rsidRPr="006A0A57" w:rsidRDefault="006A0A57" w:rsidP="004A2FE2">
            <w:pPr>
              <w:ind w:left="-16" w:right="-51"/>
              <w:jc w:val="both"/>
              <w:rPr>
                <w:color w:val="8F8F8F" w:themeColor="background2" w:themeShade="BF"/>
                <w:sz w:val="18"/>
              </w:rPr>
            </w:pPr>
            <w:r>
              <w:rPr>
                <w:color w:val="8F8F8F" w:themeColor="background2" w:themeShade="BF"/>
                <w:sz w:val="18"/>
              </w:rPr>
              <w:t>&lt;</w:t>
            </w:r>
            <w:r w:rsidR="007B274F" w:rsidRPr="006A0A57">
              <w:rPr>
                <w:color w:val="8F8F8F" w:themeColor="background2" w:themeShade="BF"/>
                <w:sz w:val="18"/>
              </w:rPr>
              <w:t>Autre</w:t>
            </w:r>
            <w:r>
              <w:rPr>
                <w:color w:val="8F8F8F" w:themeColor="background2" w:themeShade="BF"/>
                <w:sz w:val="18"/>
              </w:rPr>
              <w:t>…&gt;</w:t>
            </w:r>
          </w:p>
        </w:tc>
        <w:tc>
          <w:tcPr>
            <w:tcW w:w="1269" w:type="dxa"/>
          </w:tcPr>
          <w:p w14:paraId="5762975D"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C559D81"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7B884C14"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36DBA2F6" w14:textId="77777777" w:rsidR="006C4789" w:rsidRPr="00E23D8E" w:rsidRDefault="006C4789" w:rsidP="007B274F">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23078F69"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4157307" w14:textId="77777777" w:rsidR="006C4789" w:rsidRPr="00E23D8E" w:rsidRDefault="006C4789">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413A9BCC" w14:textId="1B249D76" w:rsidR="00E23D8E" w:rsidRDefault="00E23D8E" w:rsidP="00E23D8E">
      <w:pPr>
        <w:pStyle w:val="Standard"/>
      </w:pPr>
      <w:r>
        <w:rPr>
          <w:b/>
          <w:u w:val="single"/>
        </w:rPr>
        <w:t>Notes</w:t>
      </w:r>
      <w:r>
        <w:t> :</w:t>
      </w:r>
    </w:p>
    <w:p w14:paraId="0077B8B4" w14:textId="68C4ABE6"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0BF591D5" w14:textId="7616B31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4A4BF4D8" w14:textId="77777777" w:rsidR="006C4789" w:rsidRDefault="006C4789">
      <w:pPr>
        <w:jc w:val="both"/>
      </w:pPr>
    </w:p>
    <w:p w14:paraId="5EFCDD0E" w14:textId="77777777" w:rsidR="007B274F" w:rsidRDefault="007B274F" w:rsidP="006D4A89">
      <w:pPr>
        <w:pStyle w:val="Titre5"/>
      </w:pPr>
      <w:r>
        <w:lastRenderedPageBreak/>
        <w:t>ESX</w:t>
      </w:r>
    </w:p>
    <w:p w14:paraId="25B95314" w14:textId="77777777" w:rsidR="007B274F" w:rsidRDefault="00D53743" w:rsidP="00D53743">
      <w:pPr>
        <w:jc w:val="both"/>
      </w:pPr>
      <w:r>
        <w:rPr>
          <w:rFonts w:cstheme="minorHAnsi"/>
          <w:i/>
          <w:color w:val="8F8F8F" w:themeColor="background2" w:themeShade="BF"/>
        </w:rPr>
        <w:t>Si la solution requiert une infrastructure ESX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51B4FCCF" w14:textId="77777777" w:rsidR="00AB7324" w:rsidRDefault="00AB7324">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436821" w14:paraId="210BF417"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2753632C" w14:textId="77777777" w:rsidR="0024790B" w:rsidRPr="00436821" w:rsidRDefault="0024790B" w:rsidP="0024790B">
            <w:pPr>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842" w:type="dxa"/>
          </w:tcPr>
          <w:p w14:paraId="45105DE2"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701" w:type="dxa"/>
          </w:tcPr>
          <w:p w14:paraId="1FEE8B35"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552" w:type="dxa"/>
          </w:tcPr>
          <w:p w14:paraId="1D5F3D82" w14:textId="2D299D89"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Pr="00436821">
              <w:rPr>
                <w:color w:val="FFFFFF" w:themeColor="background1"/>
                <w:sz w:val="18"/>
                <w:vertAlign w:val="superscript"/>
              </w:rPr>
              <w:t>[1]</w:t>
            </w:r>
          </w:p>
        </w:tc>
        <w:tc>
          <w:tcPr>
            <w:tcW w:w="2526" w:type="dxa"/>
          </w:tcPr>
          <w:p w14:paraId="69C7621D" w14:textId="38969E81"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Pr="00436821">
              <w:rPr>
                <w:color w:val="FFFFFF" w:themeColor="background1"/>
                <w:sz w:val="18"/>
                <w:vertAlign w:val="superscript"/>
              </w:rPr>
              <w:t>[2]</w:t>
            </w:r>
          </w:p>
        </w:tc>
      </w:tr>
      <w:tr w:rsidR="00E642BD" w:rsidRPr="00E23D8E" w14:paraId="060B2AC3"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629FCC01" w14:textId="168D8E19" w:rsidR="00E642BD" w:rsidRPr="00E23D8E" w:rsidRDefault="00E642BD" w:rsidP="00E642BD">
            <w:pPr>
              <w:jc w:val="both"/>
              <w:rPr>
                <w:sz w:val="18"/>
                <w:szCs w:val="18"/>
              </w:rPr>
            </w:pPr>
          </w:p>
        </w:tc>
        <w:tc>
          <w:tcPr>
            <w:tcW w:w="1842" w:type="dxa"/>
          </w:tcPr>
          <w:p w14:paraId="27621E4D" w14:textId="4DE99F35"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7A3144F0" w14:textId="2E249EB7"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18B3FC6B" w14:textId="62C4ACC3" w:rsidR="00E642BD" w:rsidRPr="00E23D8E" w:rsidRDefault="00E642BD" w:rsidP="00E23D8E">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4BE75DED" w14:textId="742FA472" w:rsidR="00E642BD" w:rsidRPr="00E23D8E" w:rsidRDefault="00E642BD" w:rsidP="00E642BD">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3D8E" w:rsidRPr="00E23D8E" w14:paraId="1CD9BEBA"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243FA403" w14:textId="77777777" w:rsidR="00E23D8E" w:rsidRPr="00E23D8E" w:rsidRDefault="00E23D8E" w:rsidP="00E642BD">
            <w:pPr>
              <w:jc w:val="both"/>
              <w:rPr>
                <w:color w:val="auto"/>
                <w:sz w:val="18"/>
                <w:szCs w:val="18"/>
              </w:rPr>
            </w:pPr>
          </w:p>
        </w:tc>
        <w:tc>
          <w:tcPr>
            <w:tcW w:w="1842" w:type="dxa"/>
          </w:tcPr>
          <w:p w14:paraId="3883D7F0"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34FFEBA7"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59003ADC"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78DEF7EA" w14:textId="77777777" w:rsidR="00E23D8E" w:rsidRPr="00E23D8E" w:rsidRDefault="00E23D8E" w:rsidP="00E642BD">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3193CD67" w14:textId="77777777" w:rsidR="00E23D8E" w:rsidRDefault="00E23D8E" w:rsidP="00E23D8E">
      <w:pPr>
        <w:pStyle w:val="Standard"/>
      </w:pPr>
      <w:r>
        <w:rPr>
          <w:b/>
          <w:u w:val="single"/>
        </w:rPr>
        <w:t>Notes</w:t>
      </w:r>
      <w:r>
        <w:t> :</w:t>
      </w:r>
    </w:p>
    <w:p w14:paraId="0E3BAD5B" w14:textId="39071D5C"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 xml:space="preserve">Indiquer la volumétrie, le type de disque, </w:t>
      </w:r>
      <w:r w:rsidR="00510C63">
        <w:t>le nombre de cartes HBA, …</w:t>
      </w:r>
    </w:p>
    <w:p w14:paraId="227633BC" w14:textId="7777777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75743043" w14:textId="77777777" w:rsidR="00D76482" w:rsidRDefault="00D76482">
      <w:pPr>
        <w:jc w:val="both"/>
      </w:pPr>
    </w:p>
    <w:p w14:paraId="34249075" w14:textId="77777777" w:rsidR="004A755A" w:rsidRDefault="004A755A"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79C6956B" w14:textId="77777777" w:rsidR="00D76482" w:rsidRDefault="00D76482" w:rsidP="00D76482">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525F1D8F" w14:textId="77777777" w:rsidR="00D76482" w:rsidRDefault="00D76482" w:rsidP="00510C63"/>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436821" w14:paraId="7EABC406"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25FDE22C" w14:textId="77777777" w:rsidR="0024790B" w:rsidRPr="00436821" w:rsidRDefault="0024790B" w:rsidP="0024790B">
            <w:pPr>
              <w:rPr>
                <w:color w:val="FFFFFF" w:themeColor="background1"/>
                <w:sz w:val="18"/>
              </w:rPr>
            </w:pPr>
            <w:r w:rsidRPr="00436821">
              <w:rPr>
                <w:color w:val="FFFFFF" w:themeColor="background1"/>
                <w:sz w:val="18"/>
              </w:rPr>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17DA890E"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7" w:type="dxa"/>
          </w:tcPr>
          <w:p w14:paraId="35C8941C"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89" w:type="dxa"/>
          </w:tcPr>
          <w:p w14:paraId="6AE6CE96"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p>
        </w:tc>
        <w:tc>
          <w:tcPr>
            <w:tcW w:w="1129" w:type="dxa"/>
          </w:tcPr>
          <w:p w14:paraId="33903738" w14:textId="77777777"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8" w:type="dxa"/>
          </w:tcPr>
          <w:p w14:paraId="3EA33A62" w14:textId="6D100EB8"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Pr="00436821">
              <w:rPr>
                <w:color w:val="FFFFFF" w:themeColor="background1"/>
                <w:sz w:val="18"/>
                <w:vertAlign w:val="superscript"/>
              </w:rPr>
              <w:t>[1]</w:t>
            </w:r>
          </w:p>
        </w:tc>
        <w:tc>
          <w:tcPr>
            <w:tcW w:w="1417" w:type="dxa"/>
          </w:tcPr>
          <w:p w14:paraId="17038FAE" w14:textId="67B81AC5" w:rsidR="0024790B" w:rsidRPr="00436821"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Pr="00436821">
              <w:rPr>
                <w:color w:val="FFFFFF" w:themeColor="background1"/>
                <w:sz w:val="18"/>
                <w:vertAlign w:val="superscript"/>
              </w:rPr>
              <w:t>[2]</w:t>
            </w:r>
          </w:p>
        </w:tc>
      </w:tr>
      <w:tr w:rsidR="00E23D8E" w:rsidRPr="00E23D8E" w14:paraId="3369696B"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1E8C14C4" w14:textId="77777777" w:rsidR="00A55268" w:rsidRPr="00E23D8E" w:rsidRDefault="00A55268" w:rsidP="00F43797">
            <w:pPr>
              <w:jc w:val="both"/>
              <w:rPr>
                <w:color w:val="auto"/>
                <w:sz w:val="18"/>
              </w:rPr>
            </w:pPr>
            <w:r w:rsidRPr="00E23D8E">
              <w:rPr>
                <w:color w:val="auto"/>
                <w:sz w:val="18"/>
              </w:rPr>
              <w:t>Master</w:t>
            </w:r>
          </w:p>
        </w:tc>
        <w:tc>
          <w:tcPr>
            <w:tcW w:w="1269" w:type="dxa"/>
          </w:tcPr>
          <w:p w14:paraId="7F055CF8"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0BCC9806" w14:textId="77777777" w:rsidR="00A55268" w:rsidRPr="00E23D8E" w:rsidRDefault="00A55268" w:rsidP="00F43797">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2F0D075"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B79EDC6" w14:textId="77777777" w:rsidR="00A55268" w:rsidRPr="00E23D8E" w:rsidRDefault="00A55268" w:rsidP="00F43797">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52113F08" w14:textId="24D2AB8B" w:rsidR="00A55268" w:rsidRPr="00E23D8E" w:rsidRDefault="00A55268" w:rsidP="00E23D8E">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AABFF2D" w14:textId="587BEA26" w:rsidR="00A55268" w:rsidRPr="00E23D8E" w:rsidRDefault="00A55268" w:rsidP="00F43797">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E23D8E" w:rsidRPr="00E23D8E" w14:paraId="398BF3B0"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6DFE0250" w14:textId="77777777" w:rsidR="00A55268" w:rsidRPr="00E23D8E" w:rsidRDefault="00A55268" w:rsidP="00F43797">
            <w:pPr>
              <w:jc w:val="both"/>
              <w:rPr>
                <w:color w:val="auto"/>
                <w:sz w:val="18"/>
              </w:rPr>
            </w:pPr>
            <w:proofErr w:type="spellStart"/>
            <w:r w:rsidRPr="00E23D8E">
              <w:rPr>
                <w:color w:val="auto"/>
                <w:sz w:val="18"/>
              </w:rPr>
              <w:t>Worker</w:t>
            </w:r>
            <w:proofErr w:type="spellEnd"/>
          </w:p>
        </w:tc>
        <w:tc>
          <w:tcPr>
            <w:tcW w:w="1269" w:type="dxa"/>
          </w:tcPr>
          <w:p w14:paraId="44ABAC1A"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08F630CC"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67BAC34B"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02E31580" w14:textId="77777777" w:rsidR="00A55268" w:rsidRPr="00E23D8E" w:rsidRDefault="00A55268" w:rsidP="00F43797">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5CBC8FA3"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8DF4CA3" w14:textId="77777777" w:rsidR="00A55268" w:rsidRPr="00E23D8E" w:rsidRDefault="00A55268" w:rsidP="00F43797">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486F4250" w14:textId="77777777" w:rsidR="00E23D8E" w:rsidRDefault="00E23D8E" w:rsidP="00E23D8E">
      <w:pPr>
        <w:pStyle w:val="Standard"/>
      </w:pPr>
      <w:r>
        <w:rPr>
          <w:b/>
          <w:u w:val="single"/>
        </w:rPr>
        <w:t>Notes</w:t>
      </w:r>
      <w:r>
        <w:t> :</w:t>
      </w:r>
    </w:p>
    <w:p w14:paraId="6F4FDE16" w14:textId="59DC9DFB" w:rsidR="00E23D8E" w:rsidRDefault="00E23D8E" w:rsidP="00E23D8E">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510C63">
        <w:t>ue, le nombre de cartes HBA, …</w:t>
      </w:r>
    </w:p>
    <w:p w14:paraId="6607E8D4" w14:textId="77777777" w:rsidR="00E23D8E" w:rsidRDefault="00E23D8E" w:rsidP="00E23D8E">
      <w:pPr>
        <w:pStyle w:val="Standard"/>
        <w:tabs>
          <w:tab w:val="right" w:pos="851"/>
          <w:tab w:val="left" w:pos="993"/>
        </w:tabs>
      </w:pPr>
      <w:r>
        <w:tab/>
      </w:r>
      <w:r w:rsidRPr="00E23D8E">
        <w:rPr>
          <w:b/>
          <w:color w:val="auto"/>
          <w:vertAlign w:val="superscript"/>
        </w:rPr>
        <w:t>[2]</w:t>
      </w:r>
      <w:r>
        <w:tab/>
        <w:t>Indiquer le nombre de NIC et le débit.</w:t>
      </w:r>
    </w:p>
    <w:p w14:paraId="4910850C" w14:textId="77777777" w:rsidR="00E642BD" w:rsidRDefault="00E642BD">
      <w:pPr>
        <w:jc w:val="both"/>
      </w:pPr>
    </w:p>
    <w:p w14:paraId="680327E3" w14:textId="77777777" w:rsidR="007B274F" w:rsidRDefault="007B274F" w:rsidP="006D4A89">
      <w:pPr>
        <w:pStyle w:val="Titre5"/>
      </w:pPr>
      <w:r>
        <w:lastRenderedPageBreak/>
        <w:t>Infrastructures convergées</w:t>
      </w:r>
    </w:p>
    <w:p w14:paraId="5C1E130B" w14:textId="77777777" w:rsidR="00D53743" w:rsidRDefault="00D53743" w:rsidP="00D53743">
      <w:pPr>
        <w:jc w:val="both"/>
      </w:pPr>
      <w:r>
        <w:rPr>
          <w:rFonts w:cstheme="minorHAnsi"/>
          <w:i/>
          <w:color w:val="8F8F8F" w:themeColor="background2" w:themeShade="BF"/>
        </w:rPr>
        <w:t>Si la solution requiert une infrastructure convergée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08CD7633" w14:textId="77777777" w:rsidR="007B274F" w:rsidRDefault="007B274F">
      <w:pPr>
        <w:jc w:val="both"/>
      </w:pPr>
    </w:p>
    <w:p w14:paraId="4D3C36E7" w14:textId="77777777" w:rsidR="00D53743" w:rsidRDefault="00D53743">
      <w:pPr>
        <w:jc w:val="both"/>
      </w:pPr>
    </w:p>
    <w:p w14:paraId="1A13147C" w14:textId="77777777" w:rsidR="007B274F" w:rsidRDefault="007B274F" w:rsidP="006D4A89">
      <w:pPr>
        <w:pStyle w:val="Titre5"/>
      </w:pPr>
      <w:r>
        <w:t xml:space="preserve">Infrastructures </w:t>
      </w:r>
      <w:proofErr w:type="spellStart"/>
      <w:r>
        <w:t>hyperconvergées</w:t>
      </w:r>
      <w:proofErr w:type="spellEnd"/>
    </w:p>
    <w:p w14:paraId="6905A758" w14:textId="77777777" w:rsidR="00D53743" w:rsidRDefault="00D53743" w:rsidP="00D53743">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la décrire dans ce paragraphe.</w:t>
      </w:r>
    </w:p>
    <w:p w14:paraId="18F1D40E" w14:textId="77777777" w:rsidR="007B274F" w:rsidRDefault="007B274F">
      <w:pPr>
        <w:jc w:val="both"/>
      </w:pPr>
    </w:p>
    <w:p w14:paraId="1060E4F2" w14:textId="77777777" w:rsidR="007B274F" w:rsidRDefault="007B274F">
      <w:pPr>
        <w:jc w:val="both"/>
      </w:pPr>
    </w:p>
    <w:p w14:paraId="703BD2CE" w14:textId="77777777" w:rsidR="006C4789" w:rsidRDefault="007B274F" w:rsidP="006D4A89">
      <w:pPr>
        <w:pStyle w:val="Titre5"/>
      </w:pPr>
      <w:proofErr w:type="spellStart"/>
      <w:r>
        <w:t>Appliances</w:t>
      </w:r>
      <w:proofErr w:type="spellEnd"/>
    </w:p>
    <w:p w14:paraId="42132032" w14:textId="77777777" w:rsidR="00480EDA" w:rsidRDefault="00480EDA" w:rsidP="00480EDA">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sidR="00584BC4">
        <w:rPr>
          <w:rFonts w:cstheme="minorHAnsi"/>
          <w:i/>
          <w:color w:val="8F8F8F" w:themeColor="background2" w:themeShade="BF"/>
        </w:rPr>
        <w:t xml:space="preserve"> pour ce type d’environnement</w:t>
      </w:r>
      <w:r>
        <w:rPr>
          <w:rFonts w:cstheme="minorHAnsi"/>
          <w:i/>
          <w:color w:val="8F8F8F" w:themeColor="background2" w:themeShade="BF"/>
        </w:rPr>
        <w:t>, il faut les décrire dans ce paragraphe.</w:t>
      </w:r>
    </w:p>
    <w:p w14:paraId="72C705A3" w14:textId="77777777" w:rsidR="00480EDA" w:rsidRDefault="00480EDA">
      <w:pPr>
        <w:jc w:val="both"/>
      </w:pPr>
    </w:p>
    <w:p w14:paraId="5830387F" w14:textId="77777777" w:rsidR="007B274F" w:rsidRDefault="007B274F">
      <w:pPr>
        <w:jc w:val="both"/>
      </w:pPr>
    </w:p>
    <w:p w14:paraId="4CF44AC2" w14:textId="77777777" w:rsidR="007B274F" w:rsidRDefault="007B274F" w:rsidP="006D4A89">
      <w:pPr>
        <w:pStyle w:val="Titre5"/>
      </w:pPr>
      <w:r>
        <w:t>Stockage</w:t>
      </w:r>
    </w:p>
    <w:p w14:paraId="31864BAC" w14:textId="77777777" w:rsidR="00F779FF" w:rsidRDefault="00F779FF" w:rsidP="00F779FF">
      <w:pPr>
        <w:jc w:val="both"/>
      </w:pPr>
      <w:r>
        <w:rPr>
          <w:rFonts w:cstheme="minorHAnsi"/>
          <w:i/>
          <w:color w:val="8F8F8F" w:themeColor="background2" w:themeShade="BF"/>
        </w:rPr>
        <w:t>Si la solution a besoin d’espaces partagés de stockage NAS</w:t>
      </w:r>
      <w:r w:rsidR="00584BC4">
        <w:rPr>
          <w:rFonts w:cstheme="minorHAnsi"/>
          <w:i/>
          <w:color w:val="8F8F8F" w:themeColor="background2" w:themeShade="BF"/>
        </w:rPr>
        <w:t xml:space="preserve"> pour ce type d’environnement</w:t>
      </w:r>
      <w:r>
        <w:rPr>
          <w:rFonts w:cstheme="minorHAnsi"/>
          <w:i/>
          <w:color w:val="8F8F8F" w:themeColor="background2" w:themeShade="BF"/>
        </w:rPr>
        <w:t>, il faut les décrire dans ce paragraphe</w:t>
      </w:r>
    </w:p>
    <w:p w14:paraId="0811DAE8" w14:textId="77777777" w:rsidR="00480EDA" w:rsidRDefault="00480EDA" w:rsidP="00480EDA"/>
    <w:tbl>
      <w:tblPr>
        <w:tblStyle w:val="DATStandardLigne"/>
        <w:tblW w:w="0" w:type="auto"/>
        <w:tblLook w:val="0080" w:firstRow="0" w:lastRow="0" w:firstColumn="1" w:lastColumn="0" w:noHBand="0" w:noVBand="0"/>
      </w:tblPr>
      <w:tblGrid>
        <w:gridCol w:w="1969"/>
        <w:gridCol w:w="1952"/>
        <w:gridCol w:w="1989"/>
        <w:gridCol w:w="1964"/>
        <w:gridCol w:w="2284"/>
      </w:tblGrid>
      <w:tr w:rsidR="00CF3167" w14:paraId="429C676C"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547FB700" w14:textId="1885274B" w:rsidR="00CF3167" w:rsidRDefault="00CF3167" w:rsidP="00CF3167">
            <w:pPr>
              <w:spacing w:line="180" w:lineRule="exact"/>
              <w:jc w:val="center"/>
              <w:rPr>
                <w:color w:val="FFFFFF" w:themeColor="background1"/>
              </w:rPr>
            </w:pPr>
            <w:r>
              <w:rPr>
                <w:color w:val="FFFFFF" w:themeColor="background1"/>
              </w:rPr>
              <w:t>ESPACE NAS</w:t>
            </w:r>
          </w:p>
        </w:tc>
      </w:tr>
      <w:tr w:rsidR="00CF3167" w:rsidRPr="00CF3167" w14:paraId="2F3541C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4722A08A" w14:textId="77777777" w:rsidR="00CF3167" w:rsidRPr="00436821" w:rsidRDefault="00CF3167" w:rsidP="00CF3167">
            <w:pPr>
              <w:spacing w:line="180" w:lineRule="exact"/>
              <w:jc w:val="center"/>
              <w:rPr>
                <w:color w:val="FFFFFF" w:themeColor="background1"/>
                <w:sz w:val="18"/>
              </w:rPr>
            </w:pPr>
            <w:r w:rsidRPr="00436821">
              <w:rPr>
                <w:color w:val="FFFFFF" w:themeColor="background1"/>
                <w:sz w:val="18"/>
              </w:rPr>
              <w:t>DESCRIPTION</w:t>
            </w:r>
          </w:p>
          <w:p w14:paraId="3007AC75" w14:textId="0EF0CE2F" w:rsidR="00C850C5" w:rsidRPr="00CF3167" w:rsidRDefault="00C850C5" w:rsidP="00CF3167">
            <w:pPr>
              <w:spacing w:line="180" w:lineRule="exact"/>
              <w:jc w:val="center"/>
              <w:rPr>
                <w:color w:val="FFFFFF" w:themeColor="background1"/>
              </w:rPr>
            </w:pPr>
            <w:r w:rsidRPr="00436821">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16FC47E" w14:textId="77777777"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VOLUM</w:t>
            </w:r>
            <w:r w:rsidRPr="00436821">
              <w:rPr>
                <w:rFonts w:cstheme="minorHAnsi"/>
                <w:b/>
                <w:color w:val="FFFFFF" w:themeColor="background1"/>
                <w:sz w:val="18"/>
              </w:rPr>
              <w:t>É</w:t>
            </w:r>
            <w:r w:rsidRPr="00436821">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7D1F443" w14:textId="77777777" w:rsidR="00C850C5" w:rsidRPr="00436821"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436821">
              <w:rPr>
                <w:b/>
                <w:color w:val="FFFFFF" w:themeColor="background1"/>
                <w:sz w:val="18"/>
              </w:rPr>
              <w:t>PROTOCOLE(S)</w:t>
            </w:r>
          </w:p>
          <w:p w14:paraId="3C9463B0" w14:textId="77777777"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4"/>
              </w:rPr>
              <w:t>D’ACC</w:t>
            </w:r>
            <w:r w:rsidRPr="00436821">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3C13D5E" w14:textId="1675A235"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R</w:t>
            </w:r>
            <w:r w:rsidRPr="00436821">
              <w:rPr>
                <w:rFonts w:cstheme="minorHAnsi"/>
                <w:b/>
                <w:color w:val="FFFFFF" w:themeColor="background1"/>
                <w:sz w:val="18"/>
              </w:rPr>
              <w:t>É</w:t>
            </w:r>
            <w:r w:rsidRPr="00436821">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475BFE3D" w14:textId="0C636198" w:rsidR="00C850C5" w:rsidRPr="00CF3167" w:rsidRDefault="00C850C5" w:rsidP="00CF3167">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AUTHENTIFICATION</w:t>
            </w:r>
          </w:p>
        </w:tc>
      </w:tr>
      <w:tr w:rsidR="00C850C5" w:rsidRPr="00CF3167" w14:paraId="0207DC2E"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2928498E" w14:textId="77777777" w:rsidR="00C850C5" w:rsidRPr="00CF3167" w:rsidRDefault="00C850C5" w:rsidP="00480EDA">
            <w:pPr>
              <w:rPr>
                <w:sz w:val="18"/>
              </w:rPr>
            </w:pPr>
          </w:p>
        </w:tc>
        <w:tc>
          <w:tcPr>
            <w:tcW w:w="2022" w:type="dxa"/>
            <w:tcBorders>
              <w:top w:val="nil"/>
            </w:tcBorders>
          </w:tcPr>
          <w:p w14:paraId="099A8828"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08662985"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6BA011CF" w14:textId="01B89670" w:rsidR="00087FA7" w:rsidRPr="00CF3167" w:rsidRDefault="00EE2FC7" w:rsidP="00087FA7">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793330646"/>
                <w15:appearance w15:val="hidden"/>
                <w14:checkbox>
                  <w14:checked w14:val="0"/>
                  <w14:checkedState w14:val="00FE" w14:font="Wingdings"/>
                  <w14:uncheckedState w14:val="006F" w14:font="Wingdings"/>
                </w14:checkbox>
              </w:sdtPr>
              <w:sdtContent>
                <w:r w:rsidR="00CF3167">
                  <w:rPr>
                    <w:rFonts w:cstheme="minorHAnsi"/>
                    <w:szCs w:val="18"/>
                  </w:rPr>
                  <w:sym w:font="Wingdings" w:char="F06F"/>
                </w:r>
              </w:sdtContent>
            </w:sdt>
            <w:r w:rsidR="00087FA7" w:rsidRPr="00CF3167">
              <w:rPr>
                <w:rFonts w:cstheme="minorHAnsi"/>
                <w:color w:val="auto"/>
                <w:szCs w:val="18"/>
              </w:rPr>
              <w:t xml:space="preserve"> </w:t>
            </w:r>
            <w:r w:rsidR="00087FA7" w:rsidRPr="00CF3167">
              <w:rPr>
                <w:rFonts w:cstheme="minorHAnsi"/>
                <w:color w:val="auto"/>
                <w:sz w:val="18"/>
                <w:szCs w:val="18"/>
              </w:rPr>
              <w:t>Oui</w:t>
            </w:r>
          </w:p>
          <w:p w14:paraId="5D747DC9" w14:textId="44E11F56" w:rsidR="00C850C5" w:rsidRPr="00CF3167" w:rsidRDefault="00EE2FC7" w:rsidP="008E70D4">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385141359"/>
                <w15:appearance w15:val="hidden"/>
                <w14:checkbox>
                  <w14:checked w14:val="0"/>
                  <w14:checkedState w14:val="00FE" w14:font="Wingdings"/>
                  <w14:uncheckedState w14:val="006F" w14:font="Wingdings"/>
                </w14:checkbox>
              </w:sdtPr>
              <w:sdtContent>
                <w:r w:rsidR="00087FA7" w:rsidRPr="00CF3167">
                  <w:rPr>
                    <w:rFonts w:cstheme="minorHAnsi"/>
                    <w:szCs w:val="18"/>
                  </w:rPr>
                  <w:sym w:font="Wingdings" w:char="F06F"/>
                </w:r>
              </w:sdtContent>
            </w:sdt>
            <w:r w:rsidR="00087FA7" w:rsidRPr="00CF3167">
              <w:rPr>
                <w:rFonts w:cstheme="minorHAnsi"/>
                <w:color w:val="auto"/>
                <w:sz w:val="18"/>
                <w:szCs w:val="18"/>
              </w:rPr>
              <w:t xml:space="preserve"> Non</w:t>
            </w:r>
          </w:p>
        </w:tc>
        <w:tc>
          <w:tcPr>
            <w:tcW w:w="2060" w:type="dxa"/>
            <w:tcBorders>
              <w:top w:val="nil"/>
            </w:tcBorders>
          </w:tcPr>
          <w:p w14:paraId="590A7A6F" w14:textId="77777777" w:rsidR="00C850C5" w:rsidRPr="00CF3167" w:rsidRDefault="00C850C5" w:rsidP="00480EDA">
            <w:pPr>
              <w:cnfStyle w:val="000000100000" w:firstRow="0" w:lastRow="0" w:firstColumn="0" w:lastColumn="0" w:oddVBand="0" w:evenVBand="0" w:oddHBand="1" w:evenHBand="0" w:firstRowFirstColumn="0" w:firstRowLastColumn="0" w:lastRowFirstColumn="0" w:lastRowLastColumn="0"/>
              <w:rPr>
                <w:sz w:val="18"/>
              </w:rPr>
            </w:pPr>
          </w:p>
        </w:tc>
      </w:tr>
      <w:tr w:rsidR="00CF3167" w:rsidRPr="00CF3167" w14:paraId="4C16EF99"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69E5F92E" w14:textId="77777777" w:rsidR="00CF3167" w:rsidRPr="00CF3167" w:rsidRDefault="00CF3167" w:rsidP="00480EDA">
            <w:pPr>
              <w:rPr>
                <w:sz w:val="18"/>
              </w:rPr>
            </w:pPr>
          </w:p>
        </w:tc>
        <w:tc>
          <w:tcPr>
            <w:tcW w:w="2022" w:type="dxa"/>
          </w:tcPr>
          <w:p w14:paraId="36953B32"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160CACB5"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7F4A506D" w14:textId="77777777" w:rsidR="00CF3167" w:rsidRPr="00CF3167" w:rsidRDefault="00CF3167" w:rsidP="00087FA7">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60FC5A09" w14:textId="77777777" w:rsidR="00CF3167" w:rsidRPr="00CF3167" w:rsidRDefault="00CF3167" w:rsidP="00480EDA">
            <w:pPr>
              <w:cnfStyle w:val="000000010000" w:firstRow="0" w:lastRow="0" w:firstColumn="0" w:lastColumn="0" w:oddVBand="0" w:evenVBand="0" w:oddHBand="0" w:evenHBand="1" w:firstRowFirstColumn="0" w:firstRowLastColumn="0" w:lastRowFirstColumn="0" w:lastRowLastColumn="0"/>
              <w:rPr>
                <w:sz w:val="18"/>
              </w:rPr>
            </w:pPr>
          </w:p>
        </w:tc>
      </w:tr>
    </w:tbl>
    <w:p w14:paraId="02967AC0" w14:textId="77777777" w:rsidR="00F664E6" w:rsidRDefault="00F664E6" w:rsidP="00480EDA"/>
    <w:p w14:paraId="5EC7953B" w14:textId="77777777" w:rsidR="0066309F" w:rsidRDefault="0066309F" w:rsidP="0066309F">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CF3167" w14:paraId="50BD66E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295C3080" w14:textId="47D861D9" w:rsidR="00CF3167" w:rsidRDefault="00CF3167" w:rsidP="001E33D0">
            <w:pPr>
              <w:spacing w:line="180" w:lineRule="exact"/>
              <w:jc w:val="center"/>
              <w:rPr>
                <w:color w:val="FFFFFF" w:themeColor="background1"/>
              </w:rPr>
            </w:pPr>
            <w:r>
              <w:rPr>
                <w:color w:val="FFFFFF" w:themeColor="background1"/>
              </w:rPr>
              <w:t>STOCKAGE OBJET</w:t>
            </w:r>
          </w:p>
        </w:tc>
      </w:tr>
      <w:tr w:rsidR="00CF3167" w:rsidRPr="00CF3167" w14:paraId="456EB43F"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0D20B16A" w14:textId="77777777" w:rsidR="00CF3167" w:rsidRPr="00436821" w:rsidRDefault="00CF3167" w:rsidP="001E33D0">
            <w:pPr>
              <w:spacing w:line="180" w:lineRule="exact"/>
              <w:jc w:val="center"/>
              <w:rPr>
                <w:color w:val="FFFFFF" w:themeColor="background1"/>
                <w:sz w:val="18"/>
              </w:rPr>
            </w:pPr>
            <w:r w:rsidRPr="00436821">
              <w:rPr>
                <w:color w:val="FFFFFF" w:themeColor="background1"/>
                <w:sz w:val="18"/>
              </w:rPr>
              <w:t>DESCRIPTION</w:t>
            </w:r>
          </w:p>
          <w:p w14:paraId="3A42E3A9" w14:textId="77777777" w:rsidR="00CF3167" w:rsidRPr="00CF3167" w:rsidRDefault="00CF3167" w:rsidP="001E33D0">
            <w:pPr>
              <w:spacing w:line="180" w:lineRule="exact"/>
              <w:jc w:val="center"/>
              <w:rPr>
                <w:color w:val="FFFFFF" w:themeColor="background1"/>
              </w:rPr>
            </w:pPr>
            <w:r w:rsidRPr="00436821">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3248E0E"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VOLUM</w:t>
            </w:r>
            <w:r w:rsidRPr="00436821">
              <w:rPr>
                <w:rFonts w:cstheme="minorHAnsi"/>
                <w:b/>
                <w:color w:val="FFFFFF" w:themeColor="background1"/>
                <w:sz w:val="18"/>
              </w:rPr>
              <w:t>É</w:t>
            </w:r>
            <w:r w:rsidRPr="00436821">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C6A89C0" w14:textId="77777777" w:rsidR="00CF3167" w:rsidRPr="00436821"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436821">
              <w:rPr>
                <w:b/>
                <w:color w:val="FFFFFF" w:themeColor="background1"/>
                <w:sz w:val="18"/>
              </w:rPr>
              <w:t>PROTOCOLE(S)</w:t>
            </w:r>
          </w:p>
          <w:p w14:paraId="3E335C59"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4"/>
              </w:rPr>
              <w:t>D’ACC</w:t>
            </w:r>
            <w:r w:rsidRPr="00436821">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36A94C1"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R</w:t>
            </w:r>
            <w:r w:rsidRPr="00436821">
              <w:rPr>
                <w:rFonts w:cstheme="minorHAnsi"/>
                <w:b/>
                <w:color w:val="FFFFFF" w:themeColor="background1"/>
                <w:sz w:val="18"/>
              </w:rPr>
              <w:t>É</w:t>
            </w:r>
            <w:r w:rsidRPr="00436821">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3AD98276" w14:textId="77777777" w:rsidR="00CF3167" w:rsidRPr="00CF3167" w:rsidRDefault="00CF3167"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rPr>
            </w:pPr>
            <w:r w:rsidRPr="00436821">
              <w:rPr>
                <w:b/>
                <w:color w:val="FFFFFF" w:themeColor="background1"/>
                <w:sz w:val="18"/>
              </w:rPr>
              <w:t>AUTHENTIFICATION</w:t>
            </w:r>
          </w:p>
        </w:tc>
      </w:tr>
      <w:tr w:rsidR="00CF3167" w:rsidRPr="00CF3167" w14:paraId="7ACAA317"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305A463" w14:textId="77777777" w:rsidR="00CF3167" w:rsidRPr="00CF3167" w:rsidRDefault="00CF3167" w:rsidP="001E33D0">
            <w:pPr>
              <w:rPr>
                <w:sz w:val="18"/>
              </w:rPr>
            </w:pPr>
          </w:p>
        </w:tc>
        <w:tc>
          <w:tcPr>
            <w:tcW w:w="2022" w:type="dxa"/>
            <w:tcBorders>
              <w:top w:val="nil"/>
            </w:tcBorders>
          </w:tcPr>
          <w:p w14:paraId="4A803917"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341AFA01"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09F5B941" w14:textId="77777777" w:rsidR="00CF3167"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501264056"/>
                <w15:appearance w15:val="hidden"/>
                <w14:checkbox>
                  <w14:checked w14:val="0"/>
                  <w14:checkedState w14:val="00FE" w14:font="Wingdings"/>
                  <w14:uncheckedState w14:val="006F" w14:font="Wingdings"/>
                </w14:checkbox>
              </w:sdtPr>
              <w:sdtContent>
                <w:r w:rsidR="00CF3167">
                  <w:rPr>
                    <w:rFonts w:cstheme="minorHAnsi"/>
                    <w:szCs w:val="18"/>
                  </w:rPr>
                  <w:sym w:font="Wingdings" w:char="F06F"/>
                </w:r>
              </w:sdtContent>
            </w:sdt>
            <w:r w:rsidR="00CF3167" w:rsidRPr="00CF3167">
              <w:rPr>
                <w:rFonts w:cstheme="minorHAnsi"/>
                <w:color w:val="auto"/>
                <w:szCs w:val="18"/>
              </w:rPr>
              <w:t xml:space="preserve"> </w:t>
            </w:r>
            <w:r w:rsidR="00CF3167" w:rsidRPr="00CF3167">
              <w:rPr>
                <w:rFonts w:cstheme="minorHAnsi"/>
                <w:color w:val="auto"/>
                <w:sz w:val="18"/>
                <w:szCs w:val="18"/>
              </w:rPr>
              <w:t>Oui</w:t>
            </w:r>
          </w:p>
          <w:p w14:paraId="32D0B1A1" w14:textId="77777777" w:rsidR="00CF3167"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733821420"/>
                <w15:appearance w15:val="hidden"/>
                <w14:checkbox>
                  <w14:checked w14:val="0"/>
                  <w14:checkedState w14:val="00FE" w14:font="Wingdings"/>
                  <w14:uncheckedState w14:val="006F" w14:font="Wingdings"/>
                </w14:checkbox>
              </w:sdtPr>
              <w:sdtContent>
                <w:r w:rsidR="00CF3167" w:rsidRPr="00CF3167">
                  <w:rPr>
                    <w:rFonts w:cstheme="minorHAnsi"/>
                    <w:szCs w:val="18"/>
                  </w:rPr>
                  <w:sym w:font="Wingdings" w:char="F06F"/>
                </w:r>
              </w:sdtContent>
            </w:sdt>
            <w:r w:rsidR="00CF3167" w:rsidRPr="00CF3167">
              <w:rPr>
                <w:rFonts w:cstheme="minorHAnsi"/>
                <w:color w:val="auto"/>
                <w:sz w:val="18"/>
                <w:szCs w:val="18"/>
              </w:rPr>
              <w:t xml:space="preserve"> Non</w:t>
            </w:r>
          </w:p>
        </w:tc>
        <w:tc>
          <w:tcPr>
            <w:tcW w:w="2060" w:type="dxa"/>
            <w:tcBorders>
              <w:top w:val="nil"/>
            </w:tcBorders>
          </w:tcPr>
          <w:p w14:paraId="0B3B3E1D" w14:textId="77777777" w:rsidR="00CF3167" w:rsidRPr="00CF3167" w:rsidRDefault="00CF3167" w:rsidP="001E33D0">
            <w:pPr>
              <w:cnfStyle w:val="000000100000" w:firstRow="0" w:lastRow="0" w:firstColumn="0" w:lastColumn="0" w:oddVBand="0" w:evenVBand="0" w:oddHBand="1" w:evenHBand="0" w:firstRowFirstColumn="0" w:firstRowLastColumn="0" w:lastRowFirstColumn="0" w:lastRowLastColumn="0"/>
              <w:rPr>
                <w:sz w:val="18"/>
              </w:rPr>
            </w:pPr>
          </w:p>
        </w:tc>
      </w:tr>
      <w:tr w:rsidR="00CF3167" w:rsidRPr="00CF3167" w14:paraId="2EFC04CB"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4ADFB146" w14:textId="77777777" w:rsidR="00CF3167" w:rsidRPr="00CF3167" w:rsidRDefault="00CF3167" w:rsidP="001E33D0">
            <w:pPr>
              <w:rPr>
                <w:sz w:val="18"/>
              </w:rPr>
            </w:pPr>
          </w:p>
        </w:tc>
        <w:tc>
          <w:tcPr>
            <w:tcW w:w="2022" w:type="dxa"/>
          </w:tcPr>
          <w:p w14:paraId="02A0B774"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6AAA9BA1"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E215C10" w14:textId="77777777" w:rsidR="00CF3167" w:rsidRPr="00CF3167" w:rsidRDefault="00CF3167"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0D5A3DC" w14:textId="77777777" w:rsidR="00CF3167" w:rsidRPr="00CF3167" w:rsidRDefault="00CF3167"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29B4DC9D" w14:textId="78863D20" w:rsidR="00480EDA" w:rsidRDefault="00480EDA" w:rsidP="00480EDA"/>
    <w:p w14:paraId="50E3EE88" w14:textId="77777777" w:rsidR="00CF3167" w:rsidRDefault="00CF3167" w:rsidP="00480EDA"/>
    <w:p w14:paraId="1A804742" w14:textId="77777777" w:rsidR="00480EDA" w:rsidRPr="00480EDA" w:rsidRDefault="00480EDA" w:rsidP="005E7D2F">
      <w:pPr>
        <w:pStyle w:val="Titre6"/>
      </w:pPr>
      <w:r>
        <w:t>Nouvelles infrastructures</w:t>
      </w:r>
    </w:p>
    <w:p w14:paraId="463A68BF" w14:textId="77777777" w:rsidR="00376365" w:rsidRDefault="00376365" w:rsidP="00376365">
      <w:pPr>
        <w:jc w:val="both"/>
      </w:pPr>
      <w:r>
        <w:rPr>
          <w:rFonts w:cstheme="minorHAnsi"/>
          <w:i/>
          <w:color w:val="8F8F8F" w:themeColor="background2" w:themeShade="BF"/>
        </w:rPr>
        <w:t>Si la solution a besoin d’une infrastructure de stockage dédiée pour ce type d’environnement, il faut la décrire dans ce paragraphe</w:t>
      </w:r>
    </w:p>
    <w:p w14:paraId="49D142F3" w14:textId="77777777" w:rsidR="00480EDA" w:rsidRDefault="00480EDA">
      <w:pPr>
        <w:jc w:val="both"/>
      </w:pPr>
    </w:p>
    <w:p w14:paraId="7C023CC4" w14:textId="77777777" w:rsidR="00480EDA" w:rsidRDefault="00480EDA">
      <w:pPr>
        <w:jc w:val="both"/>
      </w:pPr>
    </w:p>
    <w:p w14:paraId="7CE218E5" w14:textId="77777777" w:rsidR="007B274F" w:rsidRDefault="007B274F" w:rsidP="006D4A89">
      <w:pPr>
        <w:pStyle w:val="Titre5"/>
      </w:pPr>
      <w:r>
        <w:t>Infrastructures réseau</w:t>
      </w:r>
    </w:p>
    <w:p w14:paraId="08E20666" w14:textId="77777777" w:rsidR="00F041D9" w:rsidRDefault="00F041D9" w:rsidP="00F041D9">
      <w:pPr>
        <w:jc w:val="both"/>
      </w:pPr>
      <w:r>
        <w:rPr>
          <w:rFonts w:cstheme="minorHAnsi"/>
          <w:i/>
          <w:color w:val="8F8F8F" w:themeColor="background2" w:themeShade="BF"/>
        </w:rPr>
        <w:t>Si la solution a besoin d’une infrastructure réseau dédiée pour ce type d’environnement, il faut la décrire dans ce paragraphe</w:t>
      </w:r>
    </w:p>
    <w:p w14:paraId="621C3E9C" w14:textId="77777777" w:rsidR="007B274F" w:rsidRDefault="007B274F">
      <w:pPr>
        <w:jc w:val="both"/>
      </w:pPr>
    </w:p>
    <w:p w14:paraId="709AD26B" w14:textId="4874E7A7" w:rsidR="00B2498B" w:rsidRDefault="00B2498B">
      <w:pPr>
        <w:jc w:val="both"/>
      </w:pPr>
    </w:p>
    <w:p w14:paraId="47E7C211" w14:textId="77777777" w:rsidR="00F70688" w:rsidRDefault="00F70688">
      <w:pPr>
        <w:jc w:val="both"/>
      </w:pPr>
    </w:p>
    <w:p w14:paraId="7E873459" w14:textId="77777777" w:rsidR="00B2498B" w:rsidRDefault="00B2498B" w:rsidP="005E7D2F">
      <w:pPr>
        <w:pStyle w:val="Titre4"/>
      </w:pPr>
      <w:bookmarkStart w:id="78" w:name="_Toc135732477"/>
      <w:r>
        <w:t>Infrastructures virtuelles</w:t>
      </w:r>
      <w:bookmarkEnd w:id="78"/>
    </w:p>
    <w:p w14:paraId="23F046AD" w14:textId="77777777" w:rsidR="00B2498B" w:rsidRDefault="00AC3CDA" w:rsidP="006D4A89">
      <w:pPr>
        <w:pStyle w:val="Titre5"/>
      </w:pPr>
      <w:r>
        <w:t>Serveurs virtuels</w:t>
      </w:r>
    </w:p>
    <w:p w14:paraId="53D41691" w14:textId="77777777" w:rsidR="00AC3CDA" w:rsidRDefault="00AC3CDA" w:rsidP="00AC3CDA">
      <w:pPr>
        <w:jc w:val="both"/>
      </w:pPr>
    </w:p>
    <w:tbl>
      <w:tblPr>
        <w:tblStyle w:val="DATStandardLigne"/>
        <w:tblW w:w="0" w:type="auto"/>
        <w:tblLook w:val="00A0" w:firstRow="1" w:lastRow="0" w:firstColumn="1" w:lastColumn="0" w:noHBand="0" w:noVBand="0"/>
      </w:tblPr>
      <w:tblGrid>
        <w:gridCol w:w="1862"/>
        <w:gridCol w:w="1274"/>
        <w:gridCol w:w="1478"/>
        <w:gridCol w:w="975"/>
        <w:gridCol w:w="1099"/>
        <w:gridCol w:w="2065"/>
        <w:gridCol w:w="1405"/>
      </w:tblGrid>
      <w:tr w:rsidR="00AC3CDA" w:rsidRPr="00436821" w14:paraId="12438C6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0A72899A" w14:textId="77777777" w:rsidR="00AC3CDA" w:rsidRPr="00436821" w:rsidRDefault="00AC3CDA" w:rsidP="00F43797">
            <w:pPr>
              <w:rPr>
                <w:color w:val="FFFFFF" w:themeColor="background1"/>
                <w:sz w:val="18"/>
              </w:rPr>
            </w:pPr>
            <w:r w:rsidRPr="00436821">
              <w:rPr>
                <w:color w:val="FFFFFF" w:themeColor="background1"/>
                <w:sz w:val="18"/>
              </w:rPr>
              <w:lastRenderedPageBreak/>
              <w:t>CAT</w:t>
            </w:r>
            <w:r w:rsidRPr="00436821">
              <w:rPr>
                <w:rFonts w:cstheme="minorHAnsi"/>
                <w:color w:val="FFFFFF" w:themeColor="background1"/>
                <w:sz w:val="18"/>
              </w:rPr>
              <w:t>É</w:t>
            </w:r>
            <w:r w:rsidRPr="00436821">
              <w:rPr>
                <w:color w:val="FFFFFF" w:themeColor="background1"/>
                <w:sz w:val="18"/>
              </w:rPr>
              <w:t>GORIE</w:t>
            </w:r>
          </w:p>
        </w:tc>
        <w:tc>
          <w:tcPr>
            <w:tcW w:w="1269" w:type="dxa"/>
          </w:tcPr>
          <w:p w14:paraId="67159303"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QUANTIT</w:t>
            </w:r>
            <w:r w:rsidRPr="00436821">
              <w:rPr>
                <w:rFonts w:cstheme="minorHAnsi"/>
                <w:color w:val="FFFFFF" w:themeColor="background1"/>
                <w:sz w:val="18"/>
              </w:rPr>
              <w:t>É</w:t>
            </w:r>
          </w:p>
        </w:tc>
        <w:tc>
          <w:tcPr>
            <w:tcW w:w="1547" w:type="dxa"/>
          </w:tcPr>
          <w:p w14:paraId="41B5D187"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OS</w:t>
            </w:r>
          </w:p>
        </w:tc>
        <w:tc>
          <w:tcPr>
            <w:tcW w:w="990" w:type="dxa"/>
          </w:tcPr>
          <w:p w14:paraId="7733F00C"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vCPU</w:t>
            </w:r>
          </w:p>
        </w:tc>
        <w:tc>
          <w:tcPr>
            <w:tcW w:w="1129" w:type="dxa"/>
          </w:tcPr>
          <w:p w14:paraId="1E8CEB8E" w14:textId="77777777"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p>
        </w:tc>
        <w:tc>
          <w:tcPr>
            <w:tcW w:w="2104" w:type="dxa"/>
          </w:tcPr>
          <w:p w14:paraId="1F356F58" w14:textId="65EA06A5"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r w:rsidR="00DC324D" w:rsidRPr="00436821">
              <w:rPr>
                <w:color w:val="FFFFFF" w:themeColor="background1"/>
                <w:sz w:val="18"/>
                <w:vertAlign w:val="superscript"/>
              </w:rPr>
              <w:t>[1]</w:t>
            </w:r>
          </w:p>
        </w:tc>
        <w:tc>
          <w:tcPr>
            <w:tcW w:w="1417" w:type="dxa"/>
          </w:tcPr>
          <w:p w14:paraId="5FFD44C1" w14:textId="150A025D" w:rsidR="00AC3CDA" w:rsidRPr="00436821" w:rsidRDefault="00AC3CDA" w:rsidP="00F43797">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r w:rsidR="00DC324D" w:rsidRPr="00436821">
              <w:rPr>
                <w:color w:val="FFFFFF" w:themeColor="background1"/>
                <w:sz w:val="18"/>
                <w:vertAlign w:val="superscript"/>
              </w:rPr>
              <w:t>[2]</w:t>
            </w:r>
          </w:p>
        </w:tc>
      </w:tr>
      <w:tr w:rsidR="00AC3CDA" w14:paraId="272C3DC5"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46D7780" w14:textId="77777777" w:rsidR="00AC3CDA" w:rsidRPr="00DC324D" w:rsidRDefault="00AC3CDA" w:rsidP="00F43797">
            <w:pPr>
              <w:jc w:val="both"/>
            </w:pPr>
            <w:r w:rsidRPr="00DC324D">
              <w:t>Présentation</w:t>
            </w:r>
          </w:p>
        </w:tc>
        <w:tc>
          <w:tcPr>
            <w:tcW w:w="1269" w:type="dxa"/>
          </w:tcPr>
          <w:p w14:paraId="368E328E"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08364F40"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68AFFAD"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3D7F56E1"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5B2BA581" w14:textId="4E7C82D0"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i/>
                <w:color w:val="auto"/>
              </w:rPr>
            </w:pPr>
          </w:p>
        </w:tc>
        <w:tc>
          <w:tcPr>
            <w:tcW w:w="1417" w:type="dxa"/>
          </w:tcPr>
          <w:p w14:paraId="34792925" w14:textId="3C095E89"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i/>
                <w:color w:val="auto"/>
              </w:rPr>
            </w:pPr>
          </w:p>
        </w:tc>
      </w:tr>
      <w:tr w:rsidR="00AC3CDA" w14:paraId="16005379"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74A736C" w14:textId="77777777" w:rsidR="00AC3CDA" w:rsidRPr="00DC324D" w:rsidRDefault="00AC3CDA" w:rsidP="00F43797">
            <w:pPr>
              <w:jc w:val="both"/>
            </w:pPr>
            <w:r w:rsidRPr="00DC324D">
              <w:t>Application</w:t>
            </w:r>
          </w:p>
        </w:tc>
        <w:tc>
          <w:tcPr>
            <w:tcW w:w="1269" w:type="dxa"/>
          </w:tcPr>
          <w:p w14:paraId="2E3AF3AA"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26A29D25"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47736CDB"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3223F449"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285F6F7C"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7044AF27"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r w:rsidR="00AC3CDA" w14:paraId="258D996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258EF671" w14:textId="77777777" w:rsidR="00AC3CDA" w:rsidRPr="00DC324D" w:rsidRDefault="00AC3CDA" w:rsidP="00436821">
            <w:r w:rsidRPr="00DC324D">
              <w:t>Base de données</w:t>
            </w:r>
          </w:p>
        </w:tc>
        <w:tc>
          <w:tcPr>
            <w:tcW w:w="1269" w:type="dxa"/>
          </w:tcPr>
          <w:p w14:paraId="78910A57"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6F469BC5"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02D2D1A0"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6CC0A0BE"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34E38D04"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18A5A3E7"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r>
      <w:tr w:rsidR="00AC3CDA" w14:paraId="379F880D"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442DF02" w14:textId="77777777" w:rsidR="00AC3CDA" w:rsidRPr="00DC324D" w:rsidRDefault="00AC3CDA" w:rsidP="00F43797">
            <w:pPr>
              <w:jc w:val="both"/>
            </w:pPr>
            <w:r w:rsidRPr="00DC324D">
              <w:t>Communication</w:t>
            </w:r>
          </w:p>
        </w:tc>
        <w:tc>
          <w:tcPr>
            <w:tcW w:w="1269" w:type="dxa"/>
          </w:tcPr>
          <w:p w14:paraId="54721A5B"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3869EB9A"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528044EB"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1DE0BA46"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5156CD2B"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0A09DE3D"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r w:rsidR="00AC3CDA" w14:paraId="5EE71244"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E3335E8" w14:textId="77777777" w:rsidR="00AC3CDA" w:rsidRPr="00DC324D" w:rsidRDefault="00AC3CDA" w:rsidP="00F43797">
            <w:pPr>
              <w:jc w:val="both"/>
            </w:pPr>
            <w:r w:rsidRPr="00DC324D">
              <w:t>Citrix</w:t>
            </w:r>
          </w:p>
        </w:tc>
        <w:tc>
          <w:tcPr>
            <w:tcW w:w="1269" w:type="dxa"/>
          </w:tcPr>
          <w:p w14:paraId="0DA807A9" w14:textId="77777777" w:rsidR="00AC3CDA" w:rsidRPr="00DC324D" w:rsidRDefault="00AC3CDA" w:rsidP="00F43797">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023A93F9"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1C4B6611" w14:textId="77777777" w:rsidR="00AC3CDA" w:rsidRPr="00DC324D" w:rsidRDefault="00AC3CDA" w:rsidP="004A654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13974CE8" w14:textId="77777777" w:rsidR="00AC3CDA" w:rsidRPr="00DC324D" w:rsidRDefault="00AC3CDA" w:rsidP="004A654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2E6E29A3"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53402562" w14:textId="77777777" w:rsidR="00AC3CDA" w:rsidRPr="00DC324D" w:rsidRDefault="00AC3CDA" w:rsidP="00F43797">
            <w:pPr>
              <w:jc w:val="both"/>
              <w:cnfStyle w:val="000000100000" w:firstRow="0" w:lastRow="0" w:firstColumn="0" w:lastColumn="0" w:oddVBand="0" w:evenVBand="0" w:oddHBand="1" w:evenHBand="0" w:firstRowFirstColumn="0" w:firstRowLastColumn="0" w:lastRowFirstColumn="0" w:lastRowLastColumn="0"/>
              <w:rPr>
                <w:color w:val="auto"/>
              </w:rPr>
            </w:pPr>
          </w:p>
        </w:tc>
      </w:tr>
      <w:tr w:rsidR="00AC3CDA" w14:paraId="14DA102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1B4A998" w14:textId="77777777" w:rsidR="00AC3CDA" w:rsidRPr="00DC324D" w:rsidRDefault="00AC3CDA" w:rsidP="00F43797">
            <w:pPr>
              <w:jc w:val="both"/>
            </w:pPr>
            <w:r w:rsidRPr="00DC324D">
              <w:t>Autre</w:t>
            </w:r>
          </w:p>
        </w:tc>
        <w:tc>
          <w:tcPr>
            <w:tcW w:w="1269" w:type="dxa"/>
          </w:tcPr>
          <w:p w14:paraId="6ADB25D3" w14:textId="77777777" w:rsidR="00AC3CDA" w:rsidRPr="00DC324D" w:rsidRDefault="00AC3CDA" w:rsidP="00F43797">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74470849"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6415C371" w14:textId="77777777" w:rsidR="00AC3CDA" w:rsidRPr="00DC324D" w:rsidRDefault="00AC3CDA" w:rsidP="004A654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31F7A7AF" w14:textId="77777777" w:rsidR="00AC3CDA" w:rsidRPr="00DC324D" w:rsidRDefault="00AC3CDA" w:rsidP="004A654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04E8B20E"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6E036F84" w14:textId="77777777" w:rsidR="00AC3CDA" w:rsidRPr="00DC324D" w:rsidRDefault="00AC3CDA" w:rsidP="00F43797">
            <w:pPr>
              <w:jc w:val="both"/>
              <w:cnfStyle w:val="000000010000" w:firstRow="0" w:lastRow="0" w:firstColumn="0" w:lastColumn="0" w:oddVBand="0" w:evenVBand="0" w:oddHBand="0" w:evenHBand="1" w:firstRowFirstColumn="0" w:firstRowLastColumn="0" w:lastRowFirstColumn="0" w:lastRowLastColumn="0"/>
              <w:rPr>
                <w:color w:val="auto"/>
              </w:rPr>
            </w:pPr>
          </w:p>
        </w:tc>
      </w:tr>
    </w:tbl>
    <w:p w14:paraId="306D6D6D" w14:textId="77777777" w:rsidR="00DC324D" w:rsidRDefault="00DC324D" w:rsidP="00DC324D">
      <w:pPr>
        <w:pStyle w:val="Standard"/>
      </w:pPr>
      <w:r>
        <w:rPr>
          <w:b/>
          <w:u w:val="single"/>
        </w:rPr>
        <w:t>Notes</w:t>
      </w:r>
      <w:r>
        <w:t> :</w:t>
      </w:r>
    </w:p>
    <w:p w14:paraId="710BC9C8" w14:textId="77777777" w:rsidR="00DC324D" w:rsidRDefault="00DC324D" w:rsidP="00DC324D">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6C490007" w14:textId="77777777" w:rsidR="00DC324D" w:rsidRDefault="00DC324D" w:rsidP="00DC324D">
      <w:pPr>
        <w:pStyle w:val="Standard"/>
        <w:tabs>
          <w:tab w:val="right" w:pos="851"/>
          <w:tab w:val="left" w:pos="993"/>
        </w:tabs>
      </w:pPr>
      <w:r>
        <w:tab/>
      </w:r>
      <w:r w:rsidRPr="00E23D8E">
        <w:rPr>
          <w:b/>
          <w:color w:val="auto"/>
          <w:vertAlign w:val="superscript"/>
        </w:rPr>
        <w:t>[2]</w:t>
      </w:r>
      <w:r>
        <w:tab/>
        <w:t>Indiquer le nombre de NIC et le débit.</w:t>
      </w:r>
    </w:p>
    <w:p w14:paraId="0CAA1238" w14:textId="77777777" w:rsidR="00AC3CDA" w:rsidRDefault="00AC3CDA">
      <w:pPr>
        <w:jc w:val="both"/>
      </w:pPr>
    </w:p>
    <w:p w14:paraId="7389995A" w14:textId="77777777" w:rsidR="00AC3CDA" w:rsidRDefault="00AC3CDA">
      <w:pPr>
        <w:jc w:val="both"/>
      </w:pPr>
    </w:p>
    <w:p w14:paraId="00CCF594" w14:textId="77777777" w:rsidR="00B2498B" w:rsidRDefault="00B2498B" w:rsidP="005E7D2F">
      <w:pPr>
        <w:pStyle w:val="Titre4"/>
      </w:pPr>
      <w:bookmarkStart w:id="79" w:name="_Toc135732478"/>
      <w:r>
        <w:t xml:space="preserve">Infrastructures </w:t>
      </w:r>
      <w:proofErr w:type="spellStart"/>
      <w:r>
        <w:t>conteneuris</w:t>
      </w:r>
      <w:r w:rsidR="006744D7" w:rsidRPr="00203A8B">
        <w:rPr>
          <w:sz w:val="22"/>
        </w:rPr>
        <w:t>É</w:t>
      </w:r>
      <w:r>
        <w:t>es</w:t>
      </w:r>
      <w:bookmarkEnd w:id="79"/>
      <w:proofErr w:type="spellEnd"/>
    </w:p>
    <w:p w14:paraId="51F5E730" w14:textId="77777777" w:rsidR="00B2498B" w:rsidRDefault="00E245E8" w:rsidP="006D4A89">
      <w:pPr>
        <w:pStyle w:val="Titre5"/>
      </w:pPr>
      <w:proofErr w:type="spellStart"/>
      <w:r>
        <w:t>Namespaces</w:t>
      </w:r>
      <w:proofErr w:type="spellEnd"/>
    </w:p>
    <w:p w14:paraId="61B2EDA9" w14:textId="77777777" w:rsidR="00E245E8" w:rsidRDefault="00E245E8">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20FAD18D" w14:textId="77777777" w:rsidR="004A6540" w:rsidRDefault="004A6540">
      <w:pPr>
        <w:jc w:val="both"/>
      </w:pPr>
    </w:p>
    <w:p w14:paraId="4C65C4F1" w14:textId="77777777" w:rsidR="00E245E8" w:rsidRDefault="00E245E8" w:rsidP="006D4A89">
      <w:pPr>
        <w:pStyle w:val="Titre5"/>
      </w:pPr>
      <w:r>
        <w:t>Conteneurs</w:t>
      </w:r>
    </w:p>
    <w:p w14:paraId="77411F40" w14:textId="77777777" w:rsidR="00E245E8" w:rsidRDefault="00E245E8">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E245E8" w:rsidRPr="00436821" w14:paraId="505A210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1858C1F4" w14:textId="77777777" w:rsidR="00E245E8" w:rsidRPr="00436821" w:rsidRDefault="00E245E8" w:rsidP="00E245E8">
            <w:pPr>
              <w:rPr>
                <w:color w:val="FFFFFF" w:themeColor="background1"/>
                <w:sz w:val="18"/>
              </w:rPr>
            </w:pPr>
            <w:r w:rsidRPr="00436821">
              <w:rPr>
                <w:color w:val="FFFFFF" w:themeColor="background1"/>
                <w:sz w:val="18"/>
              </w:rPr>
              <w:t>TYPE D’IMAGE</w:t>
            </w:r>
          </w:p>
        </w:tc>
        <w:tc>
          <w:tcPr>
            <w:tcW w:w="1431" w:type="dxa"/>
          </w:tcPr>
          <w:p w14:paraId="2015701B"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NAMESPACE</w:t>
            </w:r>
          </w:p>
        </w:tc>
        <w:tc>
          <w:tcPr>
            <w:tcW w:w="1321" w:type="dxa"/>
          </w:tcPr>
          <w:p w14:paraId="717A73B4"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INSTANCES</w:t>
            </w:r>
          </w:p>
          <w:p w14:paraId="01B5AD9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MIN / MAX</w:t>
            </w:r>
          </w:p>
        </w:tc>
        <w:tc>
          <w:tcPr>
            <w:tcW w:w="1293" w:type="dxa"/>
          </w:tcPr>
          <w:p w14:paraId="31D039D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rFonts w:cstheme="minorHAnsi"/>
                <w:color w:val="FFFFFF" w:themeColor="background1"/>
                <w:sz w:val="18"/>
              </w:rPr>
              <w:t>É</w:t>
            </w:r>
            <w:r w:rsidRPr="00436821">
              <w:rPr>
                <w:color w:val="FFFFFF" w:themeColor="background1"/>
                <w:sz w:val="18"/>
              </w:rPr>
              <w:t>LASTICIT</w:t>
            </w:r>
            <w:r w:rsidRPr="00436821">
              <w:rPr>
                <w:rFonts w:cstheme="minorHAnsi"/>
                <w:color w:val="FFFFFF" w:themeColor="background1"/>
                <w:sz w:val="18"/>
              </w:rPr>
              <w:t>É</w:t>
            </w:r>
          </w:p>
        </w:tc>
        <w:tc>
          <w:tcPr>
            <w:tcW w:w="1003" w:type="dxa"/>
          </w:tcPr>
          <w:p w14:paraId="1C46CBDD" w14:textId="02ABF8F2"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CPU</w:t>
            </w:r>
            <w:r w:rsidR="00DC324D" w:rsidRPr="00436821">
              <w:rPr>
                <w:color w:val="FFFFFF" w:themeColor="background1"/>
                <w:sz w:val="18"/>
                <w:vertAlign w:val="superscript"/>
              </w:rPr>
              <w:t>[1]</w:t>
            </w:r>
          </w:p>
        </w:tc>
        <w:tc>
          <w:tcPr>
            <w:tcW w:w="1026" w:type="dxa"/>
          </w:tcPr>
          <w:p w14:paraId="6307ABF5" w14:textId="14B8D6AB"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RAM</w:t>
            </w:r>
            <w:r w:rsidR="00DC324D" w:rsidRPr="00436821">
              <w:rPr>
                <w:color w:val="FFFFFF" w:themeColor="background1"/>
                <w:sz w:val="18"/>
                <w:vertAlign w:val="superscript"/>
              </w:rPr>
              <w:t>[1]</w:t>
            </w:r>
          </w:p>
        </w:tc>
        <w:tc>
          <w:tcPr>
            <w:tcW w:w="1268" w:type="dxa"/>
          </w:tcPr>
          <w:p w14:paraId="385CCB91"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STOCKAGE</w:t>
            </w:r>
          </w:p>
        </w:tc>
        <w:tc>
          <w:tcPr>
            <w:tcW w:w="1149" w:type="dxa"/>
          </w:tcPr>
          <w:p w14:paraId="5AFA534A" w14:textId="77777777" w:rsidR="00E245E8" w:rsidRPr="00436821" w:rsidRDefault="00E245E8" w:rsidP="00E245E8">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436821">
              <w:rPr>
                <w:color w:val="FFFFFF" w:themeColor="background1"/>
                <w:sz w:val="18"/>
              </w:rPr>
              <w:t>R</w:t>
            </w:r>
            <w:r w:rsidRPr="00436821">
              <w:rPr>
                <w:rFonts w:cstheme="minorHAnsi"/>
                <w:color w:val="FFFFFF" w:themeColor="background1"/>
                <w:sz w:val="18"/>
              </w:rPr>
              <w:t>É</w:t>
            </w:r>
            <w:r w:rsidRPr="00436821">
              <w:rPr>
                <w:color w:val="FFFFFF" w:themeColor="background1"/>
                <w:sz w:val="18"/>
              </w:rPr>
              <w:t>SEAU</w:t>
            </w:r>
          </w:p>
        </w:tc>
      </w:tr>
      <w:tr w:rsidR="00E245E8" w14:paraId="475BCCF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CB155D8" w14:textId="77777777" w:rsidR="00E245E8" w:rsidRPr="00436821" w:rsidRDefault="00E245E8">
            <w:pPr>
              <w:jc w:val="both"/>
              <w:rPr>
                <w:b w:val="0"/>
                <w:sz w:val="18"/>
                <w:szCs w:val="18"/>
              </w:rPr>
            </w:pPr>
            <w:r w:rsidRPr="00436821">
              <w:rPr>
                <w:b w:val="0"/>
                <w:sz w:val="18"/>
                <w:szCs w:val="18"/>
              </w:rPr>
              <w:t>Présentation</w:t>
            </w:r>
          </w:p>
        </w:tc>
        <w:tc>
          <w:tcPr>
            <w:tcW w:w="1431" w:type="dxa"/>
          </w:tcPr>
          <w:p w14:paraId="2A370C92"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1CEA135C"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5AF56D7D"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14762FAD"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150FBC7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17BDF90D"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6E0816B3"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45E8" w14:paraId="284D9EC4"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7D2BDA1" w14:textId="77777777" w:rsidR="00E245E8" w:rsidRPr="00436821" w:rsidRDefault="00E245E8">
            <w:pPr>
              <w:jc w:val="both"/>
              <w:rPr>
                <w:b w:val="0"/>
                <w:sz w:val="18"/>
                <w:szCs w:val="18"/>
              </w:rPr>
            </w:pPr>
            <w:r w:rsidRPr="00436821">
              <w:rPr>
                <w:b w:val="0"/>
                <w:sz w:val="18"/>
                <w:szCs w:val="18"/>
              </w:rPr>
              <w:t>Application</w:t>
            </w:r>
          </w:p>
        </w:tc>
        <w:tc>
          <w:tcPr>
            <w:tcW w:w="1431" w:type="dxa"/>
          </w:tcPr>
          <w:p w14:paraId="5AC18F2C"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321" w:type="dxa"/>
          </w:tcPr>
          <w:p w14:paraId="4E9E61FA"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93" w:type="dxa"/>
          </w:tcPr>
          <w:p w14:paraId="2D21893D"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03" w:type="dxa"/>
          </w:tcPr>
          <w:p w14:paraId="7A9AC5B1"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26" w:type="dxa"/>
          </w:tcPr>
          <w:p w14:paraId="1E9F2405"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68" w:type="dxa"/>
          </w:tcPr>
          <w:p w14:paraId="5A358C16"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149" w:type="dxa"/>
          </w:tcPr>
          <w:p w14:paraId="534C11A4"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r>
      <w:tr w:rsidR="00E245E8" w14:paraId="55579692"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4D0850B" w14:textId="77777777" w:rsidR="00E245E8" w:rsidRPr="00436821" w:rsidRDefault="00E245E8">
            <w:pPr>
              <w:jc w:val="both"/>
              <w:rPr>
                <w:b w:val="0"/>
                <w:sz w:val="18"/>
                <w:szCs w:val="18"/>
              </w:rPr>
            </w:pPr>
            <w:r w:rsidRPr="00436821">
              <w:rPr>
                <w:b w:val="0"/>
                <w:sz w:val="18"/>
                <w:szCs w:val="18"/>
              </w:rPr>
              <w:t>Base de données</w:t>
            </w:r>
          </w:p>
        </w:tc>
        <w:tc>
          <w:tcPr>
            <w:tcW w:w="1431" w:type="dxa"/>
          </w:tcPr>
          <w:p w14:paraId="0E8CC78C"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49D00373"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4C213874"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317FA6A3"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092895A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75020AB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6A6239FD"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E245E8" w14:paraId="101F0703"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C383BF4" w14:textId="77777777" w:rsidR="00E245E8" w:rsidRPr="00436821" w:rsidRDefault="00E245E8">
            <w:pPr>
              <w:jc w:val="both"/>
              <w:rPr>
                <w:b w:val="0"/>
                <w:sz w:val="18"/>
                <w:szCs w:val="18"/>
              </w:rPr>
            </w:pPr>
            <w:r w:rsidRPr="00436821">
              <w:rPr>
                <w:b w:val="0"/>
                <w:sz w:val="18"/>
                <w:szCs w:val="18"/>
              </w:rPr>
              <w:lastRenderedPageBreak/>
              <w:t>Communication</w:t>
            </w:r>
          </w:p>
        </w:tc>
        <w:tc>
          <w:tcPr>
            <w:tcW w:w="1431" w:type="dxa"/>
          </w:tcPr>
          <w:p w14:paraId="3460BC1C"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321" w:type="dxa"/>
          </w:tcPr>
          <w:p w14:paraId="7E1D480C"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93" w:type="dxa"/>
          </w:tcPr>
          <w:p w14:paraId="4461F84F"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03" w:type="dxa"/>
          </w:tcPr>
          <w:p w14:paraId="7D7FC397"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026" w:type="dxa"/>
          </w:tcPr>
          <w:p w14:paraId="297F7058" w14:textId="77777777" w:rsidR="00E245E8" w:rsidRPr="00436821" w:rsidRDefault="00E245E8" w:rsidP="00DC324D">
            <w:pPr>
              <w:jc w:val="center"/>
              <w:cnfStyle w:val="000000010000" w:firstRow="0" w:lastRow="0" w:firstColumn="0" w:lastColumn="0" w:oddVBand="0" w:evenVBand="0" w:oddHBand="0" w:evenHBand="1" w:firstRowFirstColumn="0" w:firstRowLastColumn="0" w:lastRowFirstColumn="0" w:lastRowLastColumn="0"/>
              <w:rPr>
                <w:sz w:val="18"/>
                <w:szCs w:val="18"/>
              </w:rPr>
            </w:pPr>
          </w:p>
        </w:tc>
        <w:tc>
          <w:tcPr>
            <w:tcW w:w="1268" w:type="dxa"/>
          </w:tcPr>
          <w:p w14:paraId="19059672"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c>
          <w:tcPr>
            <w:tcW w:w="1149" w:type="dxa"/>
          </w:tcPr>
          <w:p w14:paraId="066948EB" w14:textId="77777777" w:rsidR="00E245E8" w:rsidRPr="00436821" w:rsidRDefault="00E245E8">
            <w:pPr>
              <w:jc w:val="both"/>
              <w:cnfStyle w:val="000000010000" w:firstRow="0" w:lastRow="0" w:firstColumn="0" w:lastColumn="0" w:oddVBand="0" w:evenVBand="0" w:oddHBand="0" w:evenHBand="1" w:firstRowFirstColumn="0" w:firstRowLastColumn="0" w:lastRowFirstColumn="0" w:lastRowLastColumn="0"/>
              <w:rPr>
                <w:sz w:val="18"/>
                <w:szCs w:val="18"/>
              </w:rPr>
            </w:pPr>
          </w:p>
        </w:tc>
      </w:tr>
      <w:tr w:rsidR="00E245E8" w14:paraId="21E62D8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15CB4F1" w14:textId="77777777" w:rsidR="00E245E8" w:rsidRPr="00436821" w:rsidRDefault="00E245E8">
            <w:pPr>
              <w:jc w:val="both"/>
              <w:rPr>
                <w:b w:val="0"/>
                <w:sz w:val="18"/>
                <w:szCs w:val="18"/>
              </w:rPr>
            </w:pPr>
            <w:r w:rsidRPr="00436821">
              <w:rPr>
                <w:b w:val="0"/>
                <w:sz w:val="18"/>
                <w:szCs w:val="18"/>
              </w:rPr>
              <w:t>Autre</w:t>
            </w:r>
          </w:p>
        </w:tc>
        <w:tc>
          <w:tcPr>
            <w:tcW w:w="1431" w:type="dxa"/>
          </w:tcPr>
          <w:p w14:paraId="2C96338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321" w:type="dxa"/>
          </w:tcPr>
          <w:p w14:paraId="1943A1C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93" w:type="dxa"/>
          </w:tcPr>
          <w:p w14:paraId="52A3148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03" w:type="dxa"/>
          </w:tcPr>
          <w:p w14:paraId="555878AE"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026" w:type="dxa"/>
          </w:tcPr>
          <w:p w14:paraId="3E1A9708" w14:textId="77777777" w:rsidR="00E245E8" w:rsidRPr="00436821" w:rsidRDefault="00E245E8" w:rsidP="00DC324D">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1268" w:type="dxa"/>
          </w:tcPr>
          <w:p w14:paraId="1D20F65C"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149" w:type="dxa"/>
          </w:tcPr>
          <w:p w14:paraId="1497E2D8" w14:textId="77777777" w:rsidR="00E245E8" w:rsidRPr="00436821" w:rsidRDefault="00E245E8">
            <w:pPr>
              <w:jc w:val="both"/>
              <w:cnfStyle w:val="000000100000" w:firstRow="0" w:lastRow="0" w:firstColumn="0" w:lastColumn="0" w:oddVBand="0" w:evenVBand="0" w:oddHBand="1" w:evenHBand="0" w:firstRowFirstColumn="0" w:firstRowLastColumn="0" w:lastRowFirstColumn="0" w:lastRowLastColumn="0"/>
              <w:rPr>
                <w:sz w:val="18"/>
                <w:szCs w:val="18"/>
              </w:rPr>
            </w:pPr>
          </w:p>
        </w:tc>
      </w:tr>
    </w:tbl>
    <w:p w14:paraId="05F8F563" w14:textId="77777777" w:rsidR="00DC324D" w:rsidRDefault="00DC324D" w:rsidP="00DC324D">
      <w:pPr>
        <w:pStyle w:val="Standard"/>
        <w:rPr>
          <w:b/>
          <w:u w:val="single"/>
        </w:rPr>
      </w:pPr>
    </w:p>
    <w:p w14:paraId="0C1888AE" w14:textId="7578C956" w:rsidR="00DC324D" w:rsidRDefault="00DC324D" w:rsidP="00DC324D">
      <w:pPr>
        <w:pStyle w:val="Standard"/>
      </w:pPr>
      <w:r>
        <w:rPr>
          <w:b/>
          <w:u w:val="single"/>
        </w:rPr>
        <w:t>Notes</w:t>
      </w:r>
      <w:r>
        <w:t> :</w:t>
      </w:r>
    </w:p>
    <w:p w14:paraId="244024E0" w14:textId="171B514B" w:rsidR="00DC324D" w:rsidRDefault="00DC324D" w:rsidP="00DC324D">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166D11DF" w14:textId="2EAD7A5F" w:rsidR="00E245E8" w:rsidRDefault="00E245E8">
      <w:pPr>
        <w:jc w:val="both"/>
      </w:pPr>
    </w:p>
    <w:p w14:paraId="503C6D4C" w14:textId="77777777" w:rsidR="00764019" w:rsidRDefault="00764019">
      <w:pPr>
        <w:jc w:val="both"/>
      </w:pPr>
    </w:p>
    <w:p w14:paraId="27B9BB96" w14:textId="77777777" w:rsidR="00E245E8" w:rsidRDefault="00E245E8" w:rsidP="006D4A89">
      <w:pPr>
        <w:pStyle w:val="Titre5"/>
      </w:pPr>
      <w:proofErr w:type="spellStart"/>
      <w:r>
        <w:t>Pods</w:t>
      </w:r>
      <w:proofErr w:type="spellEnd"/>
    </w:p>
    <w:p w14:paraId="52CB3ABF" w14:textId="210CDC32" w:rsidR="004A6540" w:rsidRPr="004A6540" w:rsidRDefault="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w:t>
      </w:r>
      <w:r w:rsidR="00F70688">
        <w:rPr>
          <w:rFonts w:cstheme="minorHAnsi"/>
          <w:i/>
          <w:color w:val="8F8F8F" w:themeColor="background2" w:themeShade="BF"/>
        </w:rPr>
        <w:t>s</w:t>
      </w:r>
      <w:r w:rsidRPr="004A6540">
        <w:rPr>
          <w:rFonts w:cstheme="minorHAnsi"/>
          <w:i/>
          <w:color w:val="8F8F8F" w:themeColor="background2" w:themeShade="BF"/>
        </w:rPr>
        <w:t xml:space="preserve">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873510" w:rsidRPr="00B44747" w14:paraId="104248BF"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089AB8F4" w14:textId="77777777" w:rsidR="00873510" w:rsidRPr="00B44747" w:rsidRDefault="00873510" w:rsidP="00873510">
            <w:pPr>
              <w:rPr>
                <w:color w:val="FFFFFF" w:themeColor="background1"/>
                <w:sz w:val="18"/>
              </w:rPr>
            </w:pPr>
            <w:r w:rsidRPr="00B44747">
              <w:rPr>
                <w:color w:val="FFFFFF" w:themeColor="background1"/>
                <w:sz w:val="18"/>
              </w:rPr>
              <w:t>POD</w:t>
            </w:r>
          </w:p>
        </w:tc>
        <w:tc>
          <w:tcPr>
            <w:tcW w:w="3387" w:type="dxa"/>
          </w:tcPr>
          <w:p w14:paraId="32B62004" w14:textId="77777777" w:rsidR="00873510" w:rsidRPr="00B44747" w:rsidRDefault="00873510" w:rsidP="0087351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0FF6F5D9" w14:textId="77777777" w:rsidR="00873510" w:rsidRPr="00B44747" w:rsidRDefault="00873510" w:rsidP="0087351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873510" w:rsidRPr="004A6540" w14:paraId="1A412F36"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59ED82BB" w14:textId="77777777" w:rsidR="00873510" w:rsidRPr="004A6540" w:rsidRDefault="00873510">
            <w:pPr>
              <w:jc w:val="both"/>
              <w:rPr>
                <w:sz w:val="18"/>
              </w:rPr>
            </w:pPr>
          </w:p>
        </w:tc>
        <w:tc>
          <w:tcPr>
            <w:tcW w:w="3387" w:type="dxa"/>
          </w:tcPr>
          <w:p w14:paraId="07BD1462" w14:textId="77777777" w:rsidR="00873510" w:rsidRPr="004A6540" w:rsidRDefault="0087351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7BC39BE9" w14:textId="77777777" w:rsidR="00873510" w:rsidRPr="004A6540" w:rsidRDefault="0087351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5F10D3CA"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0058A129" w14:textId="77777777" w:rsidR="004A6540" w:rsidRPr="004A6540" w:rsidRDefault="004A6540">
            <w:pPr>
              <w:jc w:val="both"/>
              <w:rPr>
                <w:sz w:val="18"/>
              </w:rPr>
            </w:pPr>
          </w:p>
        </w:tc>
        <w:tc>
          <w:tcPr>
            <w:tcW w:w="3387" w:type="dxa"/>
          </w:tcPr>
          <w:p w14:paraId="632B5C43" w14:textId="77777777" w:rsidR="004A6540" w:rsidRPr="004A6540" w:rsidRDefault="004A654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117F634A" w14:textId="77777777" w:rsidR="004A6540" w:rsidRPr="004A6540" w:rsidRDefault="004A654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125618D3"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7048DF32" w14:textId="77777777" w:rsidR="004A6540" w:rsidRPr="004A6540" w:rsidRDefault="004A6540">
            <w:pPr>
              <w:jc w:val="both"/>
              <w:rPr>
                <w:sz w:val="18"/>
              </w:rPr>
            </w:pPr>
          </w:p>
        </w:tc>
        <w:tc>
          <w:tcPr>
            <w:tcW w:w="3387" w:type="dxa"/>
          </w:tcPr>
          <w:p w14:paraId="36A76BF0" w14:textId="77777777" w:rsidR="004A6540" w:rsidRPr="004A6540" w:rsidRDefault="004A654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4FE4A9E2" w14:textId="77777777" w:rsidR="004A6540" w:rsidRPr="004A6540" w:rsidRDefault="004A6540">
            <w:pPr>
              <w:jc w:val="both"/>
              <w:cnfStyle w:val="000000100000" w:firstRow="0" w:lastRow="0" w:firstColumn="0" w:lastColumn="0" w:oddVBand="0" w:evenVBand="0" w:oddHBand="1" w:evenHBand="0" w:firstRowFirstColumn="0" w:firstRowLastColumn="0" w:lastRowFirstColumn="0" w:lastRowLastColumn="0"/>
              <w:rPr>
                <w:sz w:val="18"/>
              </w:rPr>
            </w:pPr>
          </w:p>
        </w:tc>
      </w:tr>
    </w:tbl>
    <w:p w14:paraId="559B50A6" w14:textId="77777777" w:rsidR="00873510" w:rsidRDefault="00873510">
      <w:pPr>
        <w:jc w:val="both"/>
      </w:pPr>
    </w:p>
    <w:p w14:paraId="0451BF46" w14:textId="3F592614" w:rsidR="004A6540" w:rsidRDefault="004A6540">
      <w:pPr>
        <w:spacing w:after="160" w:line="259" w:lineRule="auto"/>
      </w:pPr>
    </w:p>
    <w:p w14:paraId="5A16AC80" w14:textId="77777777" w:rsidR="00764019" w:rsidRDefault="00764019">
      <w:pPr>
        <w:spacing w:after="160" w:line="259" w:lineRule="auto"/>
        <w:sectPr w:rsidR="00764019" w:rsidSect="00645A39">
          <w:pgSz w:w="11906" w:h="16838" w:code="9"/>
          <w:pgMar w:top="1134" w:right="851" w:bottom="567" w:left="851" w:header="567" w:footer="567" w:gutter="0"/>
          <w:cols w:space="708"/>
          <w:titlePg/>
          <w:docGrid w:linePitch="360"/>
        </w:sectPr>
      </w:pPr>
    </w:p>
    <w:p w14:paraId="5A9F998D" w14:textId="3A6852AE" w:rsidR="006744D7" w:rsidRDefault="006744D7" w:rsidP="005E7D2F">
      <w:pPr>
        <w:pStyle w:val="Titre3"/>
      </w:pPr>
      <w:bookmarkStart w:id="80" w:name="_Toc135732479"/>
      <w:r>
        <w:lastRenderedPageBreak/>
        <w:t>Environnements de pré-production</w:t>
      </w:r>
      <w:bookmarkEnd w:id="80"/>
    </w:p>
    <w:p w14:paraId="452C1C6B" w14:textId="77777777" w:rsidR="004A6540" w:rsidRDefault="004A6540" w:rsidP="005E7D2F">
      <w:pPr>
        <w:pStyle w:val="Titre4"/>
      </w:pPr>
      <w:bookmarkStart w:id="81" w:name="_Toc135732480"/>
      <w:r>
        <w:t>Infrastructures physiques</w:t>
      </w:r>
      <w:bookmarkEnd w:id="81"/>
    </w:p>
    <w:p w14:paraId="484B212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2CFDFF4B"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05434DFB"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21338E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3679C709"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78D5800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319E9D7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2D0C766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22693B9"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1051FBD3"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737A6FB" w14:textId="77777777" w:rsidR="004A6540" w:rsidRPr="00E23D8E" w:rsidRDefault="004A6540" w:rsidP="001E33D0">
            <w:pPr>
              <w:jc w:val="both"/>
              <w:rPr>
                <w:sz w:val="18"/>
              </w:rPr>
            </w:pPr>
            <w:r w:rsidRPr="00E23D8E">
              <w:rPr>
                <w:sz w:val="18"/>
              </w:rPr>
              <w:t>Présentation</w:t>
            </w:r>
          </w:p>
        </w:tc>
        <w:tc>
          <w:tcPr>
            <w:tcW w:w="1269" w:type="dxa"/>
          </w:tcPr>
          <w:p w14:paraId="1D0DB0A5"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313E6C0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2C32A5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43B8D9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0BB2BE3C"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338AD0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343A5B0D"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43675D1" w14:textId="77777777" w:rsidR="004A6540" w:rsidRPr="00E23D8E" w:rsidRDefault="004A6540" w:rsidP="001E33D0">
            <w:pPr>
              <w:jc w:val="both"/>
              <w:rPr>
                <w:sz w:val="18"/>
              </w:rPr>
            </w:pPr>
            <w:r w:rsidRPr="00E23D8E">
              <w:rPr>
                <w:sz w:val="18"/>
              </w:rPr>
              <w:t>Application</w:t>
            </w:r>
          </w:p>
        </w:tc>
        <w:tc>
          <w:tcPr>
            <w:tcW w:w="1269" w:type="dxa"/>
          </w:tcPr>
          <w:p w14:paraId="2852943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030BD74C"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784F3AA0"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288F8E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2BC25CC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A6D755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0873A83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3DC3C529" w14:textId="77777777" w:rsidR="004A6540" w:rsidRPr="00E23D8E" w:rsidRDefault="004A6540" w:rsidP="001E33D0">
            <w:pPr>
              <w:jc w:val="both"/>
              <w:rPr>
                <w:sz w:val="18"/>
              </w:rPr>
            </w:pPr>
            <w:r w:rsidRPr="00E23D8E">
              <w:rPr>
                <w:sz w:val="18"/>
              </w:rPr>
              <w:t>Base de données</w:t>
            </w:r>
          </w:p>
        </w:tc>
        <w:tc>
          <w:tcPr>
            <w:tcW w:w="1269" w:type="dxa"/>
          </w:tcPr>
          <w:p w14:paraId="1A6F7BA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1E793A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C1758C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6B5F3E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D5BD44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6EC0B2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2A0D7D28"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5808F46F" w14:textId="77777777" w:rsidR="004A6540" w:rsidRPr="00E23D8E" w:rsidRDefault="004A6540" w:rsidP="001E33D0">
            <w:pPr>
              <w:jc w:val="both"/>
              <w:rPr>
                <w:sz w:val="18"/>
              </w:rPr>
            </w:pPr>
            <w:r w:rsidRPr="00E23D8E">
              <w:rPr>
                <w:sz w:val="18"/>
              </w:rPr>
              <w:t>Communication</w:t>
            </w:r>
          </w:p>
        </w:tc>
        <w:tc>
          <w:tcPr>
            <w:tcW w:w="1269" w:type="dxa"/>
          </w:tcPr>
          <w:p w14:paraId="6A9637D7"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1FE91411"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4BB3854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10DAC7F"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449F4F9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2EBD2A5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74B06222"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2873A8D" w14:textId="77777777" w:rsidR="004A6540" w:rsidRPr="00E23D8E" w:rsidRDefault="004A6540" w:rsidP="001E33D0">
            <w:pPr>
              <w:jc w:val="both"/>
              <w:rPr>
                <w:sz w:val="18"/>
              </w:rPr>
            </w:pPr>
            <w:r w:rsidRPr="00E23D8E">
              <w:rPr>
                <w:sz w:val="18"/>
              </w:rPr>
              <w:t>Autre</w:t>
            </w:r>
          </w:p>
        </w:tc>
        <w:tc>
          <w:tcPr>
            <w:tcW w:w="1269" w:type="dxa"/>
          </w:tcPr>
          <w:p w14:paraId="78DE16F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B235F6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1710382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6447177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65D291F"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EFF56C4"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2DB1B6C0" w14:textId="77777777" w:rsidR="004A6540" w:rsidRDefault="004A6540" w:rsidP="004A6540">
      <w:pPr>
        <w:pStyle w:val="Standard"/>
      </w:pPr>
      <w:r>
        <w:rPr>
          <w:b/>
          <w:u w:val="single"/>
        </w:rPr>
        <w:t>Notes</w:t>
      </w:r>
      <w:r>
        <w:t> :</w:t>
      </w:r>
    </w:p>
    <w:p w14:paraId="15BCBC18"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04889E1E"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8269D9F" w14:textId="77777777" w:rsidR="004A6540" w:rsidRDefault="004A6540" w:rsidP="004A6540">
      <w:pPr>
        <w:jc w:val="both"/>
      </w:pPr>
    </w:p>
    <w:p w14:paraId="4C79A37E" w14:textId="77777777" w:rsidR="004A6540" w:rsidRDefault="004A6540" w:rsidP="006D4A89">
      <w:pPr>
        <w:pStyle w:val="Titre5"/>
      </w:pPr>
      <w:r>
        <w:t>ESX</w:t>
      </w:r>
    </w:p>
    <w:p w14:paraId="71820498"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23F723AC"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14BCA00A"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5B20390D"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7E399112"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017F483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0B023662" w14:textId="22BD1D19"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6EECFD41" w14:textId="68F7EE1A"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086802EE"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23544D6B" w14:textId="77777777" w:rsidR="004A6540" w:rsidRPr="00E23D8E" w:rsidRDefault="004A6540" w:rsidP="001E33D0">
            <w:pPr>
              <w:jc w:val="both"/>
              <w:rPr>
                <w:sz w:val="18"/>
                <w:szCs w:val="18"/>
              </w:rPr>
            </w:pPr>
          </w:p>
        </w:tc>
        <w:tc>
          <w:tcPr>
            <w:tcW w:w="1842" w:type="dxa"/>
          </w:tcPr>
          <w:p w14:paraId="742AB4A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25620A2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3D2CEBD0"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7F5F5C6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58182F10"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19452A86" w14:textId="77777777" w:rsidR="004A6540" w:rsidRPr="00E23D8E" w:rsidRDefault="004A6540" w:rsidP="001E33D0">
            <w:pPr>
              <w:jc w:val="both"/>
              <w:rPr>
                <w:color w:val="auto"/>
                <w:sz w:val="18"/>
                <w:szCs w:val="18"/>
              </w:rPr>
            </w:pPr>
          </w:p>
        </w:tc>
        <w:tc>
          <w:tcPr>
            <w:tcW w:w="1842" w:type="dxa"/>
          </w:tcPr>
          <w:p w14:paraId="0D7D03C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10071D3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7BF7E592"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702F0D2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32D264EF" w14:textId="77777777" w:rsidR="004A6540" w:rsidRDefault="004A6540" w:rsidP="004A6540">
      <w:pPr>
        <w:pStyle w:val="Standard"/>
      </w:pPr>
      <w:r>
        <w:rPr>
          <w:b/>
          <w:u w:val="single"/>
        </w:rPr>
        <w:t>Notes</w:t>
      </w:r>
      <w:r>
        <w:t> :</w:t>
      </w:r>
    </w:p>
    <w:p w14:paraId="4C7702C9" w14:textId="3588C15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0CB2AA52" w14:textId="77777777" w:rsidR="004A6540" w:rsidRDefault="004A6540" w:rsidP="004A6540">
      <w:pPr>
        <w:pStyle w:val="Standard"/>
        <w:tabs>
          <w:tab w:val="right" w:pos="851"/>
          <w:tab w:val="left" w:pos="993"/>
        </w:tabs>
      </w:pPr>
      <w:r>
        <w:lastRenderedPageBreak/>
        <w:tab/>
      </w:r>
      <w:r w:rsidRPr="00E23D8E">
        <w:rPr>
          <w:b/>
          <w:color w:val="auto"/>
          <w:vertAlign w:val="superscript"/>
        </w:rPr>
        <w:t>[2]</w:t>
      </w:r>
      <w:r>
        <w:tab/>
        <w:t>Indiquer le nombre de NIC et le débit.</w:t>
      </w:r>
    </w:p>
    <w:p w14:paraId="3D3CC256" w14:textId="77777777" w:rsidR="004A6540" w:rsidRDefault="004A6540" w:rsidP="004A6540">
      <w:pPr>
        <w:jc w:val="both"/>
      </w:pPr>
    </w:p>
    <w:p w14:paraId="5EF84012" w14:textId="77777777" w:rsidR="004A6540" w:rsidRDefault="004A6540"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74BEE2C7"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5A0EF03E"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4F54372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0A234F6C"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7AA8DFF"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3516261C"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2DC0DC09"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5AC61345"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7BDE1B46" w14:textId="0B91CDC2"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12C94B23" w14:textId="5801D8BC"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49F61EF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6CD5EC20" w14:textId="77777777" w:rsidR="004A6540" w:rsidRPr="00E23D8E" w:rsidRDefault="004A6540" w:rsidP="001E33D0">
            <w:pPr>
              <w:jc w:val="both"/>
              <w:rPr>
                <w:color w:val="auto"/>
                <w:sz w:val="18"/>
              </w:rPr>
            </w:pPr>
            <w:r w:rsidRPr="00E23D8E">
              <w:rPr>
                <w:color w:val="auto"/>
                <w:sz w:val="18"/>
              </w:rPr>
              <w:t>Master</w:t>
            </w:r>
          </w:p>
        </w:tc>
        <w:tc>
          <w:tcPr>
            <w:tcW w:w="1269" w:type="dxa"/>
          </w:tcPr>
          <w:p w14:paraId="65D0709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087C89D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2CC15C1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10F6CDC7"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67410297"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40D36A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1EC29E04"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020F17CB"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1810785A"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4AE5D19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6DA7585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7F5C9F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3B50FA98"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2CAA5D1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2B34C4B0" w14:textId="77777777" w:rsidR="004A6540" w:rsidRDefault="004A6540" w:rsidP="004A6540">
      <w:pPr>
        <w:pStyle w:val="Standard"/>
      </w:pPr>
      <w:r>
        <w:rPr>
          <w:b/>
          <w:u w:val="single"/>
        </w:rPr>
        <w:t>Notes</w:t>
      </w:r>
      <w:r>
        <w:t> :</w:t>
      </w:r>
    </w:p>
    <w:p w14:paraId="226A677C" w14:textId="6909E0C2"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6710C7D3"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9CEEA4F" w14:textId="7ED78BE6" w:rsidR="004A6540" w:rsidRDefault="004A6540" w:rsidP="004A6540">
      <w:pPr>
        <w:jc w:val="both"/>
      </w:pPr>
    </w:p>
    <w:p w14:paraId="2E1EED3E" w14:textId="77777777" w:rsidR="001E33D0" w:rsidRDefault="001E33D0" w:rsidP="004A6540">
      <w:pPr>
        <w:jc w:val="both"/>
      </w:pPr>
    </w:p>
    <w:p w14:paraId="61FF8774" w14:textId="77777777" w:rsidR="004A6540" w:rsidRDefault="004A6540" w:rsidP="006D4A89">
      <w:pPr>
        <w:pStyle w:val="Titre5"/>
      </w:pPr>
      <w:r>
        <w:t>Infrastructures convergées</w:t>
      </w:r>
    </w:p>
    <w:p w14:paraId="22FC542B"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4535C618" w14:textId="77777777" w:rsidR="004A6540" w:rsidRDefault="004A6540" w:rsidP="004A6540">
      <w:pPr>
        <w:jc w:val="both"/>
      </w:pPr>
    </w:p>
    <w:p w14:paraId="3AFD63B5" w14:textId="77777777" w:rsidR="004A6540" w:rsidRDefault="004A6540" w:rsidP="004A6540">
      <w:pPr>
        <w:jc w:val="both"/>
      </w:pPr>
    </w:p>
    <w:p w14:paraId="25E6DA31" w14:textId="77777777" w:rsidR="004A6540" w:rsidRDefault="004A6540" w:rsidP="006D4A89">
      <w:pPr>
        <w:pStyle w:val="Titre5"/>
      </w:pPr>
      <w:r>
        <w:t xml:space="preserve">Infrastructures </w:t>
      </w:r>
      <w:proofErr w:type="spellStart"/>
      <w:r>
        <w:t>hyperconvergées</w:t>
      </w:r>
      <w:proofErr w:type="spellEnd"/>
    </w:p>
    <w:p w14:paraId="244D4F90"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44F1FEE9" w14:textId="77777777" w:rsidR="004A6540" w:rsidRDefault="004A6540" w:rsidP="004A6540">
      <w:pPr>
        <w:jc w:val="both"/>
      </w:pPr>
    </w:p>
    <w:p w14:paraId="12CD01F2" w14:textId="77777777" w:rsidR="004A6540" w:rsidRDefault="004A6540" w:rsidP="004A6540">
      <w:pPr>
        <w:jc w:val="both"/>
      </w:pPr>
    </w:p>
    <w:p w14:paraId="5DD05776" w14:textId="77777777" w:rsidR="004A6540" w:rsidRDefault="004A6540" w:rsidP="006D4A89">
      <w:pPr>
        <w:pStyle w:val="Titre5"/>
      </w:pPr>
      <w:proofErr w:type="spellStart"/>
      <w:r>
        <w:t>Appliances</w:t>
      </w:r>
      <w:proofErr w:type="spellEnd"/>
    </w:p>
    <w:p w14:paraId="1CB82CB3"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609798E8" w14:textId="77777777" w:rsidR="004A6540" w:rsidRDefault="004A6540" w:rsidP="004A6540">
      <w:pPr>
        <w:jc w:val="both"/>
      </w:pPr>
    </w:p>
    <w:p w14:paraId="32D1D9DE" w14:textId="77777777" w:rsidR="004A6540" w:rsidRDefault="004A6540" w:rsidP="004A6540">
      <w:pPr>
        <w:jc w:val="both"/>
      </w:pPr>
    </w:p>
    <w:p w14:paraId="379FEE78" w14:textId="77777777" w:rsidR="004A6540" w:rsidRDefault="004A6540" w:rsidP="006D4A89">
      <w:pPr>
        <w:pStyle w:val="Titre5"/>
      </w:pPr>
      <w:r>
        <w:t>Stockage</w:t>
      </w:r>
    </w:p>
    <w:p w14:paraId="0D8C3CC0"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58034C58"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0EE90507"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1194A776"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33CF9C94"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1C72A900"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75CA151A"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649877C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83939A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5665CCBA"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A6BEE96"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39ACC35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5AF1CFE"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3EB6B2C8" w14:textId="77777777" w:rsidR="004A6540" w:rsidRPr="00CF3167" w:rsidRDefault="004A6540" w:rsidP="001E33D0">
            <w:pPr>
              <w:rPr>
                <w:sz w:val="18"/>
              </w:rPr>
            </w:pPr>
          </w:p>
        </w:tc>
        <w:tc>
          <w:tcPr>
            <w:tcW w:w="2022" w:type="dxa"/>
            <w:tcBorders>
              <w:top w:val="nil"/>
            </w:tcBorders>
          </w:tcPr>
          <w:p w14:paraId="01F57468"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407F73C7"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74896366"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792124423"/>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55B7232F"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296839958"/>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6DCDA7E6"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3883C71D"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29F7E842" w14:textId="77777777" w:rsidR="004A6540" w:rsidRPr="00CF3167" w:rsidRDefault="004A6540" w:rsidP="001E33D0">
            <w:pPr>
              <w:rPr>
                <w:sz w:val="18"/>
              </w:rPr>
            </w:pPr>
          </w:p>
        </w:tc>
        <w:tc>
          <w:tcPr>
            <w:tcW w:w="2022" w:type="dxa"/>
          </w:tcPr>
          <w:p w14:paraId="2695F75B"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623F2D8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CC39613"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6661298C"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327A628D" w14:textId="77777777" w:rsidR="004A6540" w:rsidRDefault="004A6540" w:rsidP="004A6540"/>
    <w:p w14:paraId="1C238BD9"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3DEC85E3"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1AB8C865"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498DDAA5"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35D91BF9"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6512F65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3828F5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62C143C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2B53422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41E9A5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15145F0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50B19B8"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6209BCA3" w14:textId="77777777" w:rsidR="004A6540" w:rsidRPr="00CF3167" w:rsidRDefault="004A6540" w:rsidP="001E33D0">
            <w:pPr>
              <w:rPr>
                <w:sz w:val="18"/>
              </w:rPr>
            </w:pPr>
          </w:p>
        </w:tc>
        <w:tc>
          <w:tcPr>
            <w:tcW w:w="2022" w:type="dxa"/>
            <w:tcBorders>
              <w:top w:val="nil"/>
            </w:tcBorders>
          </w:tcPr>
          <w:p w14:paraId="2A96AB1C"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712F083E"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345C1FC5"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076623109"/>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4D3B9C1C"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462432018"/>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02E0CC52"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0C94C142"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15E6569B" w14:textId="77777777" w:rsidR="004A6540" w:rsidRPr="00CF3167" w:rsidRDefault="004A6540" w:rsidP="001E33D0">
            <w:pPr>
              <w:rPr>
                <w:sz w:val="18"/>
              </w:rPr>
            </w:pPr>
          </w:p>
        </w:tc>
        <w:tc>
          <w:tcPr>
            <w:tcW w:w="2022" w:type="dxa"/>
          </w:tcPr>
          <w:p w14:paraId="4095299A"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3569D778"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387BE292"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03AFDBED"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41C6B042" w14:textId="77777777" w:rsidR="004A6540" w:rsidRDefault="004A6540" w:rsidP="004A6540"/>
    <w:p w14:paraId="7E649F0D" w14:textId="77777777" w:rsidR="004A6540" w:rsidRDefault="004A6540" w:rsidP="004A6540"/>
    <w:p w14:paraId="7536B612" w14:textId="77777777" w:rsidR="004A6540" w:rsidRPr="00480EDA" w:rsidRDefault="004A6540" w:rsidP="005E7D2F">
      <w:pPr>
        <w:pStyle w:val="Titre6"/>
      </w:pPr>
      <w:r>
        <w:lastRenderedPageBreak/>
        <w:t>Nouvelles infrastructures</w:t>
      </w:r>
    </w:p>
    <w:p w14:paraId="4EF3D696"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7B7C10AE" w14:textId="77777777" w:rsidR="004A6540" w:rsidRDefault="004A6540" w:rsidP="004A6540">
      <w:pPr>
        <w:jc w:val="both"/>
      </w:pPr>
    </w:p>
    <w:p w14:paraId="6198DB65" w14:textId="77777777" w:rsidR="004A6540" w:rsidRDefault="004A6540" w:rsidP="004A6540">
      <w:pPr>
        <w:jc w:val="both"/>
      </w:pPr>
    </w:p>
    <w:p w14:paraId="40259905" w14:textId="77777777" w:rsidR="004A6540" w:rsidRDefault="004A6540" w:rsidP="006D4A89">
      <w:pPr>
        <w:pStyle w:val="Titre5"/>
      </w:pPr>
      <w:r>
        <w:t>Infrastructures réseau</w:t>
      </w:r>
    </w:p>
    <w:p w14:paraId="7D6C1ACC"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374CF6FA" w14:textId="77777777" w:rsidR="004A6540" w:rsidRDefault="004A6540" w:rsidP="004A6540">
      <w:pPr>
        <w:jc w:val="both"/>
      </w:pPr>
    </w:p>
    <w:p w14:paraId="1EAB99D5" w14:textId="77777777" w:rsidR="004A6540" w:rsidRDefault="004A6540" w:rsidP="004A6540">
      <w:pPr>
        <w:jc w:val="both"/>
      </w:pPr>
    </w:p>
    <w:p w14:paraId="38393F05" w14:textId="77777777" w:rsidR="004A6540" w:rsidRDefault="004A6540" w:rsidP="005E7D2F">
      <w:pPr>
        <w:pStyle w:val="Titre4"/>
      </w:pPr>
      <w:bookmarkStart w:id="82" w:name="_Toc135732481"/>
      <w:r>
        <w:t>Infrastructures virtuelles</w:t>
      </w:r>
      <w:bookmarkEnd w:id="82"/>
    </w:p>
    <w:p w14:paraId="073376F7" w14:textId="77777777" w:rsidR="004A6540" w:rsidRDefault="004A6540" w:rsidP="006D4A89">
      <w:pPr>
        <w:pStyle w:val="Titre5"/>
      </w:pPr>
      <w:r>
        <w:t>Serveurs virtuels</w:t>
      </w:r>
    </w:p>
    <w:p w14:paraId="5C679488" w14:textId="77777777" w:rsidR="004A6540" w:rsidRDefault="004A6540" w:rsidP="004A6540">
      <w:pPr>
        <w:jc w:val="both"/>
      </w:pPr>
    </w:p>
    <w:tbl>
      <w:tblPr>
        <w:tblStyle w:val="DATStandardLigne"/>
        <w:tblW w:w="0" w:type="auto"/>
        <w:tblLook w:val="00A0" w:firstRow="1" w:lastRow="0" w:firstColumn="1" w:lastColumn="0" w:noHBand="0" w:noVBand="0"/>
      </w:tblPr>
      <w:tblGrid>
        <w:gridCol w:w="1862"/>
        <w:gridCol w:w="1274"/>
        <w:gridCol w:w="1478"/>
        <w:gridCol w:w="975"/>
        <w:gridCol w:w="1099"/>
        <w:gridCol w:w="2065"/>
        <w:gridCol w:w="1405"/>
      </w:tblGrid>
      <w:tr w:rsidR="004A6540" w:rsidRPr="00B44747" w14:paraId="603D3E93"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0CBA0518"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57621B7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69C4BBC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3B65DFA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4E41A8E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47F9E90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96DB17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14:paraId="643D5509"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28967747" w14:textId="77777777" w:rsidR="004A6540" w:rsidRPr="00DC324D" w:rsidRDefault="004A6540" w:rsidP="001E33D0">
            <w:pPr>
              <w:jc w:val="both"/>
            </w:pPr>
            <w:r w:rsidRPr="00DC324D">
              <w:t>Présentation</w:t>
            </w:r>
          </w:p>
        </w:tc>
        <w:tc>
          <w:tcPr>
            <w:tcW w:w="1269" w:type="dxa"/>
          </w:tcPr>
          <w:p w14:paraId="2F6AAB85"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2A42E728"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63AABB34"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27DC9348"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540AFF61"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rPr>
            </w:pPr>
          </w:p>
        </w:tc>
        <w:tc>
          <w:tcPr>
            <w:tcW w:w="1417" w:type="dxa"/>
          </w:tcPr>
          <w:p w14:paraId="44F41E5B"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rPr>
            </w:pPr>
          </w:p>
        </w:tc>
      </w:tr>
      <w:tr w:rsidR="004A6540" w14:paraId="6B8CCDD7"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FF41B27" w14:textId="77777777" w:rsidR="004A6540" w:rsidRPr="00DC324D" w:rsidRDefault="004A6540" w:rsidP="001E33D0">
            <w:pPr>
              <w:jc w:val="both"/>
            </w:pPr>
            <w:r w:rsidRPr="00DC324D">
              <w:t>Application</w:t>
            </w:r>
          </w:p>
        </w:tc>
        <w:tc>
          <w:tcPr>
            <w:tcW w:w="1269" w:type="dxa"/>
          </w:tcPr>
          <w:p w14:paraId="72C27BAF"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2A0FE495"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3EC0F348"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0B41F21E"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7BF21E05"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12769DB4"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r w:rsidR="004A6540" w14:paraId="517334A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3C1ADF0" w14:textId="77777777" w:rsidR="004A6540" w:rsidRPr="00DC324D" w:rsidRDefault="004A6540" w:rsidP="001E33D0">
            <w:pPr>
              <w:jc w:val="both"/>
            </w:pPr>
            <w:r w:rsidRPr="00DC324D">
              <w:t>Base de données</w:t>
            </w:r>
          </w:p>
        </w:tc>
        <w:tc>
          <w:tcPr>
            <w:tcW w:w="1269" w:type="dxa"/>
          </w:tcPr>
          <w:p w14:paraId="083A9B58"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4B663990"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BBB24CD"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457F9DFF"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4BDD0B17"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79FF47D2"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r>
      <w:tr w:rsidR="004A6540" w14:paraId="147E779F"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BB7E420" w14:textId="77777777" w:rsidR="004A6540" w:rsidRPr="00DC324D" w:rsidRDefault="004A6540" w:rsidP="001E33D0">
            <w:pPr>
              <w:jc w:val="both"/>
            </w:pPr>
            <w:r w:rsidRPr="00DC324D">
              <w:t>Communication</w:t>
            </w:r>
          </w:p>
        </w:tc>
        <w:tc>
          <w:tcPr>
            <w:tcW w:w="1269" w:type="dxa"/>
          </w:tcPr>
          <w:p w14:paraId="68B78A52"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64425ECD"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613BD7B4"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4FCF108C"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55BAA3E0"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742D9A1E"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r w:rsidR="004A6540" w14:paraId="56B9480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52BFD904" w14:textId="77777777" w:rsidR="004A6540" w:rsidRPr="00DC324D" w:rsidRDefault="004A6540" w:rsidP="001E33D0">
            <w:pPr>
              <w:jc w:val="both"/>
            </w:pPr>
            <w:r w:rsidRPr="00DC324D">
              <w:t>Citrix</w:t>
            </w:r>
          </w:p>
        </w:tc>
        <w:tc>
          <w:tcPr>
            <w:tcW w:w="1269" w:type="dxa"/>
          </w:tcPr>
          <w:p w14:paraId="24F54885"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1547" w:type="dxa"/>
          </w:tcPr>
          <w:p w14:paraId="70EBD687"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990" w:type="dxa"/>
          </w:tcPr>
          <w:p w14:paraId="2291EC6F" w14:textId="77777777" w:rsidR="004A6540" w:rsidRPr="00DC324D"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rPr>
            </w:pPr>
          </w:p>
        </w:tc>
        <w:tc>
          <w:tcPr>
            <w:tcW w:w="1129" w:type="dxa"/>
          </w:tcPr>
          <w:p w14:paraId="53282DAC" w14:textId="77777777" w:rsidR="004A6540" w:rsidRPr="00DC324D"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rPr>
            </w:pPr>
          </w:p>
        </w:tc>
        <w:tc>
          <w:tcPr>
            <w:tcW w:w="2104" w:type="dxa"/>
          </w:tcPr>
          <w:p w14:paraId="476D0709"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c>
          <w:tcPr>
            <w:tcW w:w="1417" w:type="dxa"/>
          </w:tcPr>
          <w:p w14:paraId="3CB3BF28" w14:textId="77777777" w:rsidR="004A6540" w:rsidRPr="00DC324D"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rPr>
            </w:pPr>
          </w:p>
        </w:tc>
      </w:tr>
      <w:tr w:rsidR="004A6540" w14:paraId="7D01B6D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D0D4754" w14:textId="77777777" w:rsidR="004A6540" w:rsidRPr="00DC324D" w:rsidRDefault="004A6540" w:rsidP="001E33D0">
            <w:pPr>
              <w:jc w:val="both"/>
            </w:pPr>
            <w:r w:rsidRPr="00DC324D">
              <w:t>Autre</w:t>
            </w:r>
          </w:p>
        </w:tc>
        <w:tc>
          <w:tcPr>
            <w:tcW w:w="1269" w:type="dxa"/>
          </w:tcPr>
          <w:p w14:paraId="217634FD"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1547" w:type="dxa"/>
          </w:tcPr>
          <w:p w14:paraId="4EDB8EB9"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990" w:type="dxa"/>
          </w:tcPr>
          <w:p w14:paraId="57FF2D9E" w14:textId="77777777" w:rsidR="004A6540" w:rsidRPr="00DC324D"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rPr>
            </w:pPr>
          </w:p>
        </w:tc>
        <w:tc>
          <w:tcPr>
            <w:tcW w:w="1129" w:type="dxa"/>
          </w:tcPr>
          <w:p w14:paraId="7385DB24" w14:textId="77777777" w:rsidR="004A6540" w:rsidRPr="00DC324D"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rPr>
            </w:pPr>
          </w:p>
        </w:tc>
        <w:tc>
          <w:tcPr>
            <w:tcW w:w="2104" w:type="dxa"/>
          </w:tcPr>
          <w:p w14:paraId="7134DEA0"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c>
          <w:tcPr>
            <w:tcW w:w="1417" w:type="dxa"/>
          </w:tcPr>
          <w:p w14:paraId="144D855B" w14:textId="77777777" w:rsidR="004A6540" w:rsidRPr="00DC324D"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rPr>
            </w:pPr>
          </w:p>
        </w:tc>
      </w:tr>
    </w:tbl>
    <w:p w14:paraId="45CF6A0F" w14:textId="77777777" w:rsidR="004A6540" w:rsidRDefault="004A6540" w:rsidP="004A6540">
      <w:pPr>
        <w:pStyle w:val="Standard"/>
      </w:pPr>
      <w:r>
        <w:rPr>
          <w:b/>
          <w:u w:val="single"/>
        </w:rPr>
        <w:t>Notes</w:t>
      </w:r>
      <w:r>
        <w:t> :</w:t>
      </w:r>
    </w:p>
    <w:p w14:paraId="41249E49"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4D93262"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B6EA79B" w14:textId="77777777" w:rsidR="004A6540" w:rsidRDefault="004A6540" w:rsidP="004A6540">
      <w:pPr>
        <w:jc w:val="both"/>
      </w:pPr>
    </w:p>
    <w:p w14:paraId="2F209C28" w14:textId="77777777" w:rsidR="004A6540" w:rsidRDefault="004A6540" w:rsidP="004A6540">
      <w:pPr>
        <w:jc w:val="both"/>
      </w:pPr>
    </w:p>
    <w:p w14:paraId="111382E0" w14:textId="77777777" w:rsidR="004A6540" w:rsidRDefault="004A6540" w:rsidP="005E7D2F">
      <w:pPr>
        <w:pStyle w:val="Titre4"/>
      </w:pPr>
      <w:bookmarkStart w:id="83" w:name="_Toc135732482"/>
      <w:r>
        <w:t xml:space="preserve">Infrastructures </w:t>
      </w:r>
      <w:proofErr w:type="spellStart"/>
      <w:r>
        <w:t>conteneuris</w:t>
      </w:r>
      <w:r w:rsidRPr="00203A8B">
        <w:rPr>
          <w:sz w:val="22"/>
        </w:rPr>
        <w:t>É</w:t>
      </w:r>
      <w:r>
        <w:t>es</w:t>
      </w:r>
      <w:bookmarkEnd w:id="83"/>
      <w:proofErr w:type="spellEnd"/>
    </w:p>
    <w:p w14:paraId="349084C5" w14:textId="77777777" w:rsidR="004A6540" w:rsidRDefault="004A6540" w:rsidP="006D4A89">
      <w:pPr>
        <w:pStyle w:val="Titre5"/>
      </w:pPr>
      <w:proofErr w:type="spellStart"/>
      <w:r>
        <w:t>Namespaces</w:t>
      </w:r>
      <w:proofErr w:type="spellEnd"/>
    </w:p>
    <w:p w14:paraId="274258A7"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374FC567" w14:textId="77777777" w:rsidR="004A6540" w:rsidRDefault="004A6540" w:rsidP="004A6540">
      <w:pPr>
        <w:jc w:val="both"/>
      </w:pPr>
    </w:p>
    <w:p w14:paraId="0A54C5E1" w14:textId="77777777" w:rsidR="004A6540" w:rsidRDefault="004A6540" w:rsidP="004A6540">
      <w:pPr>
        <w:jc w:val="both"/>
      </w:pPr>
    </w:p>
    <w:p w14:paraId="71380AD3" w14:textId="77777777" w:rsidR="004A6540" w:rsidRDefault="004A6540" w:rsidP="006D4A89">
      <w:pPr>
        <w:pStyle w:val="Titre5"/>
      </w:pPr>
      <w:r>
        <w:t>Conteneurs</w:t>
      </w:r>
    </w:p>
    <w:p w14:paraId="0E042270"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2D6669A5"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4FA9D7D0"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41C9181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5AADCF7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58FC1EE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5B398F1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4A33D1D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410595B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0E4E912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7723A46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70401C57"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CEFA633" w14:textId="77777777" w:rsidR="004A6540" w:rsidRPr="00B44747" w:rsidRDefault="004A6540" w:rsidP="001E33D0">
            <w:pPr>
              <w:jc w:val="both"/>
              <w:rPr>
                <w:b w:val="0"/>
                <w:sz w:val="18"/>
              </w:rPr>
            </w:pPr>
            <w:r w:rsidRPr="00B44747">
              <w:rPr>
                <w:b w:val="0"/>
                <w:sz w:val="18"/>
              </w:rPr>
              <w:t>Présentation</w:t>
            </w:r>
          </w:p>
        </w:tc>
        <w:tc>
          <w:tcPr>
            <w:tcW w:w="1431" w:type="dxa"/>
          </w:tcPr>
          <w:p w14:paraId="20C7C26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A79B50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1A22653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3491FE7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5FDC155D"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192C6D79"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587088E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6A690860"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668C386E" w14:textId="77777777" w:rsidR="004A6540" w:rsidRPr="00B44747" w:rsidRDefault="004A6540" w:rsidP="001E33D0">
            <w:pPr>
              <w:jc w:val="both"/>
              <w:rPr>
                <w:b w:val="0"/>
                <w:sz w:val="18"/>
              </w:rPr>
            </w:pPr>
            <w:r w:rsidRPr="00B44747">
              <w:rPr>
                <w:b w:val="0"/>
                <w:sz w:val="18"/>
              </w:rPr>
              <w:t>Application</w:t>
            </w:r>
          </w:p>
        </w:tc>
        <w:tc>
          <w:tcPr>
            <w:tcW w:w="1431" w:type="dxa"/>
          </w:tcPr>
          <w:p w14:paraId="2C5DB37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21BBD95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3E8CCB86"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A68980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599C9E1B"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686A44A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4FD99D01"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56A8E9D6"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A7342FC" w14:textId="77777777" w:rsidR="004A6540" w:rsidRPr="00B44747" w:rsidRDefault="004A6540" w:rsidP="001E33D0">
            <w:pPr>
              <w:jc w:val="both"/>
              <w:rPr>
                <w:b w:val="0"/>
                <w:sz w:val="18"/>
              </w:rPr>
            </w:pPr>
            <w:r w:rsidRPr="00B44747">
              <w:rPr>
                <w:b w:val="0"/>
                <w:sz w:val="18"/>
              </w:rPr>
              <w:t>Base de données</w:t>
            </w:r>
          </w:p>
        </w:tc>
        <w:tc>
          <w:tcPr>
            <w:tcW w:w="1431" w:type="dxa"/>
          </w:tcPr>
          <w:p w14:paraId="12DD9DE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5AFF976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1A5F7D1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5C4ECA2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55AEECA0"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32B88C8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CF38E59"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6A25301F"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91F9A2C" w14:textId="77777777" w:rsidR="004A6540" w:rsidRPr="00B44747" w:rsidRDefault="004A6540" w:rsidP="001E33D0">
            <w:pPr>
              <w:jc w:val="both"/>
              <w:rPr>
                <w:b w:val="0"/>
                <w:sz w:val="18"/>
              </w:rPr>
            </w:pPr>
            <w:r w:rsidRPr="00B44747">
              <w:rPr>
                <w:b w:val="0"/>
                <w:sz w:val="18"/>
              </w:rPr>
              <w:t>Communication</w:t>
            </w:r>
          </w:p>
        </w:tc>
        <w:tc>
          <w:tcPr>
            <w:tcW w:w="1431" w:type="dxa"/>
          </w:tcPr>
          <w:p w14:paraId="3C6A653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58BB04D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19B6907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0BD0FA9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6B29AEF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392A4A91"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267B7AD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72C8745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2FB40C2D" w14:textId="77777777" w:rsidR="004A6540" w:rsidRPr="00B44747" w:rsidRDefault="004A6540" w:rsidP="001E33D0">
            <w:pPr>
              <w:jc w:val="both"/>
              <w:rPr>
                <w:b w:val="0"/>
                <w:sz w:val="18"/>
              </w:rPr>
            </w:pPr>
            <w:r w:rsidRPr="00B44747">
              <w:rPr>
                <w:b w:val="0"/>
                <w:sz w:val="18"/>
              </w:rPr>
              <w:t>Autre</w:t>
            </w:r>
          </w:p>
        </w:tc>
        <w:tc>
          <w:tcPr>
            <w:tcW w:w="1431" w:type="dxa"/>
          </w:tcPr>
          <w:p w14:paraId="2943D7F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ABFF7D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2194C5C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6374641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0330CFC7"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029FBDB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453DE6B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0F23B720" w14:textId="77777777" w:rsidR="004A6540" w:rsidRDefault="004A6540" w:rsidP="004A6540">
      <w:pPr>
        <w:pStyle w:val="Standard"/>
        <w:rPr>
          <w:b/>
          <w:u w:val="single"/>
        </w:rPr>
      </w:pPr>
    </w:p>
    <w:p w14:paraId="6834FCCC" w14:textId="77777777" w:rsidR="004A6540" w:rsidRDefault="004A6540" w:rsidP="004A6540">
      <w:pPr>
        <w:pStyle w:val="Standard"/>
      </w:pPr>
      <w:r>
        <w:rPr>
          <w:b/>
          <w:u w:val="single"/>
        </w:rPr>
        <w:t>Notes</w:t>
      </w:r>
      <w:r>
        <w:t> :</w:t>
      </w:r>
    </w:p>
    <w:p w14:paraId="53D30476" w14:textId="77777777" w:rsidR="004A6540" w:rsidRDefault="004A6540" w:rsidP="004A6540">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615F015A" w14:textId="5F507419" w:rsidR="004A6540" w:rsidRDefault="004A6540" w:rsidP="004A6540">
      <w:pPr>
        <w:jc w:val="both"/>
      </w:pPr>
    </w:p>
    <w:p w14:paraId="2C82BD86" w14:textId="77777777" w:rsidR="00764019" w:rsidRDefault="00764019" w:rsidP="004A6540">
      <w:pPr>
        <w:jc w:val="both"/>
      </w:pPr>
    </w:p>
    <w:p w14:paraId="04AB08C6" w14:textId="77777777" w:rsidR="004A6540" w:rsidRDefault="004A6540" w:rsidP="006D4A89">
      <w:pPr>
        <w:pStyle w:val="Titre5"/>
      </w:pPr>
      <w:proofErr w:type="spellStart"/>
      <w:r>
        <w:t>Pods</w:t>
      </w:r>
      <w:proofErr w:type="spellEnd"/>
    </w:p>
    <w:p w14:paraId="307C4F80"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63604E74"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2C02A47D"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7C6D11B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7F4DB68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7E18BAA9"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00AEAA43" w14:textId="77777777" w:rsidR="004A6540" w:rsidRPr="004A6540" w:rsidRDefault="004A6540" w:rsidP="001E33D0">
            <w:pPr>
              <w:jc w:val="both"/>
              <w:rPr>
                <w:sz w:val="18"/>
              </w:rPr>
            </w:pPr>
          </w:p>
        </w:tc>
        <w:tc>
          <w:tcPr>
            <w:tcW w:w="3387" w:type="dxa"/>
          </w:tcPr>
          <w:p w14:paraId="47C671F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230E7E87"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3EE31F7E"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6F42E76" w14:textId="77777777" w:rsidR="004A6540" w:rsidRPr="004A6540" w:rsidRDefault="004A6540" w:rsidP="001E33D0">
            <w:pPr>
              <w:jc w:val="both"/>
              <w:rPr>
                <w:sz w:val="18"/>
              </w:rPr>
            </w:pPr>
          </w:p>
        </w:tc>
        <w:tc>
          <w:tcPr>
            <w:tcW w:w="3387" w:type="dxa"/>
          </w:tcPr>
          <w:p w14:paraId="40A745E6"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6C316B02"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5A3896F3"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2A3BF0AD" w14:textId="77777777" w:rsidR="004A6540" w:rsidRPr="004A6540" w:rsidRDefault="004A6540" w:rsidP="001E33D0">
            <w:pPr>
              <w:jc w:val="both"/>
              <w:rPr>
                <w:sz w:val="18"/>
              </w:rPr>
            </w:pPr>
          </w:p>
        </w:tc>
        <w:tc>
          <w:tcPr>
            <w:tcW w:w="3387" w:type="dxa"/>
          </w:tcPr>
          <w:p w14:paraId="588CF6C3"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32E36F7B"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4803DD3E" w14:textId="6AD88236" w:rsidR="004A6540" w:rsidRDefault="004A6540" w:rsidP="004A6540">
      <w:pPr>
        <w:jc w:val="both"/>
      </w:pPr>
    </w:p>
    <w:p w14:paraId="0F08514C" w14:textId="77777777" w:rsidR="007973F2" w:rsidRDefault="007973F2" w:rsidP="004A6540">
      <w:pPr>
        <w:jc w:val="both"/>
      </w:pPr>
    </w:p>
    <w:p w14:paraId="574B5BC1" w14:textId="77777777" w:rsidR="004A6540" w:rsidRDefault="004A6540" w:rsidP="004A6540">
      <w:pPr>
        <w:jc w:val="both"/>
      </w:pPr>
    </w:p>
    <w:p w14:paraId="3A6EF27A" w14:textId="77777777" w:rsidR="007973F2" w:rsidRDefault="007973F2" w:rsidP="005E7D2F">
      <w:pPr>
        <w:pStyle w:val="Titre3"/>
        <w:rPr>
          <w:rFonts w:eastAsiaTheme="minorHAnsi"/>
        </w:rPr>
        <w:sectPr w:rsidR="007973F2" w:rsidSect="00645A39">
          <w:pgSz w:w="11906" w:h="16838" w:code="9"/>
          <w:pgMar w:top="1134" w:right="851" w:bottom="567" w:left="851" w:header="567" w:footer="567" w:gutter="0"/>
          <w:cols w:space="708"/>
          <w:titlePg/>
          <w:docGrid w:linePitch="360"/>
        </w:sectPr>
      </w:pPr>
    </w:p>
    <w:p w14:paraId="537E62E2" w14:textId="1820FD15" w:rsidR="006744D7" w:rsidRDefault="006744D7" w:rsidP="005E7D2F">
      <w:pPr>
        <w:pStyle w:val="Titre3"/>
      </w:pPr>
      <w:bookmarkStart w:id="84" w:name="_Toc135732483"/>
      <w:r>
        <w:t>Environnements de qualification</w:t>
      </w:r>
      <w:bookmarkEnd w:id="84"/>
    </w:p>
    <w:p w14:paraId="5A8B3827" w14:textId="77777777" w:rsidR="004A6540" w:rsidRDefault="004A6540" w:rsidP="005E7D2F">
      <w:pPr>
        <w:pStyle w:val="Titre4"/>
      </w:pPr>
      <w:bookmarkStart w:id="85" w:name="_Toc135732484"/>
      <w:r>
        <w:t>Infrastructures physiques</w:t>
      </w:r>
      <w:bookmarkEnd w:id="85"/>
    </w:p>
    <w:p w14:paraId="29F60E3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7A89548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5F8BB928"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E4B0C5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702488F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44A864F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0B3753B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64928AF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64E9DB2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736CB80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017DF9A6" w14:textId="77777777" w:rsidR="004A6540" w:rsidRPr="00E23D8E" w:rsidRDefault="004A6540" w:rsidP="001E33D0">
            <w:pPr>
              <w:jc w:val="both"/>
              <w:rPr>
                <w:sz w:val="18"/>
              </w:rPr>
            </w:pPr>
            <w:r w:rsidRPr="00E23D8E">
              <w:rPr>
                <w:sz w:val="18"/>
              </w:rPr>
              <w:t>Présentation</w:t>
            </w:r>
          </w:p>
        </w:tc>
        <w:tc>
          <w:tcPr>
            <w:tcW w:w="1269" w:type="dxa"/>
          </w:tcPr>
          <w:p w14:paraId="58DF06FB"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7F1BB56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50C37FE"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0CCEF01"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70F9CA2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39CC733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7DD96B7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CDBF2F4" w14:textId="77777777" w:rsidR="004A6540" w:rsidRPr="00E23D8E" w:rsidRDefault="004A6540" w:rsidP="001E33D0">
            <w:pPr>
              <w:jc w:val="both"/>
              <w:rPr>
                <w:sz w:val="18"/>
              </w:rPr>
            </w:pPr>
            <w:r w:rsidRPr="00E23D8E">
              <w:rPr>
                <w:sz w:val="18"/>
              </w:rPr>
              <w:t>Application</w:t>
            </w:r>
          </w:p>
        </w:tc>
        <w:tc>
          <w:tcPr>
            <w:tcW w:w="1269" w:type="dxa"/>
          </w:tcPr>
          <w:p w14:paraId="0D044666"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780D5CA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3A8ED0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729913F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759F7A9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022FC65C"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61CD6D0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8FDCA32" w14:textId="77777777" w:rsidR="004A6540" w:rsidRPr="00E23D8E" w:rsidRDefault="004A6540" w:rsidP="001E33D0">
            <w:pPr>
              <w:jc w:val="both"/>
              <w:rPr>
                <w:sz w:val="18"/>
              </w:rPr>
            </w:pPr>
            <w:r w:rsidRPr="00E23D8E">
              <w:rPr>
                <w:sz w:val="18"/>
              </w:rPr>
              <w:t>Base de données</w:t>
            </w:r>
          </w:p>
        </w:tc>
        <w:tc>
          <w:tcPr>
            <w:tcW w:w="1269" w:type="dxa"/>
          </w:tcPr>
          <w:p w14:paraId="5B42AFA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2859DBE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1A553FC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37B69A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4090779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148D2D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3D0B4928"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0DC871A" w14:textId="77777777" w:rsidR="004A6540" w:rsidRPr="00E23D8E" w:rsidRDefault="004A6540" w:rsidP="001E33D0">
            <w:pPr>
              <w:jc w:val="both"/>
              <w:rPr>
                <w:sz w:val="18"/>
              </w:rPr>
            </w:pPr>
            <w:r w:rsidRPr="00E23D8E">
              <w:rPr>
                <w:sz w:val="18"/>
              </w:rPr>
              <w:t>Communication</w:t>
            </w:r>
          </w:p>
        </w:tc>
        <w:tc>
          <w:tcPr>
            <w:tcW w:w="1269" w:type="dxa"/>
          </w:tcPr>
          <w:p w14:paraId="4737C26B"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412A51C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F8FD6A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C2B51B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44EB7D8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193C656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61994E1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75025F77" w14:textId="77777777" w:rsidR="004A6540" w:rsidRPr="00E23D8E" w:rsidRDefault="004A6540" w:rsidP="001E33D0">
            <w:pPr>
              <w:jc w:val="both"/>
              <w:rPr>
                <w:sz w:val="18"/>
              </w:rPr>
            </w:pPr>
            <w:r w:rsidRPr="00E23D8E">
              <w:rPr>
                <w:sz w:val="18"/>
              </w:rPr>
              <w:t>Autre</w:t>
            </w:r>
          </w:p>
        </w:tc>
        <w:tc>
          <w:tcPr>
            <w:tcW w:w="1269" w:type="dxa"/>
          </w:tcPr>
          <w:p w14:paraId="7715538F"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0833948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DD6CBF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45B043D"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62BE85A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21959DD"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5155F49D" w14:textId="77777777" w:rsidR="004A6540" w:rsidRDefault="004A6540" w:rsidP="004A6540">
      <w:pPr>
        <w:pStyle w:val="Standard"/>
      </w:pPr>
      <w:r>
        <w:rPr>
          <w:b/>
          <w:u w:val="single"/>
        </w:rPr>
        <w:t>Notes</w:t>
      </w:r>
      <w:r>
        <w:t> :</w:t>
      </w:r>
    </w:p>
    <w:p w14:paraId="69961B93"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EACCFDD"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06AF15A0" w14:textId="77777777" w:rsidR="004A6540" w:rsidRDefault="004A6540" w:rsidP="004A6540">
      <w:pPr>
        <w:jc w:val="both"/>
      </w:pPr>
    </w:p>
    <w:p w14:paraId="05DD416B" w14:textId="77777777" w:rsidR="004A6540" w:rsidRDefault="004A6540" w:rsidP="006D4A89">
      <w:pPr>
        <w:pStyle w:val="Titre5"/>
      </w:pPr>
      <w:r>
        <w:t>ESX</w:t>
      </w:r>
    </w:p>
    <w:p w14:paraId="14235262"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2A1C2908"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6EC3FAC9"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155EF0ED"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764D5F7A"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1154D20B"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7E0ABA3F" w14:textId="6B3AB684"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7C98034F" w14:textId="21E9BA7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5F8878D9"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6F78F26B" w14:textId="77777777" w:rsidR="004A6540" w:rsidRPr="00E23D8E" w:rsidRDefault="004A6540" w:rsidP="001E33D0">
            <w:pPr>
              <w:jc w:val="both"/>
              <w:rPr>
                <w:sz w:val="18"/>
                <w:szCs w:val="18"/>
              </w:rPr>
            </w:pPr>
          </w:p>
        </w:tc>
        <w:tc>
          <w:tcPr>
            <w:tcW w:w="1842" w:type="dxa"/>
          </w:tcPr>
          <w:p w14:paraId="0DF8E763"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20D185D4"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2107C6B9"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425F5D3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12C60E72"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11910390" w14:textId="77777777" w:rsidR="004A6540" w:rsidRPr="00E23D8E" w:rsidRDefault="004A6540" w:rsidP="001E33D0">
            <w:pPr>
              <w:jc w:val="both"/>
              <w:rPr>
                <w:color w:val="auto"/>
                <w:sz w:val="18"/>
                <w:szCs w:val="18"/>
              </w:rPr>
            </w:pPr>
          </w:p>
        </w:tc>
        <w:tc>
          <w:tcPr>
            <w:tcW w:w="1842" w:type="dxa"/>
          </w:tcPr>
          <w:p w14:paraId="03425FE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24665B1E"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05C24FD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0A7DAF98"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5324F60B" w14:textId="77777777" w:rsidR="004A6540" w:rsidRDefault="004A6540" w:rsidP="004A6540">
      <w:pPr>
        <w:pStyle w:val="Standard"/>
      </w:pPr>
      <w:r>
        <w:rPr>
          <w:b/>
          <w:u w:val="single"/>
        </w:rPr>
        <w:t>Notes</w:t>
      </w:r>
      <w:r>
        <w:t> :</w:t>
      </w:r>
    </w:p>
    <w:p w14:paraId="4BFFDA8A" w14:textId="58CC5A62"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316FB21B"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251084B6" w14:textId="77777777" w:rsidR="004A6540" w:rsidRDefault="004A6540" w:rsidP="004A6540">
      <w:pPr>
        <w:jc w:val="both"/>
      </w:pPr>
    </w:p>
    <w:p w14:paraId="05BFF7DD" w14:textId="77777777" w:rsidR="004A6540" w:rsidRDefault="004A6540"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3094802D"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4C05FC3D"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2236486E"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1CAA8B5A"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55B0B15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769058E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1AAF9141"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5C641D7D"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07CC2B11" w14:textId="0DB869F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3E9CD8CF" w14:textId="22C56A96"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3C029E6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17856587" w14:textId="77777777" w:rsidR="004A6540" w:rsidRPr="00E23D8E" w:rsidRDefault="004A6540" w:rsidP="001E33D0">
            <w:pPr>
              <w:jc w:val="both"/>
              <w:rPr>
                <w:color w:val="auto"/>
                <w:sz w:val="18"/>
              </w:rPr>
            </w:pPr>
            <w:r w:rsidRPr="00E23D8E">
              <w:rPr>
                <w:color w:val="auto"/>
                <w:sz w:val="18"/>
              </w:rPr>
              <w:t>Master</w:t>
            </w:r>
          </w:p>
        </w:tc>
        <w:tc>
          <w:tcPr>
            <w:tcW w:w="1269" w:type="dxa"/>
          </w:tcPr>
          <w:p w14:paraId="73949D0B"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759A74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57256FC"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E7FCA6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0783B3FF"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29CFF7F"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72EF59BA"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4B82B0A6"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6FBFC01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A395939"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7520A6F6"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00B2219C"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4CC0031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D4248C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63522795" w14:textId="77777777" w:rsidR="004A6540" w:rsidRDefault="004A6540" w:rsidP="004A6540">
      <w:pPr>
        <w:pStyle w:val="Standard"/>
      </w:pPr>
      <w:r>
        <w:rPr>
          <w:b/>
          <w:u w:val="single"/>
        </w:rPr>
        <w:t>Notes</w:t>
      </w:r>
      <w:r>
        <w:t> :</w:t>
      </w:r>
    </w:p>
    <w:p w14:paraId="61C57870" w14:textId="2BDC2915"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6FAA3D72"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710439AB" w14:textId="611C1B09" w:rsidR="004A6540" w:rsidRDefault="004A6540" w:rsidP="004A6540">
      <w:pPr>
        <w:jc w:val="both"/>
      </w:pPr>
    </w:p>
    <w:p w14:paraId="0E4622C8" w14:textId="77777777" w:rsidR="007973F2" w:rsidRDefault="007973F2" w:rsidP="004A6540">
      <w:pPr>
        <w:jc w:val="both"/>
      </w:pPr>
    </w:p>
    <w:p w14:paraId="4A254DAE" w14:textId="77777777" w:rsidR="004A6540" w:rsidRDefault="004A6540" w:rsidP="006D4A89">
      <w:pPr>
        <w:pStyle w:val="Titre5"/>
      </w:pPr>
      <w:r>
        <w:t>Infrastructures convergées</w:t>
      </w:r>
    </w:p>
    <w:p w14:paraId="1421F018"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75048110" w14:textId="77777777" w:rsidR="004A6540" w:rsidRDefault="004A6540" w:rsidP="004A6540">
      <w:pPr>
        <w:jc w:val="both"/>
      </w:pPr>
    </w:p>
    <w:p w14:paraId="48D8336E" w14:textId="77777777" w:rsidR="004A6540" w:rsidRDefault="004A6540" w:rsidP="004A6540">
      <w:pPr>
        <w:jc w:val="both"/>
      </w:pPr>
    </w:p>
    <w:p w14:paraId="2939DD1A" w14:textId="77777777" w:rsidR="004A6540" w:rsidRDefault="004A6540" w:rsidP="006D4A89">
      <w:pPr>
        <w:pStyle w:val="Titre5"/>
      </w:pPr>
      <w:r>
        <w:t xml:space="preserve">Infrastructures </w:t>
      </w:r>
      <w:proofErr w:type="spellStart"/>
      <w:r>
        <w:t>hyperconvergées</w:t>
      </w:r>
      <w:proofErr w:type="spellEnd"/>
    </w:p>
    <w:p w14:paraId="2BE3F5A1"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6352EA64" w14:textId="77777777" w:rsidR="004A6540" w:rsidRDefault="004A6540" w:rsidP="004A6540">
      <w:pPr>
        <w:jc w:val="both"/>
      </w:pPr>
    </w:p>
    <w:p w14:paraId="7EF6F469" w14:textId="77777777" w:rsidR="004A6540" w:rsidRDefault="004A6540" w:rsidP="004A6540">
      <w:pPr>
        <w:jc w:val="both"/>
      </w:pPr>
    </w:p>
    <w:p w14:paraId="630B6A89" w14:textId="77777777" w:rsidR="004A6540" w:rsidRDefault="004A6540" w:rsidP="006D4A89">
      <w:pPr>
        <w:pStyle w:val="Titre5"/>
      </w:pPr>
      <w:proofErr w:type="spellStart"/>
      <w:r>
        <w:t>Appliances</w:t>
      </w:r>
      <w:proofErr w:type="spellEnd"/>
    </w:p>
    <w:p w14:paraId="4802F67E"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34B708C1" w14:textId="77777777" w:rsidR="004A6540" w:rsidRDefault="004A6540" w:rsidP="004A6540">
      <w:pPr>
        <w:jc w:val="both"/>
      </w:pPr>
    </w:p>
    <w:p w14:paraId="6CD7AACE" w14:textId="77777777" w:rsidR="004A6540" w:rsidRDefault="004A6540" w:rsidP="004A6540">
      <w:pPr>
        <w:jc w:val="both"/>
      </w:pPr>
    </w:p>
    <w:p w14:paraId="28C080BF" w14:textId="77777777" w:rsidR="004A6540" w:rsidRDefault="004A6540" w:rsidP="006D4A89">
      <w:pPr>
        <w:pStyle w:val="Titre5"/>
      </w:pPr>
      <w:r>
        <w:t>Stockage</w:t>
      </w:r>
    </w:p>
    <w:p w14:paraId="7C17E60A"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3BE118DA"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53DDF59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4583298E"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0DF62E9D"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0522925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1A56000F"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704D061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5F01EA9"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77D5261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472415E1"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4E682F9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5EA203F6"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3866FB74" w14:textId="77777777" w:rsidR="004A6540" w:rsidRPr="00CF3167" w:rsidRDefault="004A6540" w:rsidP="001E33D0">
            <w:pPr>
              <w:rPr>
                <w:sz w:val="18"/>
              </w:rPr>
            </w:pPr>
          </w:p>
        </w:tc>
        <w:tc>
          <w:tcPr>
            <w:tcW w:w="2022" w:type="dxa"/>
            <w:tcBorders>
              <w:top w:val="nil"/>
            </w:tcBorders>
          </w:tcPr>
          <w:p w14:paraId="61C95061"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031D7EC5"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1D9503C4"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854415902"/>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78BE3285"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730385211"/>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33A511A0"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19FED68C"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087ED03C" w14:textId="77777777" w:rsidR="004A6540" w:rsidRPr="00CF3167" w:rsidRDefault="004A6540" w:rsidP="001E33D0">
            <w:pPr>
              <w:rPr>
                <w:sz w:val="18"/>
              </w:rPr>
            </w:pPr>
          </w:p>
        </w:tc>
        <w:tc>
          <w:tcPr>
            <w:tcW w:w="2022" w:type="dxa"/>
          </w:tcPr>
          <w:p w14:paraId="04073570"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2399C08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5C7C201C"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20E8B1EF"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60797F97" w14:textId="77777777" w:rsidR="004A6540" w:rsidRDefault="004A6540" w:rsidP="004A6540"/>
    <w:p w14:paraId="3020AFAE"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37AE0D64"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7100684C"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34D92468"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2B4490D1"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00747374"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E7DCE3C"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B5D83E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1D9A0B6D"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9B50FE7"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722FF50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3949F368"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09566940" w14:textId="77777777" w:rsidR="004A6540" w:rsidRPr="00CF3167" w:rsidRDefault="004A6540" w:rsidP="001E33D0">
            <w:pPr>
              <w:rPr>
                <w:sz w:val="18"/>
              </w:rPr>
            </w:pPr>
          </w:p>
        </w:tc>
        <w:tc>
          <w:tcPr>
            <w:tcW w:w="2022" w:type="dxa"/>
            <w:tcBorders>
              <w:top w:val="nil"/>
            </w:tcBorders>
          </w:tcPr>
          <w:p w14:paraId="531069F5"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37BDAE3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02D0BE56"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284731194"/>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1D229A9F"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593855130"/>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5392942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28BBE139"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650BBDD0" w14:textId="77777777" w:rsidR="004A6540" w:rsidRPr="00CF3167" w:rsidRDefault="004A6540" w:rsidP="001E33D0">
            <w:pPr>
              <w:rPr>
                <w:sz w:val="18"/>
              </w:rPr>
            </w:pPr>
          </w:p>
        </w:tc>
        <w:tc>
          <w:tcPr>
            <w:tcW w:w="2022" w:type="dxa"/>
          </w:tcPr>
          <w:p w14:paraId="0E7DB706"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07E3083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2BBF182C"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D0F22E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4ABC1C9A" w14:textId="77777777" w:rsidR="004A6540" w:rsidRDefault="004A6540" w:rsidP="004A6540"/>
    <w:p w14:paraId="2DA21211" w14:textId="77777777" w:rsidR="004A6540" w:rsidRDefault="004A6540" w:rsidP="004A6540"/>
    <w:p w14:paraId="3D9BF303" w14:textId="77777777" w:rsidR="004A6540" w:rsidRPr="00480EDA" w:rsidRDefault="004A6540" w:rsidP="005E7D2F">
      <w:pPr>
        <w:pStyle w:val="Titre6"/>
      </w:pPr>
      <w:r>
        <w:t>Nouvelles infrastructures</w:t>
      </w:r>
    </w:p>
    <w:p w14:paraId="22C695F4"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37737FA4" w14:textId="77777777" w:rsidR="004A6540" w:rsidRDefault="004A6540" w:rsidP="004A6540">
      <w:pPr>
        <w:jc w:val="both"/>
      </w:pPr>
    </w:p>
    <w:p w14:paraId="64F493C9" w14:textId="77777777" w:rsidR="004A6540" w:rsidRDefault="004A6540" w:rsidP="004A6540">
      <w:pPr>
        <w:jc w:val="both"/>
      </w:pPr>
    </w:p>
    <w:p w14:paraId="15D684BA" w14:textId="77777777" w:rsidR="004A6540" w:rsidRDefault="004A6540" w:rsidP="006D4A89">
      <w:pPr>
        <w:pStyle w:val="Titre5"/>
      </w:pPr>
      <w:r>
        <w:t>Infrastructures réseau</w:t>
      </w:r>
    </w:p>
    <w:p w14:paraId="61AE8CF7"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0062BED2" w14:textId="77777777" w:rsidR="004A6540" w:rsidRDefault="004A6540" w:rsidP="004A6540">
      <w:pPr>
        <w:jc w:val="both"/>
      </w:pPr>
    </w:p>
    <w:p w14:paraId="673F1EA8" w14:textId="77777777" w:rsidR="004A6540" w:rsidRDefault="004A6540" w:rsidP="004A6540">
      <w:pPr>
        <w:jc w:val="both"/>
      </w:pPr>
    </w:p>
    <w:p w14:paraId="7B87FEDA" w14:textId="77777777" w:rsidR="004A6540" w:rsidRDefault="004A6540" w:rsidP="005E7D2F">
      <w:pPr>
        <w:pStyle w:val="Titre4"/>
      </w:pPr>
      <w:bookmarkStart w:id="86" w:name="_Toc135732485"/>
      <w:r>
        <w:t>Infrastructures virtuelles</w:t>
      </w:r>
      <w:bookmarkEnd w:id="86"/>
    </w:p>
    <w:p w14:paraId="2B48E808" w14:textId="77777777" w:rsidR="004A6540" w:rsidRDefault="004A6540" w:rsidP="006D4A89">
      <w:pPr>
        <w:pStyle w:val="Titre5"/>
      </w:pPr>
      <w:r>
        <w:t>Serveurs virtuels</w:t>
      </w:r>
    </w:p>
    <w:p w14:paraId="26FA580B" w14:textId="77777777" w:rsidR="004A6540" w:rsidRDefault="004A6540" w:rsidP="004A6540">
      <w:pPr>
        <w:jc w:val="both"/>
      </w:pPr>
    </w:p>
    <w:tbl>
      <w:tblPr>
        <w:tblStyle w:val="DATStandardLigne"/>
        <w:tblW w:w="0" w:type="auto"/>
        <w:tblLook w:val="00A0" w:firstRow="1" w:lastRow="0" w:firstColumn="1" w:lastColumn="0" w:noHBand="0" w:noVBand="0"/>
      </w:tblPr>
      <w:tblGrid>
        <w:gridCol w:w="1701"/>
        <w:gridCol w:w="1274"/>
        <w:gridCol w:w="1545"/>
        <w:gridCol w:w="990"/>
        <w:gridCol w:w="1128"/>
        <w:gridCol w:w="2103"/>
        <w:gridCol w:w="1417"/>
      </w:tblGrid>
      <w:tr w:rsidR="004A6540" w:rsidRPr="00B44747" w14:paraId="38BFFA8F"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6D106F5E"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2A8D4D0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09D0E45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2DD43BB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4204979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4538D5E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3072A21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B44747" w14:paraId="59FC0818"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7FC0303" w14:textId="77777777" w:rsidR="004A6540" w:rsidRPr="00B44747" w:rsidRDefault="004A6540" w:rsidP="001E33D0">
            <w:pPr>
              <w:jc w:val="both"/>
              <w:rPr>
                <w:sz w:val="18"/>
              </w:rPr>
            </w:pPr>
            <w:r w:rsidRPr="00B44747">
              <w:rPr>
                <w:sz w:val="18"/>
              </w:rPr>
              <w:t>Présentation</w:t>
            </w:r>
          </w:p>
        </w:tc>
        <w:tc>
          <w:tcPr>
            <w:tcW w:w="1269" w:type="dxa"/>
          </w:tcPr>
          <w:p w14:paraId="5A0C535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5E72FB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311E4EE8"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2C5E26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C8CB97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c>
          <w:tcPr>
            <w:tcW w:w="1417" w:type="dxa"/>
          </w:tcPr>
          <w:p w14:paraId="2DB37E2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B44747" w14:paraId="2AF71AE9"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4CF5DB5" w14:textId="77777777" w:rsidR="004A6540" w:rsidRPr="00B44747" w:rsidRDefault="004A6540" w:rsidP="001E33D0">
            <w:pPr>
              <w:jc w:val="both"/>
              <w:rPr>
                <w:sz w:val="18"/>
              </w:rPr>
            </w:pPr>
            <w:r w:rsidRPr="00B44747">
              <w:rPr>
                <w:sz w:val="18"/>
              </w:rPr>
              <w:t>Application</w:t>
            </w:r>
          </w:p>
        </w:tc>
        <w:tc>
          <w:tcPr>
            <w:tcW w:w="1269" w:type="dxa"/>
          </w:tcPr>
          <w:p w14:paraId="124AAC3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55BC998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3F5BE0E9"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2D01BF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44CCC97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F5996B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19AFF0B2"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4D01404" w14:textId="77777777" w:rsidR="004A6540" w:rsidRPr="00B44747" w:rsidRDefault="004A6540" w:rsidP="001E33D0">
            <w:pPr>
              <w:jc w:val="both"/>
              <w:rPr>
                <w:sz w:val="18"/>
              </w:rPr>
            </w:pPr>
            <w:r w:rsidRPr="00B44747">
              <w:rPr>
                <w:sz w:val="18"/>
              </w:rPr>
              <w:t>Base de données</w:t>
            </w:r>
          </w:p>
        </w:tc>
        <w:tc>
          <w:tcPr>
            <w:tcW w:w="1269" w:type="dxa"/>
          </w:tcPr>
          <w:p w14:paraId="1D9CC03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1869A8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43E30EC0"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8B9B03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06A93CD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58FD37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2E0B22E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0DB19131" w14:textId="77777777" w:rsidR="004A6540" w:rsidRPr="00B44747" w:rsidRDefault="004A6540" w:rsidP="001E33D0">
            <w:pPr>
              <w:jc w:val="both"/>
              <w:rPr>
                <w:sz w:val="18"/>
              </w:rPr>
            </w:pPr>
            <w:r w:rsidRPr="00B44747">
              <w:rPr>
                <w:sz w:val="18"/>
              </w:rPr>
              <w:t>Communication</w:t>
            </w:r>
          </w:p>
        </w:tc>
        <w:tc>
          <w:tcPr>
            <w:tcW w:w="1269" w:type="dxa"/>
          </w:tcPr>
          <w:p w14:paraId="701BC4F0"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745F179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7F198F37"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2981F3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70F1C8D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06B377E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7556A781"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C468673" w14:textId="77777777" w:rsidR="004A6540" w:rsidRPr="00B44747" w:rsidRDefault="004A6540" w:rsidP="001E33D0">
            <w:pPr>
              <w:jc w:val="both"/>
              <w:rPr>
                <w:sz w:val="18"/>
              </w:rPr>
            </w:pPr>
            <w:r w:rsidRPr="00B44747">
              <w:rPr>
                <w:sz w:val="18"/>
              </w:rPr>
              <w:t>Citrix</w:t>
            </w:r>
          </w:p>
        </w:tc>
        <w:tc>
          <w:tcPr>
            <w:tcW w:w="1269" w:type="dxa"/>
          </w:tcPr>
          <w:p w14:paraId="38A0F31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119BC42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1FC0E87B"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46A3882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0AAA44D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411FA05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59F5DE5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864FCC6" w14:textId="77777777" w:rsidR="004A6540" w:rsidRPr="00B44747" w:rsidRDefault="004A6540" w:rsidP="001E33D0">
            <w:pPr>
              <w:jc w:val="both"/>
              <w:rPr>
                <w:sz w:val="18"/>
              </w:rPr>
            </w:pPr>
            <w:r w:rsidRPr="00B44747">
              <w:rPr>
                <w:sz w:val="18"/>
              </w:rPr>
              <w:t>Autre</w:t>
            </w:r>
          </w:p>
        </w:tc>
        <w:tc>
          <w:tcPr>
            <w:tcW w:w="1269" w:type="dxa"/>
          </w:tcPr>
          <w:p w14:paraId="7541E39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7BC5D3E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6F5F250C"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301D3F5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6D148BF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84A002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485EC20F" w14:textId="77777777" w:rsidR="004A6540" w:rsidRDefault="004A6540" w:rsidP="004A6540">
      <w:pPr>
        <w:pStyle w:val="Standard"/>
      </w:pPr>
      <w:r>
        <w:rPr>
          <w:b/>
          <w:u w:val="single"/>
        </w:rPr>
        <w:t>Notes</w:t>
      </w:r>
      <w:r>
        <w:t> :</w:t>
      </w:r>
    </w:p>
    <w:p w14:paraId="7647A438"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573F254"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3C244F44" w14:textId="77777777" w:rsidR="004A6540" w:rsidRDefault="004A6540" w:rsidP="004A6540">
      <w:pPr>
        <w:jc w:val="both"/>
      </w:pPr>
    </w:p>
    <w:p w14:paraId="5801B9DF" w14:textId="77777777" w:rsidR="004A6540" w:rsidRDefault="004A6540" w:rsidP="004A6540">
      <w:pPr>
        <w:jc w:val="both"/>
      </w:pPr>
    </w:p>
    <w:p w14:paraId="55447581" w14:textId="77777777" w:rsidR="004A6540" w:rsidRDefault="004A6540" w:rsidP="005E7D2F">
      <w:pPr>
        <w:pStyle w:val="Titre4"/>
      </w:pPr>
      <w:bookmarkStart w:id="87" w:name="_Toc135732486"/>
      <w:r>
        <w:t xml:space="preserve">Infrastructures </w:t>
      </w:r>
      <w:proofErr w:type="spellStart"/>
      <w:r>
        <w:t>conteneuris</w:t>
      </w:r>
      <w:r w:rsidRPr="00203A8B">
        <w:rPr>
          <w:sz w:val="22"/>
        </w:rPr>
        <w:t>É</w:t>
      </w:r>
      <w:r>
        <w:t>es</w:t>
      </w:r>
      <w:bookmarkEnd w:id="87"/>
      <w:proofErr w:type="spellEnd"/>
    </w:p>
    <w:p w14:paraId="3E5CB95E" w14:textId="77777777" w:rsidR="004A6540" w:rsidRDefault="004A6540" w:rsidP="006D4A89">
      <w:pPr>
        <w:pStyle w:val="Titre5"/>
      </w:pPr>
      <w:proofErr w:type="spellStart"/>
      <w:r>
        <w:t>Namespaces</w:t>
      </w:r>
      <w:proofErr w:type="spellEnd"/>
    </w:p>
    <w:p w14:paraId="06402D62"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6719C118" w14:textId="77777777" w:rsidR="004A6540" w:rsidRDefault="004A6540" w:rsidP="004A6540">
      <w:pPr>
        <w:jc w:val="both"/>
      </w:pPr>
    </w:p>
    <w:p w14:paraId="6211B445" w14:textId="77777777" w:rsidR="004A6540" w:rsidRDefault="004A6540" w:rsidP="004A6540">
      <w:pPr>
        <w:jc w:val="both"/>
      </w:pPr>
    </w:p>
    <w:p w14:paraId="5C3DB340" w14:textId="77777777" w:rsidR="004A6540" w:rsidRDefault="004A6540" w:rsidP="006D4A89">
      <w:pPr>
        <w:pStyle w:val="Titre5"/>
      </w:pPr>
      <w:r>
        <w:t>Conteneurs</w:t>
      </w:r>
    </w:p>
    <w:p w14:paraId="46128593"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63D93CBB"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4F9B44BF"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12A9464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02F8F08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233108E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2B2F117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47BDA54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517B2EB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7DBD42E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60BD93B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67D1430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FFBBCEF" w14:textId="77777777" w:rsidR="004A6540" w:rsidRPr="00B44747" w:rsidRDefault="004A6540" w:rsidP="001E33D0">
            <w:pPr>
              <w:jc w:val="both"/>
              <w:rPr>
                <w:b w:val="0"/>
                <w:sz w:val="18"/>
              </w:rPr>
            </w:pPr>
            <w:r w:rsidRPr="00B44747">
              <w:rPr>
                <w:b w:val="0"/>
                <w:sz w:val="18"/>
              </w:rPr>
              <w:t>Présentation</w:t>
            </w:r>
          </w:p>
        </w:tc>
        <w:tc>
          <w:tcPr>
            <w:tcW w:w="1431" w:type="dxa"/>
          </w:tcPr>
          <w:p w14:paraId="178BDEFD"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6BF6524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3C004E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5888DCE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15901CC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54ABFBD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4E95E3D"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26DE1B4F"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6204F021" w14:textId="77777777" w:rsidR="004A6540" w:rsidRPr="00B44747" w:rsidRDefault="004A6540" w:rsidP="001E33D0">
            <w:pPr>
              <w:jc w:val="both"/>
              <w:rPr>
                <w:b w:val="0"/>
                <w:sz w:val="18"/>
              </w:rPr>
            </w:pPr>
            <w:r w:rsidRPr="00B44747">
              <w:rPr>
                <w:b w:val="0"/>
                <w:sz w:val="18"/>
              </w:rPr>
              <w:t>Application</w:t>
            </w:r>
          </w:p>
        </w:tc>
        <w:tc>
          <w:tcPr>
            <w:tcW w:w="1431" w:type="dxa"/>
          </w:tcPr>
          <w:p w14:paraId="727D0F9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2CCA38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3FAAFD9D"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1DD03C0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589B1FF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22667F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266FB77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57B815AE"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31CA7FB0" w14:textId="77777777" w:rsidR="004A6540" w:rsidRPr="00B44747" w:rsidRDefault="004A6540" w:rsidP="001E33D0">
            <w:pPr>
              <w:jc w:val="both"/>
              <w:rPr>
                <w:b w:val="0"/>
                <w:sz w:val="18"/>
              </w:rPr>
            </w:pPr>
            <w:r w:rsidRPr="00B44747">
              <w:rPr>
                <w:b w:val="0"/>
                <w:sz w:val="18"/>
              </w:rPr>
              <w:t>Base de données</w:t>
            </w:r>
          </w:p>
        </w:tc>
        <w:tc>
          <w:tcPr>
            <w:tcW w:w="1431" w:type="dxa"/>
          </w:tcPr>
          <w:p w14:paraId="4091628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47E660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201C29B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7378A31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7615E59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41151D0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20793A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577FA965"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C248DE6" w14:textId="77777777" w:rsidR="004A6540" w:rsidRPr="00B44747" w:rsidRDefault="004A6540" w:rsidP="001E33D0">
            <w:pPr>
              <w:jc w:val="both"/>
              <w:rPr>
                <w:b w:val="0"/>
                <w:sz w:val="18"/>
              </w:rPr>
            </w:pPr>
            <w:r w:rsidRPr="00B44747">
              <w:rPr>
                <w:b w:val="0"/>
                <w:sz w:val="18"/>
              </w:rPr>
              <w:t>Communication</w:t>
            </w:r>
          </w:p>
        </w:tc>
        <w:tc>
          <w:tcPr>
            <w:tcW w:w="1431" w:type="dxa"/>
          </w:tcPr>
          <w:p w14:paraId="31649AA8"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7B8DDA4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0BFC897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7231D3B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7C943CF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DF3CB23"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6CC4DDD8"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612ACE65"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7926055" w14:textId="77777777" w:rsidR="004A6540" w:rsidRPr="00B44747" w:rsidRDefault="004A6540" w:rsidP="001E33D0">
            <w:pPr>
              <w:jc w:val="both"/>
              <w:rPr>
                <w:b w:val="0"/>
                <w:sz w:val="18"/>
              </w:rPr>
            </w:pPr>
            <w:r w:rsidRPr="00B44747">
              <w:rPr>
                <w:b w:val="0"/>
                <w:sz w:val="18"/>
              </w:rPr>
              <w:t>Autre</w:t>
            </w:r>
          </w:p>
        </w:tc>
        <w:tc>
          <w:tcPr>
            <w:tcW w:w="1431" w:type="dxa"/>
          </w:tcPr>
          <w:p w14:paraId="25867226"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31D5EA6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768E600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4F0630D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3B8BF17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02BBEBE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7E56C0A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423CDAEC" w14:textId="77777777" w:rsidR="004A6540" w:rsidRDefault="004A6540" w:rsidP="004A6540">
      <w:pPr>
        <w:pStyle w:val="Standard"/>
        <w:rPr>
          <w:b/>
          <w:u w:val="single"/>
        </w:rPr>
      </w:pPr>
    </w:p>
    <w:p w14:paraId="33A76E98" w14:textId="77777777" w:rsidR="004A6540" w:rsidRDefault="004A6540" w:rsidP="004A6540">
      <w:pPr>
        <w:pStyle w:val="Standard"/>
      </w:pPr>
      <w:r>
        <w:rPr>
          <w:b/>
          <w:u w:val="single"/>
        </w:rPr>
        <w:t>Notes</w:t>
      </w:r>
      <w:r>
        <w:t> :</w:t>
      </w:r>
    </w:p>
    <w:p w14:paraId="394A9569" w14:textId="77777777" w:rsidR="004A6540" w:rsidRDefault="004A6540" w:rsidP="004A6540">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7D52AEF6" w14:textId="561ECD4D" w:rsidR="004A6540" w:rsidRDefault="004A6540" w:rsidP="004A6540">
      <w:pPr>
        <w:jc w:val="both"/>
      </w:pPr>
    </w:p>
    <w:p w14:paraId="76B6D684" w14:textId="77777777" w:rsidR="00764019" w:rsidRDefault="00764019" w:rsidP="004A6540">
      <w:pPr>
        <w:jc w:val="both"/>
      </w:pPr>
    </w:p>
    <w:p w14:paraId="3D26C584" w14:textId="77777777" w:rsidR="004A6540" w:rsidRDefault="004A6540" w:rsidP="006D4A89">
      <w:pPr>
        <w:pStyle w:val="Titre5"/>
      </w:pPr>
      <w:proofErr w:type="spellStart"/>
      <w:r>
        <w:t>Pods</w:t>
      </w:r>
      <w:proofErr w:type="spellEnd"/>
    </w:p>
    <w:p w14:paraId="13742DB3"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46CB1E48"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6B09F036"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77512CB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002C83DB"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7DB958FD"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7955930F" w14:textId="77777777" w:rsidR="004A6540" w:rsidRPr="004A6540" w:rsidRDefault="004A6540" w:rsidP="001E33D0">
            <w:pPr>
              <w:jc w:val="both"/>
              <w:rPr>
                <w:sz w:val="18"/>
              </w:rPr>
            </w:pPr>
          </w:p>
        </w:tc>
        <w:tc>
          <w:tcPr>
            <w:tcW w:w="3387" w:type="dxa"/>
          </w:tcPr>
          <w:p w14:paraId="62F7AC0B"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52901D1A"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043D0FB0"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11F81501" w14:textId="77777777" w:rsidR="004A6540" w:rsidRPr="004A6540" w:rsidRDefault="004A6540" w:rsidP="001E33D0">
            <w:pPr>
              <w:jc w:val="both"/>
              <w:rPr>
                <w:sz w:val="18"/>
              </w:rPr>
            </w:pPr>
          </w:p>
        </w:tc>
        <w:tc>
          <w:tcPr>
            <w:tcW w:w="3387" w:type="dxa"/>
          </w:tcPr>
          <w:p w14:paraId="754A810E"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4645F10B"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37F5DB6E"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358F7A80" w14:textId="77777777" w:rsidR="004A6540" w:rsidRPr="004A6540" w:rsidRDefault="004A6540" w:rsidP="001E33D0">
            <w:pPr>
              <w:jc w:val="both"/>
              <w:rPr>
                <w:sz w:val="18"/>
              </w:rPr>
            </w:pPr>
          </w:p>
        </w:tc>
        <w:tc>
          <w:tcPr>
            <w:tcW w:w="3387" w:type="dxa"/>
          </w:tcPr>
          <w:p w14:paraId="5C5B56BE"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371B937C"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6DEFED90" w14:textId="77777777" w:rsidR="004A6540" w:rsidRDefault="004A6540" w:rsidP="004A6540">
      <w:pPr>
        <w:jc w:val="both"/>
      </w:pPr>
    </w:p>
    <w:p w14:paraId="2879AF04" w14:textId="77777777" w:rsidR="004A6540" w:rsidRDefault="004A6540" w:rsidP="004A6540">
      <w:pPr>
        <w:jc w:val="both"/>
      </w:pPr>
    </w:p>
    <w:p w14:paraId="72C1DE17" w14:textId="5242B348" w:rsidR="007973F2" w:rsidRDefault="007973F2" w:rsidP="004A6540"/>
    <w:p w14:paraId="63E4B58F" w14:textId="77777777" w:rsidR="007973F2" w:rsidRDefault="007973F2" w:rsidP="004A6540">
      <w:pPr>
        <w:sectPr w:rsidR="007973F2" w:rsidSect="00645A39">
          <w:pgSz w:w="11906" w:h="16838" w:code="9"/>
          <w:pgMar w:top="1134" w:right="851" w:bottom="567" w:left="851" w:header="567" w:footer="567" w:gutter="0"/>
          <w:cols w:space="708"/>
          <w:titlePg/>
          <w:docGrid w:linePitch="360"/>
        </w:sectPr>
      </w:pPr>
    </w:p>
    <w:p w14:paraId="2276C852" w14:textId="2F86922A" w:rsidR="006744D7" w:rsidRDefault="006744D7" w:rsidP="005E7D2F">
      <w:pPr>
        <w:pStyle w:val="Titre3"/>
      </w:pPr>
      <w:bookmarkStart w:id="88" w:name="_Toc135732487"/>
      <w:r>
        <w:t>Environnements de formation</w:t>
      </w:r>
      <w:bookmarkEnd w:id="88"/>
    </w:p>
    <w:p w14:paraId="3160E8B3" w14:textId="77777777" w:rsidR="004A6540" w:rsidRDefault="004A6540" w:rsidP="005E7D2F">
      <w:pPr>
        <w:pStyle w:val="Titre4"/>
      </w:pPr>
      <w:bookmarkStart w:id="89" w:name="_Toc135732488"/>
      <w:r>
        <w:t>Infrastructures physiques</w:t>
      </w:r>
      <w:bookmarkEnd w:id="89"/>
    </w:p>
    <w:p w14:paraId="6DCBD8EA"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6D5FD589"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404D8A8F"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79C96C0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3F42782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7409273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1E3182A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6C6D2FD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33D0D3F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20159B91"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08FD4D2" w14:textId="77777777" w:rsidR="004A6540" w:rsidRPr="00E23D8E" w:rsidRDefault="004A6540" w:rsidP="001E33D0">
            <w:pPr>
              <w:jc w:val="both"/>
              <w:rPr>
                <w:sz w:val="18"/>
              </w:rPr>
            </w:pPr>
            <w:r w:rsidRPr="00E23D8E">
              <w:rPr>
                <w:sz w:val="18"/>
              </w:rPr>
              <w:t>Présentation</w:t>
            </w:r>
          </w:p>
        </w:tc>
        <w:tc>
          <w:tcPr>
            <w:tcW w:w="1269" w:type="dxa"/>
          </w:tcPr>
          <w:p w14:paraId="78E42D1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64A1C887"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2D96DDDA"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FC9C2E0"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4A45B43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F1F553B"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4C38541D"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77FDC923" w14:textId="77777777" w:rsidR="004A6540" w:rsidRPr="00E23D8E" w:rsidRDefault="004A6540" w:rsidP="001E33D0">
            <w:pPr>
              <w:jc w:val="both"/>
              <w:rPr>
                <w:sz w:val="18"/>
              </w:rPr>
            </w:pPr>
            <w:r w:rsidRPr="00E23D8E">
              <w:rPr>
                <w:sz w:val="18"/>
              </w:rPr>
              <w:t>Application</w:t>
            </w:r>
          </w:p>
        </w:tc>
        <w:tc>
          <w:tcPr>
            <w:tcW w:w="1269" w:type="dxa"/>
          </w:tcPr>
          <w:p w14:paraId="5E1A3E25"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2FCF0A2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4C5458C"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0F09DB5D"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0831278D"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60C6F881"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429FC970"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27FFC1EA" w14:textId="77777777" w:rsidR="004A6540" w:rsidRPr="00E23D8E" w:rsidRDefault="004A6540" w:rsidP="001E33D0">
            <w:pPr>
              <w:jc w:val="both"/>
              <w:rPr>
                <w:sz w:val="18"/>
              </w:rPr>
            </w:pPr>
            <w:r w:rsidRPr="00E23D8E">
              <w:rPr>
                <w:sz w:val="18"/>
              </w:rPr>
              <w:t>Base de données</w:t>
            </w:r>
          </w:p>
        </w:tc>
        <w:tc>
          <w:tcPr>
            <w:tcW w:w="1269" w:type="dxa"/>
          </w:tcPr>
          <w:p w14:paraId="19BEFEA2"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F3B516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1AF0AB4"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233A61E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1CA8B7A"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2556F6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3A9FA26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06FFB3AB" w14:textId="77777777" w:rsidR="004A6540" w:rsidRPr="00E23D8E" w:rsidRDefault="004A6540" w:rsidP="001E33D0">
            <w:pPr>
              <w:jc w:val="both"/>
              <w:rPr>
                <w:sz w:val="18"/>
              </w:rPr>
            </w:pPr>
            <w:r w:rsidRPr="00E23D8E">
              <w:rPr>
                <w:sz w:val="18"/>
              </w:rPr>
              <w:t>Communication</w:t>
            </w:r>
          </w:p>
        </w:tc>
        <w:tc>
          <w:tcPr>
            <w:tcW w:w="1269" w:type="dxa"/>
          </w:tcPr>
          <w:p w14:paraId="1A9C62C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7C85C32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29CBA16"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19BAED7"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0C8F479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6FB9813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7661C610"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19272251" w14:textId="77777777" w:rsidR="004A6540" w:rsidRPr="00E23D8E" w:rsidRDefault="004A6540" w:rsidP="001E33D0">
            <w:pPr>
              <w:jc w:val="both"/>
              <w:rPr>
                <w:sz w:val="18"/>
              </w:rPr>
            </w:pPr>
            <w:r w:rsidRPr="00E23D8E">
              <w:rPr>
                <w:sz w:val="18"/>
              </w:rPr>
              <w:t>Autre</w:t>
            </w:r>
          </w:p>
        </w:tc>
        <w:tc>
          <w:tcPr>
            <w:tcW w:w="1269" w:type="dxa"/>
          </w:tcPr>
          <w:p w14:paraId="0D5C346D"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2553F983"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2197EE1C"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C9661A4"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02CB6A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1E672777"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1FF838BE" w14:textId="77777777" w:rsidR="004A6540" w:rsidRDefault="004A6540" w:rsidP="004A6540">
      <w:pPr>
        <w:pStyle w:val="Standard"/>
      </w:pPr>
      <w:r>
        <w:rPr>
          <w:b/>
          <w:u w:val="single"/>
        </w:rPr>
        <w:t>Notes</w:t>
      </w:r>
      <w:r>
        <w:t> :</w:t>
      </w:r>
    </w:p>
    <w:p w14:paraId="10A59E47"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3CB5C7AF"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24BA5FC4" w14:textId="77777777" w:rsidR="004A6540" w:rsidRDefault="004A6540" w:rsidP="004A6540">
      <w:pPr>
        <w:jc w:val="both"/>
      </w:pPr>
    </w:p>
    <w:p w14:paraId="1CF897DB" w14:textId="77777777" w:rsidR="004A6540" w:rsidRDefault="004A6540" w:rsidP="006D4A89">
      <w:pPr>
        <w:pStyle w:val="Titre5"/>
      </w:pPr>
      <w:r>
        <w:t>ESX</w:t>
      </w:r>
    </w:p>
    <w:p w14:paraId="07E66223"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2C4F8752"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0120BB6E"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02072DE2"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6877E974"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5B43E361"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5676E1B8" w14:textId="1B766231"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29BE35BF" w14:textId="00A756F3"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015E497C"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5FC312AC" w14:textId="77777777" w:rsidR="004A6540" w:rsidRPr="00E23D8E" w:rsidRDefault="004A6540" w:rsidP="001E33D0">
            <w:pPr>
              <w:jc w:val="both"/>
              <w:rPr>
                <w:sz w:val="18"/>
                <w:szCs w:val="18"/>
              </w:rPr>
            </w:pPr>
          </w:p>
        </w:tc>
        <w:tc>
          <w:tcPr>
            <w:tcW w:w="1842" w:type="dxa"/>
          </w:tcPr>
          <w:p w14:paraId="59B034AA"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57E13D71"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76FEF02A"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2D506C7A"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629841CC"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1935C043" w14:textId="77777777" w:rsidR="004A6540" w:rsidRPr="00E23D8E" w:rsidRDefault="004A6540" w:rsidP="001E33D0">
            <w:pPr>
              <w:jc w:val="both"/>
              <w:rPr>
                <w:color w:val="auto"/>
                <w:sz w:val="18"/>
                <w:szCs w:val="18"/>
              </w:rPr>
            </w:pPr>
          </w:p>
        </w:tc>
        <w:tc>
          <w:tcPr>
            <w:tcW w:w="1842" w:type="dxa"/>
          </w:tcPr>
          <w:p w14:paraId="3E1D963E"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1019ADF1"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4432B77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68B4291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06211A09" w14:textId="77777777" w:rsidR="004A6540" w:rsidRDefault="004A6540" w:rsidP="004A6540">
      <w:pPr>
        <w:pStyle w:val="Standard"/>
      </w:pPr>
      <w:r>
        <w:rPr>
          <w:b/>
          <w:u w:val="single"/>
        </w:rPr>
        <w:t>Notes</w:t>
      </w:r>
      <w:r>
        <w:t> :</w:t>
      </w:r>
    </w:p>
    <w:p w14:paraId="3EF08677" w14:textId="42DBFB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2C6349BD"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7810AE93" w14:textId="77777777" w:rsidR="004A6540" w:rsidRDefault="004A6540" w:rsidP="004A6540">
      <w:pPr>
        <w:jc w:val="both"/>
      </w:pPr>
    </w:p>
    <w:p w14:paraId="33063237" w14:textId="77777777" w:rsidR="004A6540" w:rsidRDefault="004A6540"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0FC148B7"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050F5B11"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69F2B9B6"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392552B3"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67E2675B"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73A3EF1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731827CF"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00BC241E"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4CC24660" w14:textId="7BEE1788"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412A28C" w14:textId="295335E3"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39A49F48"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1FCB67B1" w14:textId="77777777" w:rsidR="004A6540" w:rsidRPr="00E23D8E" w:rsidRDefault="004A6540" w:rsidP="001E33D0">
            <w:pPr>
              <w:jc w:val="both"/>
              <w:rPr>
                <w:color w:val="auto"/>
                <w:sz w:val="18"/>
              </w:rPr>
            </w:pPr>
            <w:r w:rsidRPr="00E23D8E">
              <w:rPr>
                <w:color w:val="auto"/>
                <w:sz w:val="18"/>
              </w:rPr>
              <w:t>Master</w:t>
            </w:r>
          </w:p>
        </w:tc>
        <w:tc>
          <w:tcPr>
            <w:tcW w:w="1269" w:type="dxa"/>
          </w:tcPr>
          <w:p w14:paraId="5955AC58"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46C18AE7"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09FA9F15"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6EB58FF7"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4660DE6E"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D420ACA"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291EBEDB"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7B7F53F6"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5EC4F72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454A9DDC"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5A96E31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9924E2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2CCD30D8"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6D79FEA"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1B8CB226" w14:textId="77777777" w:rsidR="004A6540" w:rsidRDefault="004A6540" w:rsidP="004A6540">
      <w:pPr>
        <w:pStyle w:val="Standard"/>
      </w:pPr>
      <w:r>
        <w:rPr>
          <w:b/>
          <w:u w:val="single"/>
        </w:rPr>
        <w:t>Notes</w:t>
      </w:r>
      <w:r>
        <w:t> :</w:t>
      </w:r>
    </w:p>
    <w:p w14:paraId="7F9B266E" w14:textId="6D2D23D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7E1E46DD"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6A9184B1" w14:textId="58161813" w:rsidR="004A6540" w:rsidRDefault="004A6540" w:rsidP="004A6540">
      <w:pPr>
        <w:jc w:val="both"/>
      </w:pPr>
    </w:p>
    <w:p w14:paraId="62A664AC" w14:textId="77777777" w:rsidR="007973F2" w:rsidRDefault="007973F2" w:rsidP="004A6540">
      <w:pPr>
        <w:jc w:val="both"/>
      </w:pPr>
    </w:p>
    <w:p w14:paraId="6B9C769B" w14:textId="77777777" w:rsidR="004A6540" w:rsidRDefault="004A6540" w:rsidP="006D4A89">
      <w:pPr>
        <w:pStyle w:val="Titre5"/>
      </w:pPr>
      <w:r>
        <w:t>Infrastructures convergées</w:t>
      </w:r>
    </w:p>
    <w:p w14:paraId="6C7EFF42"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5F1376FE" w14:textId="77777777" w:rsidR="004A6540" w:rsidRDefault="004A6540" w:rsidP="004A6540">
      <w:pPr>
        <w:jc w:val="both"/>
      </w:pPr>
    </w:p>
    <w:p w14:paraId="08C8DD65" w14:textId="77777777" w:rsidR="004A6540" w:rsidRDefault="004A6540" w:rsidP="004A6540">
      <w:pPr>
        <w:jc w:val="both"/>
      </w:pPr>
    </w:p>
    <w:p w14:paraId="1CE22D7B" w14:textId="77777777" w:rsidR="004A6540" w:rsidRDefault="004A6540" w:rsidP="006D4A89">
      <w:pPr>
        <w:pStyle w:val="Titre5"/>
      </w:pPr>
      <w:r>
        <w:t xml:space="preserve">Infrastructures </w:t>
      </w:r>
      <w:proofErr w:type="spellStart"/>
      <w:r>
        <w:t>hyperconvergées</w:t>
      </w:r>
      <w:proofErr w:type="spellEnd"/>
    </w:p>
    <w:p w14:paraId="2BF78D98"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52FFC5C0" w14:textId="77777777" w:rsidR="004A6540" w:rsidRDefault="004A6540" w:rsidP="004A6540">
      <w:pPr>
        <w:jc w:val="both"/>
      </w:pPr>
    </w:p>
    <w:p w14:paraId="3952462B" w14:textId="77777777" w:rsidR="004A6540" w:rsidRDefault="004A6540" w:rsidP="004A6540">
      <w:pPr>
        <w:jc w:val="both"/>
      </w:pPr>
    </w:p>
    <w:p w14:paraId="245ABD49" w14:textId="77777777" w:rsidR="004A6540" w:rsidRDefault="004A6540" w:rsidP="006D4A89">
      <w:pPr>
        <w:pStyle w:val="Titre5"/>
      </w:pPr>
      <w:proofErr w:type="spellStart"/>
      <w:r>
        <w:t>Appliances</w:t>
      </w:r>
      <w:proofErr w:type="spellEnd"/>
    </w:p>
    <w:p w14:paraId="481C4EF1"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010D60F3" w14:textId="77777777" w:rsidR="004A6540" w:rsidRDefault="004A6540" w:rsidP="004A6540">
      <w:pPr>
        <w:jc w:val="both"/>
      </w:pPr>
    </w:p>
    <w:p w14:paraId="794D053E" w14:textId="77777777" w:rsidR="004A6540" w:rsidRDefault="004A6540" w:rsidP="004A6540">
      <w:pPr>
        <w:jc w:val="both"/>
      </w:pPr>
    </w:p>
    <w:p w14:paraId="1ACF19DB" w14:textId="77777777" w:rsidR="004A6540" w:rsidRDefault="004A6540" w:rsidP="006D4A89">
      <w:pPr>
        <w:pStyle w:val="Titre5"/>
      </w:pPr>
      <w:r>
        <w:t>Stockage</w:t>
      </w:r>
    </w:p>
    <w:p w14:paraId="161FAF04"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5889F8BB"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7204FE8C"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4017F454"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4E87E2A4"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44A63E5D"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38B35937"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3726E3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67FC2380"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4EEAE3A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42D5F8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7BB7A027"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771C8E6E"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E0E8BC3" w14:textId="77777777" w:rsidR="004A6540" w:rsidRPr="00CF3167" w:rsidRDefault="004A6540" w:rsidP="001E33D0">
            <w:pPr>
              <w:rPr>
                <w:sz w:val="18"/>
              </w:rPr>
            </w:pPr>
          </w:p>
        </w:tc>
        <w:tc>
          <w:tcPr>
            <w:tcW w:w="2022" w:type="dxa"/>
            <w:tcBorders>
              <w:top w:val="nil"/>
            </w:tcBorders>
          </w:tcPr>
          <w:p w14:paraId="1F149E0B"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74FFDC8B"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16BCA474"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024632336"/>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5DFDB59A"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336910038"/>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692CCF60"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65AD6071"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1D911C22" w14:textId="77777777" w:rsidR="004A6540" w:rsidRPr="00CF3167" w:rsidRDefault="004A6540" w:rsidP="001E33D0">
            <w:pPr>
              <w:rPr>
                <w:sz w:val="18"/>
              </w:rPr>
            </w:pPr>
          </w:p>
        </w:tc>
        <w:tc>
          <w:tcPr>
            <w:tcW w:w="2022" w:type="dxa"/>
          </w:tcPr>
          <w:p w14:paraId="62F0F5BA"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510FD54F"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67771163"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DE2ED10"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4759C2E4" w14:textId="77777777" w:rsidR="004A6540" w:rsidRDefault="004A6540" w:rsidP="004A6540"/>
    <w:p w14:paraId="5996779F"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233C5E6A"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7C7803F2"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4E568E52"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5DFED9F4"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14FC507E"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2EA8A600"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6F518A2"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53BEAF0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554D97E0"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1CC861A4"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6A2CDF2B"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699EAD0A" w14:textId="77777777" w:rsidR="004A6540" w:rsidRPr="00CF3167" w:rsidRDefault="004A6540" w:rsidP="001E33D0">
            <w:pPr>
              <w:rPr>
                <w:sz w:val="18"/>
              </w:rPr>
            </w:pPr>
          </w:p>
        </w:tc>
        <w:tc>
          <w:tcPr>
            <w:tcW w:w="2022" w:type="dxa"/>
            <w:tcBorders>
              <w:top w:val="nil"/>
            </w:tcBorders>
          </w:tcPr>
          <w:p w14:paraId="07613CE4"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3869ABA7"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48EB01AE"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081668009"/>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7AAC4C25"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2068455107"/>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3EF222C6"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64B7F165"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567A5B46" w14:textId="77777777" w:rsidR="004A6540" w:rsidRPr="00CF3167" w:rsidRDefault="004A6540" w:rsidP="001E33D0">
            <w:pPr>
              <w:rPr>
                <w:sz w:val="18"/>
              </w:rPr>
            </w:pPr>
          </w:p>
        </w:tc>
        <w:tc>
          <w:tcPr>
            <w:tcW w:w="2022" w:type="dxa"/>
          </w:tcPr>
          <w:p w14:paraId="2F0C606D"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08DC00D4"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7B188693"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76EFB321"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7FB4ABFE" w14:textId="77777777" w:rsidR="004A6540" w:rsidRDefault="004A6540" w:rsidP="004A6540"/>
    <w:p w14:paraId="51373C96" w14:textId="77777777" w:rsidR="004A6540" w:rsidRDefault="004A6540" w:rsidP="004A6540"/>
    <w:p w14:paraId="4F1C3682" w14:textId="77777777" w:rsidR="004A6540" w:rsidRPr="00480EDA" w:rsidRDefault="004A6540" w:rsidP="005E7D2F">
      <w:pPr>
        <w:pStyle w:val="Titre6"/>
      </w:pPr>
      <w:r>
        <w:t>Nouvelles infrastructures</w:t>
      </w:r>
    </w:p>
    <w:p w14:paraId="08640846"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009E2041" w14:textId="77777777" w:rsidR="004A6540" w:rsidRDefault="004A6540" w:rsidP="004A6540">
      <w:pPr>
        <w:jc w:val="both"/>
      </w:pPr>
    </w:p>
    <w:p w14:paraId="4D480147" w14:textId="77777777" w:rsidR="004A6540" w:rsidRDefault="004A6540" w:rsidP="004A6540">
      <w:pPr>
        <w:jc w:val="both"/>
      </w:pPr>
    </w:p>
    <w:p w14:paraId="5E65EC51" w14:textId="77777777" w:rsidR="004A6540" w:rsidRDefault="004A6540" w:rsidP="006D4A89">
      <w:pPr>
        <w:pStyle w:val="Titre5"/>
      </w:pPr>
      <w:r>
        <w:t>Infrastructures réseau</w:t>
      </w:r>
    </w:p>
    <w:p w14:paraId="0727B778"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19B63A7B" w14:textId="77777777" w:rsidR="004A6540" w:rsidRDefault="004A6540" w:rsidP="004A6540">
      <w:pPr>
        <w:jc w:val="both"/>
      </w:pPr>
    </w:p>
    <w:p w14:paraId="7EEE49E3" w14:textId="77777777" w:rsidR="004A6540" w:rsidRDefault="004A6540" w:rsidP="004A6540">
      <w:pPr>
        <w:jc w:val="both"/>
      </w:pPr>
    </w:p>
    <w:p w14:paraId="16957511" w14:textId="77777777" w:rsidR="004A6540" w:rsidRDefault="004A6540" w:rsidP="005E7D2F">
      <w:pPr>
        <w:pStyle w:val="Titre4"/>
      </w:pPr>
      <w:bookmarkStart w:id="90" w:name="_Toc135732489"/>
      <w:r>
        <w:t>Infrastructures virtuelles</w:t>
      </w:r>
      <w:bookmarkEnd w:id="90"/>
    </w:p>
    <w:p w14:paraId="7EB8BA5B" w14:textId="77777777" w:rsidR="004A6540" w:rsidRDefault="004A6540" w:rsidP="006D4A89">
      <w:pPr>
        <w:pStyle w:val="Titre5"/>
      </w:pPr>
      <w:r>
        <w:t>Serveurs virtuels</w:t>
      </w:r>
    </w:p>
    <w:p w14:paraId="0FD22335" w14:textId="77777777" w:rsidR="004A6540" w:rsidRDefault="004A6540" w:rsidP="004A6540">
      <w:pPr>
        <w:jc w:val="both"/>
      </w:pPr>
    </w:p>
    <w:tbl>
      <w:tblPr>
        <w:tblStyle w:val="DATStandardLigne"/>
        <w:tblW w:w="0" w:type="auto"/>
        <w:tblLook w:val="00A0" w:firstRow="1" w:lastRow="0" w:firstColumn="1" w:lastColumn="0" w:noHBand="0" w:noVBand="0"/>
      </w:tblPr>
      <w:tblGrid>
        <w:gridCol w:w="1701"/>
        <w:gridCol w:w="1274"/>
        <w:gridCol w:w="1545"/>
        <w:gridCol w:w="990"/>
        <w:gridCol w:w="1128"/>
        <w:gridCol w:w="2103"/>
        <w:gridCol w:w="1417"/>
      </w:tblGrid>
      <w:tr w:rsidR="004A6540" w:rsidRPr="00B44747" w14:paraId="746E19E4"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0B9D5C55"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2EEBE59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2AD2F0D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796D9FD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7D9B2A5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44B34C7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2D88CEB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B44747" w14:paraId="6DD6674E"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EE42582" w14:textId="77777777" w:rsidR="004A6540" w:rsidRPr="00B44747" w:rsidRDefault="004A6540" w:rsidP="001E33D0">
            <w:pPr>
              <w:jc w:val="both"/>
              <w:rPr>
                <w:sz w:val="18"/>
              </w:rPr>
            </w:pPr>
            <w:r w:rsidRPr="00B44747">
              <w:rPr>
                <w:sz w:val="18"/>
              </w:rPr>
              <w:t>Présentation</w:t>
            </w:r>
          </w:p>
        </w:tc>
        <w:tc>
          <w:tcPr>
            <w:tcW w:w="1269" w:type="dxa"/>
          </w:tcPr>
          <w:p w14:paraId="517FB26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2AED2DB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68003DDE"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6C524CC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C596EE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c>
          <w:tcPr>
            <w:tcW w:w="1417" w:type="dxa"/>
          </w:tcPr>
          <w:p w14:paraId="7E005554"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B44747" w14:paraId="3B7C8EA3"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55461BD6" w14:textId="77777777" w:rsidR="004A6540" w:rsidRPr="00B44747" w:rsidRDefault="004A6540" w:rsidP="001E33D0">
            <w:pPr>
              <w:jc w:val="both"/>
              <w:rPr>
                <w:sz w:val="18"/>
              </w:rPr>
            </w:pPr>
            <w:r w:rsidRPr="00B44747">
              <w:rPr>
                <w:sz w:val="18"/>
              </w:rPr>
              <w:t>Application</w:t>
            </w:r>
          </w:p>
        </w:tc>
        <w:tc>
          <w:tcPr>
            <w:tcW w:w="1269" w:type="dxa"/>
          </w:tcPr>
          <w:p w14:paraId="7DA6CE5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034795A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6C454025"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37BABDC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120F999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B8514D1"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6D4FF051"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478CEAB" w14:textId="77777777" w:rsidR="004A6540" w:rsidRPr="00B44747" w:rsidRDefault="004A6540" w:rsidP="001E33D0">
            <w:pPr>
              <w:jc w:val="both"/>
              <w:rPr>
                <w:sz w:val="18"/>
              </w:rPr>
            </w:pPr>
            <w:r w:rsidRPr="00B44747">
              <w:rPr>
                <w:sz w:val="18"/>
              </w:rPr>
              <w:t>Base de données</w:t>
            </w:r>
          </w:p>
        </w:tc>
        <w:tc>
          <w:tcPr>
            <w:tcW w:w="1269" w:type="dxa"/>
          </w:tcPr>
          <w:p w14:paraId="199D4C97"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429007D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2A8A55F2"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180FE248"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3468B4E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FF1E0F5"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5776440A"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2EC3410C" w14:textId="77777777" w:rsidR="004A6540" w:rsidRPr="00B44747" w:rsidRDefault="004A6540" w:rsidP="001E33D0">
            <w:pPr>
              <w:jc w:val="both"/>
              <w:rPr>
                <w:sz w:val="18"/>
              </w:rPr>
            </w:pPr>
            <w:r w:rsidRPr="00B44747">
              <w:rPr>
                <w:sz w:val="18"/>
              </w:rPr>
              <w:t>Communication</w:t>
            </w:r>
          </w:p>
        </w:tc>
        <w:tc>
          <w:tcPr>
            <w:tcW w:w="1269" w:type="dxa"/>
          </w:tcPr>
          <w:p w14:paraId="13A33950"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77DA5E4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0F5F5D5A"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588D08E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359B8380"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2A10897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B44747" w14:paraId="691F9AF3"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6F1D1B1B" w14:textId="77777777" w:rsidR="004A6540" w:rsidRPr="00B44747" w:rsidRDefault="004A6540" w:rsidP="001E33D0">
            <w:pPr>
              <w:jc w:val="both"/>
              <w:rPr>
                <w:sz w:val="18"/>
              </w:rPr>
            </w:pPr>
            <w:r w:rsidRPr="00B44747">
              <w:rPr>
                <w:sz w:val="18"/>
              </w:rPr>
              <w:t>Citrix</w:t>
            </w:r>
          </w:p>
        </w:tc>
        <w:tc>
          <w:tcPr>
            <w:tcW w:w="1269" w:type="dxa"/>
          </w:tcPr>
          <w:p w14:paraId="4AA5D517"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56ECBDF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53410BDE"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1711AA5"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6B17DAF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D39452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B44747" w14:paraId="1A4AD96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C8840AE" w14:textId="77777777" w:rsidR="004A6540" w:rsidRPr="00B44747" w:rsidRDefault="004A6540" w:rsidP="001E33D0">
            <w:pPr>
              <w:jc w:val="both"/>
              <w:rPr>
                <w:sz w:val="18"/>
              </w:rPr>
            </w:pPr>
            <w:r w:rsidRPr="00B44747">
              <w:rPr>
                <w:sz w:val="18"/>
              </w:rPr>
              <w:t>Autre</w:t>
            </w:r>
          </w:p>
        </w:tc>
        <w:tc>
          <w:tcPr>
            <w:tcW w:w="1269" w:type="dxa"/>
          </w:tcPr>
          <w:p w14:paraId="12263C5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5FE5831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02E2C6A7"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50EB981C"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793740C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57BD7553"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44822B1D" w14:textId="77777777" w:rsidR="004A6540" w:rsidRDefault="004A6540" w:rsidP="004A6540">
      <w:pPr>
        <w:pStyle w:val="Standard"/>
      </w:pPr>
      <w:r>
        <w:rPr>
          <w:b/>
          <w:u w:val="single"/>
        </w:rPr>
        <w:t>Notes</w:t>
      </w:r>
      <w:r>
        <w:t> :</w:t>
      </w:r>
    </w:p>
    <w:p w14:paraId="50BCDF4F"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78CFC97D"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5671C0E9" w14:textId="77777777" w:rsidR="004A6540" w:rsidRDefault="004A6540" w:rsidP="004A6540">
      <w:pPr>
        <w:jc w:val="both"/>
      </w:pPr>
    </w:p>
    <w:p w14:paraId="65029843" w14:textId="77777777" w:rsidR="004A6540" w:rsidRDefault="004A6540" w:rsidP="004A6540">
      <w:pPr>
        <w:jc w:val="both"/>
      </w:pPr>
    </w:p>
    <w:p w14:paraId="2F983894" w14:textId="77777777" w:rsidR="004A6540" w:rsidRDefault="004A6540" w:rsidP="005E7D2F">
      <w:pPr>
        <w:pStyle w:val="Titre4"/>
      </w:pPr>
      <w:bookmarkStart w:id="91" w:name="_Toc135732490"/>
      <w:r>
        <w:t xml:space="preserve">Infrastructures </w:t>
      </w:r>
      <w:proofErr w:type="spellStart"/>
      <w:r>
        <w:t>conteneuris</w:t>
      </w:r>
      <w:r w:rsidRPr="00203A8B">
        <w:rPr>
          <w:sz w:val="22"/>
        </w:rPr>
        <w:t>É</w:t>
      </w:r>
      <w:r>
        <w:t>es</w:t>
      </w:r>
      <w:bookmarkEnd w:id="91"/>
      <w:proofErr w:type="spellEnd"/>
    </w:p>
    <w:p w14:paraId="7DBF515D" w14:textId="77777777" w:rsidR="004A6540" w:rsidRDefault="004A6540" w:rsidP="006D4A89">
      <w:pPr>
        <w:pStyle w:val="Titre5"/>
      </w:pPr>
      <w:proofErr w:type="spellStart"/>
      <w:r>
        <w:t>Namespaces</w:t>
      </w:r>
      <w:proofErr w:type="spellEnd"/>
    </w:p>
    <w:p w14:paraId="2FA1678E"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5E0E7558" w14:textId="77777777" w:rsidR="004A6540" w:rsidRDefault="004A6540" w:rsidP="004A6540">
      <w:pPr>
        <w:jc w:val="both"/>
      </w:pPr>
    </w:p>
    <w:p w14:paraId="6BB8AB19" w14:textId="77777777" w:rsidR="004A6540" w:rsidRDefault="004A6540" w:rsidP="004A6540">
      <w:pPr>
        <w:jc w:val="both"/>
      </w:pPr>
    </w:p>
    <w:p w14:paraId="2688E122" w14:textId="77777777" w:rsidR="004A6540" w:rsidRDefault="004A6540" w:rsidP="006D4A89">
      <w:pPr>
        <w:pStyle w:val="Titre5"/>
      </w:pPr>
      <w:r>
        <w:t>Conteneurs</w:t>
      </w:r>
    </w:p>
    <w:p w14:paraId="6C31A359"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0FBDD43E"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475490E8"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1247ECA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6C4D6F8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71BC206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5933D639"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34AE3B9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1B303B5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2461304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3F85EC0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7F3A37D6"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00840B5F" w14:textId="77777777" w:rsidR="004A6540" w:rsidRPr="00B44747" w:rsidRDefault="004A6540" w:rsidP="001E33D0">
            <w:pPr>
              <w:jc w:val="both"/>
              <w:rPr>
                <w:b w:val="0"/>
                <w:sz w:val="18"/>
              </w:rPr>
            </w:pPr>
            <w:r w:rsidRPr="00B44747">
              <w:rPr>
                <w:b w:val="0"/>
                <w:sz w:val="18"/>
              </w:rPr>
              <w:t>Présentation</w:t>
            </w:r>
          </w:p>
        </w:tc>
        <w:tc>
          <w:tcPr>
            <w:tcW w:w="1431" w:type="dxa"/>
          </w:tcPr>
          <w:p w14:paraId="64B4DB8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0955D33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3C947A6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2728E60A"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670DC39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1614FC94"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3E2A7E40"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0E289FF8"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777CFDBB" w14:textId="77777777" w:rsidR="004A6540" w:rsidRPr="00B44747" w:rsidRDefault="004A6540" w:rsidP="001E33D0">
            <w:pPr>
              <w:jc w:val="both"/>
              <w:rPr>
                <w:b w:val="0"/>
                <w:sz w:val="18"/>
              </w:rPr>
            </w:pPr>
            <w:r w:rsidRPr="00B44747">
              <w:rPr>
                <w:b w:val="0"/>
                <w:sz w:val="18"/>
              </w:rPr>
              <w:t>Application</w:t>
            </w:r>
          </w:p>
        </w:tc>
        <w:tc>
          <w:tcPr>
            <w:tcW w:w="1431" w:type="dxa"/>
          </w:tcPr>
          <w:p w14:paraId="111EEBD8"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6A4A6926"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43B0D30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719CE040"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2A53EB3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707463E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3C290EC6"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6EBB167D"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78D9EFF" w14:textId="77777777" w:rsidR="004A6540" w:rsidRPr="00B44747" w:rsidRDefault="004A6540" w:rsidP="001E33D0">
            <w:pPr>
              <w:jc w:val="both"/>
              <w:rPr>
                <w:b w:val="0"/>
                <w:sz w:val="18"/>
              </w:rPr>
            </w:pPr>
            <w:r w:rsidRPr="00B44747">
              <w:rPr>
                <w:b w:val="0"/>
                <w:sz w:val="18"/>
              </w:rPr>
              <w:t>Base de données</w:t>
            </w:r>
          </w:p>
        </w:tc>
        <w:tc>
          <w:tcPr>
            <w:tcW w:w="1431" w:type="dxa"/>
          </w:tcPr>
          <w:p w14:paraId="1F19756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2EBAB9C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4C76DA3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069D792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623D5722"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6644934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6FD237FF"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250141A7"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A5AA622" w14:textId="77777777" w:rsidR="004A6540" w:rsidRPr="00B44747" w:rsidRDefault="004A6540" w:rsidP="001E33D0">
            <w:pPr>
              <w:jc w:val="both"/>
              <w:rPr>
                <w:b w:val="0"/>
                <w:sz w:val="18"/>
              </w:rPr>
            </w:pPr>
            <w:r w:rsidRPr="00B44747">
              <w:rPr>
                <w:b w:val="0"/>
                <w:sz w:val="18"/>
              </w:rPr>
              <w:t>Communication</w:t>
            </w:r>
          </w:p>
        </w:tc>
        <w:tc>
          <w:tcPr>
            <w:tcW w:w="1431" w:type="dxa"/>
          </w:tcPr>
          <w:p w14:paraId="22A42F69"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0FBB8672"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282178D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2725972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6823FB0B"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4762D353"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3551FA6F"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77160BC9"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3C406887" w14:textId="77777777" w:rsidR="004A6540" w:rsidRPr="00B44747" w:rsidRDefault="004A6540" w:rsidP="001E33D0">
            <w:pPr>
              <w:jc w:val="both"/>
              <w:rPr>
                <w:b w:val="0"/>
                <w:sz w:val="18"/>
              </w:rPr>
            </w:pPr>
            <w:r w:rsidRPr="00B44747">
              <w:rPr>
                <w:b w:val="0"/>
                <w:sz w:val="18"/>
              </w:rPr>
              <w:t>Autre</w:t>
            </w:r>
          </w:p>
        </w:tc>
        <w:tc>
          <w:tcPr>
            <w:tcW w:w="1431" w:type="dxa"/>
          </w:tcPr>
          <w:p w14:paraId="0DF6DA1D"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521A408F"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542B865D"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24CE848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21BE708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21F0BEB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2BD0749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23CF280A" w14:textId="77777777" w:rsidR="004A6540" w:rsidRDefault="004A6540" w:rsidP="004A6540">
      <w:pPr>
        <w:pStyle w:val="Standard"/>
        <w:rPr>
          <w:b/>
          <w:u w:val="single"/>
        </w:rPr>
      </w:pPr>
    </w:p>
    <w:p w14:paraId="5D3FD196" w14:textId="77777777" w:rsidR="004A6540" w:rsidRDefault="004A6540" w:rsidP="004A6540">
      <w:pPr>
        <w:pStyle w:val="Standard"/>
      </w:pPr>
      <w:r>
        <w:rPr>
          <w:b/>
          <w:u w:val="single"/>
        </w:rPr>
        <w:t>Notes</w:t>
      </w:r>
      <w:r>
        <w:t> :</w:t>
      </w:r>
    </w:p>
    <w:p w14:paraId="74584C0B" w14:textId="77777777" w:rsidR="004A6540" w:rsidRDefault="004A6540" w:rsidP="004A6540">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7A6A390E" w14:textId="202B2B50" w:rsidR="004A6540" w:rsidRDefault="004A6540" w:rsidP="004A6540">
      <w:pPr>
        <w:jc w:val="both"/>
      </w:pPr>
    </w:p>
    <w:p w14:paraId="33296545" w14:textId="77777777" w:rsidR="00764019" w:rsidRDefault="00764019" w:rsidP="004A6540">
      <w:pPr>
        <w:jc w:val="both"/>
      </w:pPr>
    </w:p>
    <w:p w14:paraId="3533F735" w14:textId="77777777" w:rsidR="004A6540" w:rsidRDefault="004A6540" w:rsidP="006D4A89">
      <w:pPr>
        <w:pStyle w:val="Titre5"/>
      </w:pPr>
      <w:proofErr w:type="spellStart"/>
      <w:r>
        <w:t>Pods</w:t>
      </w:r>
      <w:proofErr w:type="spellEnd"/>
    </w:p>
    <w:p w14:paraId="259F76A9"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401A0239"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7197F307"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6D53583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316D106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6B208970"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40D42C42" w14:textId="77777777" w:rsidR="004A6540" w:rsidRPr="004A6540" w:rsidRDefault="004A6540" w:rsidP="001E33D0">
            <w:pPr>
              <w:jc w:val="both"/>
              <w:rPr>
                <w:sz w:val="18"/>
              </w:rPr>
            </w:pPr>
          </w:p>
        </w:tc>
        <w:tc>
          <w:tcPr>
            <w:tcW w:w="3387" w:type="dxa"/>
          </w:tcPr>
          <w:p w14:paraId="26B2BADE"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31B796CA"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386342F4"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30E4FFE1" w14:textId="77777777" w:rsidR="004A6540" w:rsidRPr="004A6540" w:rsidRDefault="004A6540" w:rsidP="001E33D0">
            <w:pPr>
              <w:jc w:val="both"/>
              <w:rPr>
                <w:sz w:val="18"/>
              </w:rPr>
            </w:pPr>
          </w:p>
        </w:tc>
        <w:tc>
          <w:tcPr>
            <w:tcW w:w="3387" w:type="dxa"/>
          </w:tcPr>
          <w:p w14:paraId="5C3938C6"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1A43DC33"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558F7359"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530C6DD8" w14:textId="77777777" w:rsidR="004A6540" w:rsidRPr="004A6540" w:rsidRDefault="004A6540" w:rsidP="001E33D0">
            <w:pPr>
              <w:jc w:val="both"/>
              <w:rPr>
                <w:sz w:val="18"/>
              </w:rPr>
            </w:pPr>
          </w:p>
        </w:tc>
        <w:tc>
          <w:tcPr>
            <w:tcW w:w="3387" w:type="dxa"/>
          </w:tcPr>
          <w:p w14:paraId="1EDEE431"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67E4F4C7"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7B48FD3D" w14:textId="77777777" w:rsidR="004A6540" w:rsidRDefault="004A6540" w:rsidP="004A6540">
      <w:pPr>
        <w:jc w:val="both"/>
      </w:pPr>
    </w:p>
    <w:p w14:paraId="3A27FA2E" w14:textId="77777777" w:rsidR="004A6540" w:rsidRDefault="004A6540" w:rsidP="004A6540">
      <w:pPr>
        <w:jc w:val="both"/>
      </w:pPr>
    </w:p>
    <w:p w14:paraId="4580CDD4" w14:textId="0083F3E9" w:rsidR="007973F2" w:rsidRDefault="007973F2" w:rsidP="004A6540"/>
    <w:p w14:paraId="6130E365" w14:textId="77777777" w:rsidR="00723FEC" w:rsidRDefault="00723FEC" w:rsidP="004A6540">
      <w:pPr>
        <w:sectPr w:rsidR="00723FEC" w:rsidSect="00645A39">
          <w:pgSz w:w="11906" w:h="16838" w:code="9"/>
          <w:pgMar w:top="1134" w:right="851" w:bottom="567" w:left="851" w:header="567" w:footer="567" w:gutter="0"/>
          <w:cols w:space="708"/>
          <w:titlePg/>
          <w:docGrid w:linePitch="360"/>
        </w:sectPr>
      </w:pPr>
    </w:p>
    <w:p w14:paraId="4AD1A108" w14:textId="33D4124C" w:rsidR="006744D7" w:rsidRDefault="006744D7" w:rsidP="005E7D2F">
      <w:pPr>
        <w:pStyle w:val="Titre3"/>
      </w:pPr>
      <w:bookmarkStart w:id="92" w:name="_Toc135732491"/>
      <w:r>
        <w:t>Autres environnements</w:t>
      </w:r>
      <w:bookmarkEnd w:id="92"/>
    </w:p>
    <w:p w14:paraId="08395D8E" w14:textId="77777777" w:rsidR="004A6540" w:rsidRDefault="004A6540" w:rsidP="005E7D2F">
      <w:pPr>
        <w:pStyle w:val="Titre4"/>
      </w:pPr>
      <w:bookmarkStart w:id="93" w:name="_Toc135732492"/>
      <w:r>
        <w:t>Infrastructures physiques</w:t>
      </w:r>
      <w:bookmarkEnd w:id="93"/>
    </w:p>
    <w:p w14:paraId="1BC6B634" w14:textId="77777777" w:rsidR="004A6540" w:rsidRDefault="004A6540" w:rsidP="006D4A89">
      <w:pPr>
        <w:pStyle w:val="Titre5"/>
      </w:pPr>
      <w:r>
        <w:t>Serveurs</w:t>
      </w:r>
    </w:p>
    <w:tbl>
      <w:tblPr>
        <w:tblStyle w:val="DATStandardLigne"/>
        <w:tblW w:w="0" w:type="auto"/>
        <w:tblLook w:val="00A0" w:firstRow="1" w:lastRow="0" w:firstColumn="1" w:lastColumn="0" w:noHBand="0" w:noVBand="0"/>
      </w:tblPr>
      <w:tblGrid>
        <w:gridCol w:w="1701"/>
        <w:gridCol w:w="1274"/>
        <w:gridCol w:w="1546"/>
        <w:gridCol w:w="988"/>
        <w:gridCol w:w="1128"/>
        <w:gridCol w:w="2104"/>
        <w:gridCol w:w="1417"/>
      </w:tblGrid>
      <w:tr w:rsidR="004A6540" w:rsidRPr="00B44747" w14:paraId="19E781E4"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1" w:type="dxa"/>
          </w:tcPr>
          <w:p w14:paraId="3148A369"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4AB1C7AA"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8" w:type="dxa"/>
          </w:tcPr>
          <w:p w14:paraId="21459A67"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06412C8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0D54DE2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5" w:type="dxa"/>
          </w:tcPr>
          <w:p w14:paraId="0BDA513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516B3BF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22D520C4"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16ECC89" w14:textId="77777777" w:rsidR="004A6540" w:rsidRPr="00E23D8E" w:rsidRDefault="004A6540" w:rsidP="001E33D0">
            <w:pPr>
              <w:jc w:val="both"/>
              <w:rPr>
                <w:sz w:val="18"/>
              </w:rPr>
            </w:pPr>
            <w:r w:rsidRPr="00E23D8E">
              <w:rPr>
                <w:sz w:val="18"/>
              </w:rPr>
              <w:t>Présentation</w:t>
            </w:r>
          </w:p>
        </w:tc>
        <w:tc>
          <w:tcPr>
            <w:tcW w:w="1269" w:type="dxa"/>
          </w:tcPr>
          <w:p w14:paraId="72A9934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6E8355F7"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3F85E2D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0E5BFA32"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799A0A7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2590107C"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5B40FE75"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556D020" w14:textId="77777777" w:rsidR="004A6540" w:rsidRPr="00E23D8E" w:rsidRDefault="004A6540" w:rsidP="001E33D0">
            <w:pPr>
              <w:jc w:val="both"/>
              <w:rPr>
                <w:sz w:val="18"/>
              </w:rPr>
            </w:pPr>
            <w:r w:rsidRPr="00E23D8E">
              <w:rPr>
                <w:sz w:val="18"/>
              </w:rPr>
              <w:t>Application</w:t>
            </w:r>
          </w:p>
        </w:tc>
        <w:tc>
          <w:tcPr>
            <w:tcW w:w="1269" w:type="dxa"/>
          </w:tcPr>
          <w:p w14:paraId="4E7B3C0F"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68BBDC8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0A07C8B0"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67AAD0C4"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1F17DE53"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71B8D7F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34C89C04"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676EBA79" w14:textId="77777777" w:rsidR="004A6540" w:rsidRPr="00E23D8E" w:rsidRDefault="004A6540" w:rsidP="001E33D0">
            <w:pPr>
              <w:jc w:val="both"/>
              <w:rPr>
                <w:sz w:val="18"/>
              </w:rPr>
            </w:pPr>
            <w:r w:rsidRPr="00E23D8E">
              <w:rPr>
                <w:sz w:val="18"/>
              </w:rPr>
              <w:t>Base de données</w:t>
            </w:r>
          </w:p>
        </w:tc>
        <w:tc>
          <w:tcPr>
            <w:tcW w:w="1269" w:type="dxa"/>
          </w:tcPr>
          <w:p w14:paraId="1DF4AA5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4E37CB8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4D871663"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272BDD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16E9ADD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1DBE9E38"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rsidRPr="00E23D8E" w14:paraId="508AD605"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0F161ED9" w14:textId="77777777" w:rsidR="004A6540" w:rsidRPr="00E23D8E" w:rsidRDefault="004A6540" w:rsidP="001E33D0">
            <w:pPr>
              <w:jc w:val="both"/>
              <w:rPr>
                <w:sz w:val="18"/>
              </w:rPr>
            </w:pPr>
            <w:r w:rsidRPr="00E23D8E">
              <w:rPr>
                <w:sz w:val="18"/>
              </w:rPr>
              <w:t>Communication</w:t>
            </w:r>
          </w:p>
        </w:tc>
        <w:tc>
          <w:tcPr>
            <w:tcW w:w="1269" w:type="dxa"/>
          </w:tcPr>
          <w:p w14:paraId="5EAA12B1"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8" w:type="dxa"/>
          </w:tcPr>
          <w:p w14:paraId="3D9C026B"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25158EDA"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4715FBB7"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5" w:type="dxa"/>
          </w:tcPr>
          <w:p w14:paraId="31667000"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1E385A5"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rsidRPr="00E23D8E" w14:paraId="48789008"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1" w:type="dxa"/>
          </w:tcPr>
          <w:p w14:paraId="794157CD" w14:textId="77777777" w:rsidR="004A6540" w:rsidRPr="00E23D8E" w:rsidRDefault="004A6540" w:rsidP="001E33D0">
            <w:pPr>
              <w:jc w:val="both"/>
              <w:rPr>
                <w:sz w:val="18"/>
              </w:rPr>
            </w:pPr>
            <w:r w:rsidRPr="00E23D8E">
              <w:rPr>
                <w:sz w:val="18"/>
              </w:rPr>
              <w:t>Autre</w:t>
            </w:r>
          </w:p>
        </w:tc>
        <w:tc>
          <w:tcPr>
            <w:tcW w:w="1269" w:type="dxa"/>
          </w:tcPr>
          <w:p w14:paraId="5AD25971"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8" w:type="dxa"/>
          </w:tcPr>
          <w:p w14:paraId="52BE3B9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66FFD249"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7F332597"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5" w:type="dxa"/>
          </w:tcPr>
          <w:p w14:paraId="6836015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ADE97F5"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bl>
    <w:p w14:paraId="543A70D3" w14:textId="77777777" w:rsidR="004A6540" w:rsidRDefault="004A6540" w:rsidP="004A6540">
      <w:pPr>
        <w:pStyle w:val="Standard"/>
      </w:pPr>
      <w:r>
        <w:rPr>
          <w:b/>
          <w:u w:val="single"/>
        </w:rPr>
        <w:t>Notes</w:t>
      </w:r>
      <w:r>
        <w:t> :</w:t>
      </w:r>
    </w:p>
    <w:p w14:paraId="61073A66"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6D583C89"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6D1739AB" w14:textId="77777777" w:rsidR="004A6540" w:rsidRDefault="004A6540" w:rsidP="004A6540">
      <w:pPr>
        <w:jc w:val="both"/>
      </w:pPr>
    </w:p>
    <w:p w14:paraId="2F0C5686" w14:textId="77777777" w:rsidR="004A6540" w:rsidRDefault="004A6540" w:rsidP="006D4A89">
      <w:pPr>
        <w:pStyle w:val="Titre5"/>
      </w:pPr>
      <w:r>
        <w:t>ESX</w:t>
      </w:r>
    </w:p>
    <w:p w14:paraId="076020D5" w14:textId="77777777" w:rsidR="004A6540" w:rsidRDefault="004A6540" w:rsidP="004A6540">
      <w:pPr>
        <w:jc w:val="both"/>
      </w:pPr>
      <w:r>
        <w:rPr>
          <w:rFonts w:cstheme="minorHAnsi"/>
          <w:i/>
          <w:color w:val="8F8F8F" w:themeColor="background2" w:themeShade="BF"/>
        </w:rPr>
        <w:t>Si la solution requiert une infrastructure ESX dédiée pour ce type d’environnement, il faut la décrire dans ce paragraphe.</w:t>
      </w:r>
    </w:p>
    <w:p w14:paraId="0DD8502B" w14:textId="77777777" w:rsidR="004A6540" w:rsidRDefault="004A6540" w:rsidP="004A6540">
      <w:pPr>
        <w:jc w:val="both"/>
      </w:pPr>
    </w:p>
    <w:tbl>
      <w:tblPr>
        <w:tblStyle w:val="DATStandardLigne"/>
        <w:tblW w:w="0" w:type="auto"/>
        <w:tblLook w:val="00A0" w:firstRow="1" w:lastRow="0" w:firstColumn="1" w:lastColumn="0" w:noHBand="0" w:noVBand="0"/>
      </w:tblPr>
      <w:tblGrid>
        <w:gridCol w:w="1537"/>
        <w:gridCol w:w="1842"/>
        <w:gridCol w:w="1701"/>
        <w:gridCol w:w="2552"/>
        <w:gridCol w:w="2526"/>
      </w:tblGrid>
      <w:tr w:rsidR="0024790B" w:rsidRPr="00B44747" w14:paraId="74837F4F"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537" w:type="dxa"/>
          </w:tcPr>
          <w:p w14:paraId="3E882B5B" w14:textId="77777777" w:rsidR="0024790B" w:rsidRPr="00B44747" w:rsidRDefault="0024790B" w:rsidP="0024790B">
            <w:pPr>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842" w:type="dxa"/>
          </w:tcPr>
          <w:p w14:paraId="08F42292"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701" w:type="dxa"/>
          </w:tcPr>
          <w:p w14:paraId="18DEECB8"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552" w:type="dxa"/>
          </w:tcPr>
          <w:p w14:paraId="3B2C12BB" w14:textId="283A2A2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2526" w:type="dxa"/>
          </w:tcPr>
          <w:p w14:paraId="24D75924" w14:textId="3C5FD0B2"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52DB9155"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73B7F39B" w14:textId="77777777" w:rsidR="004A6540" w:rsidRPr="00E23D8E" w:rsidRDefault="004A6540" w:rsidP="001E33D0">
            <w:pPr>
              <w:jc w:val="both"/>
              <w:rPr>
                <w:sz w:val="18"/>
                <w:szCs w:val="18"/>
              </w:rPr>
            </w:pPr>
          </w:p>
        </w:tc>
        <w:tc>
          <w:tcPr>
            <w:tcW w:w="1842" w:type="dxa"/>
          </w:tcPr>
          <w:p w14:paraId="73096F86"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1701" w:type="dxa"/>
          </w:tcPr>
          <w:p w14:paraId="4C086F60"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c>
          <w:tcPr>
            <w:tcW w:w="2552" w:type="dxa"/>
          </w:tcPr>
          <w:p w14:paraId="7AA58DEA"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sz w:val="18"/>
                <w:szCs w:val="18"/>
              </w:rPr>
            </w:pPr>
          </w:p>
        </w:tc>
        <w:tc>
          <w:tcPr>
            <w:tcW w:w="2526" w:type="dxa"/>
          </w:tcPr>
          <w:p w14:paraId="3C423442"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sz w:val="18"/>
                <w:szCs w:val="18"/>
              </w:rPr>
            </w:pPr>
          </w:p>
        </w:tc>
      </w:tr>
      <w:tr w:rsidR="004A6540" w:rsidRPr="00E23D8E" w14:paraId="0E7F83AE"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37" w:type="dxa"/>
          </w:tcPr>
          <w:p w14:paraId="4C633D0D" w14:textId="77777777" w:rsidR="004A6540" w:rsidRPr="00E23D8E" w:rsidRDefault="004A6540" w:rsidP="001E33D0">
            <w:pPr>
              <w:jc w:val="both"/>
              <w:rPr>
                <w:color w:val="auto"/>
                <w:sz w:val="18"/>
                <w:szCs w:val="18"/>
              </w:rPr>
            </w:pPr>
          </w:p>
        </w:tc>
        <w:tc>
          <w:tcPr>
            <w:tcW w:w="1842" w:type="dxa"/>
          </w:tcPr>
          <w:p w14:paraId="1629E707"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1701" w:type="dxa"/>
          </w:tcPr>
          <w:p w14:paraId="6090C012"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52" w:type="dxa"/>
          </w:tcPr>
          <w:p w14:paraId="2C256C26"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c>
          <w:tcPr>
            <w:tcW w:w="2526" w:type="dxa"/>
          </w:tcPr>
          <w:p w14:paraId="32B2C014"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szCs w:val="18"/>
              </w:rPr>
            </w:pPr>
          </w:p>
        </w:tc>
      </w:tr>
    </w:tbl>
    <w:p w14:paraId="4CEB5778" w14:textId="77777777" w:rsidR="004A6540" w:rsidRDefault="004A6540" w:rsidP="004A6540">
      <w:pPr>
        <w:pStyle w:val="Standard"/>
      </w:pPr>
      <w:r>
        <w:rPr>
          <w:b/>
          <w:u w:val="single"/>
        </w:rPr>
        <w:t>Notes</w:t>
      </w:r>
      <w:r>
        <w:t> :</w:t>
      </w:r>
    </w:p>
    <w:p w14:paraId="7B876557" w14:textId="22B6ABED"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Indiquer la volumétrie, le type de disq</w:t>
      </w:r>
      <w:r w:rsidR="00F70688">
        <w:t>ue, le nombre de cartes HBA, …</w:t>
      </w:r>
    </w:p>
    <w:p w14:paraId="1447B724"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1E498F5C" w14:textId="77777777" w:rsidR="004A6540" w:rsidRDefault="004A6540" w:rsidP="004A6540">
      <w:pPr>
        <w:jc w:val="both"/>
      </w:pPr>
    </w:p>
    <w:p w14:paraId="070D8781" w14:textId="77777777" w:rsidR="004A6540" w:rsidRDefault="004A6540" w:rsidP="006D4A89">
      <w:pPr>
        <w:pStyle w:val="Titre5"/>
      </w:pPr>
      <w:r>
        <w:t xml:space="preserve">Infrastructures Masters / </w:t>
      </w:r>
      <w:proofErr w:type="spellStart"/>
      <w:r>
        <w:t>Workers</w:t>
      </w:r>
      <w:proofErr w:type="spellEnd"/>
      <w:r>
        <w:t xml:space="preserve"> </w:t>
      </w:r>
      <w:proofErr w:type="spellStart"/>
      <w:r>
        <w:t>Kubernetes</w:t>
      </w:r>
      <w:proofErr w:type="spellEnd"/>
    </w:p>
    <w:p w14:paraId="2D14137E"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Kubernetes</w:t>
      </w:r>
      <w:proofErr w:type="spellEnd"/>
      <w:r>
        <w:rPr>
          <w:rFonts w:cstheme="minorHAnsi"/>
          <w:i/>
          <w:color w:val="8F8F8F" w:themeColor="background2" w:themeShade="BF"/>
        </w:rPr>
        <w:t xml:space="preserve"> dédiée ou des </w:t>
      </w:r>
      <w:proofErr w:type="spellStart"/>
      <w:r>
        <w:rPr>
          <w:rFonts w:cstheme="minorHAnsi"/>
          <w:i/>
          <w:color w:val="8F8F8F" w:themeColor="background2" w:themeShade="BF"/>
        </w:rPr>
        <w:t>Workers</w:t>
      </w:r>
      <w:proofErr w:type="spellEnd"/>
      <w:r>
        <w:rPr>
          <w:rFonts w:cstheme="minorHAnsi"/>
          <w:i/>
          <w:color w:val="8F8F8F" w:themeColor="background2" w:themeShade="BF"/>
        </w:rPr>
        <w:t xml:space="preserve"> dédiés pour ce type d’environnement, il faut les décrire dans ce paragraphe.</w:t>
      </w:r>
    </w:p>
    <w:p w14:paraId="763C8204" w14:textId="77777777" w:rsidR="004A6540" w:rsidRDefault="004A6540" w:rsidP="004A6540">
      <w:pPr>
        <w:spacing w:after="160" w:line="259" w:lineRule="auto"/>
      </w:pPr>
    </w:p>
    <w:tbl>
      <w:tblPr>
        <w:tblStyle w:val="DATStandardLigne"/>
        <w:tblW w:w="0" w:type="auto"/>
        <w:tblLook w:val="00A0" w:firstRow="1" w:lastRow="0" w:firstColumn="1" w:lastColumn="0" w:noHBand="0" w:noVBand="0"/>
      </w:tblPr>
      <w:tblGrid>
        <w:gridCol w:w="1699"/>
        <w:gridCol w:w="1274"/>
        <w:gridCol w:w="1545"/>
        <w:gridCol w:w="988"/>
        <w:gridCol w:w="1128"/>
        <w:gridCol w:w="2107"/>
        <w:gridCol w:w="1417"/>
      </w:tblGrid>
      <w:tr w:rsidR="0024790B" w:rsidRPr="00B44747" w14:paraId="21727600" w14:textId="77777777" w:rsidTr="00E23D8E">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699" w:type="dxa"/>
          </w:tcPr>
          <w:p w14:paraId="0A54CAF8" w14:textId="77777777" w:rsidR="0024790B" w:rsidRPr="00B44747" w:rsidRDefault="0024790B" w:rsidP="0024790B">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71FB34C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4D24A855"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89" w:type="dxa"/>
          </w:tcPr>
          <w:p w14:paraId="125AB067"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p>
        </w:tc>
        <w:tc>
          <w:tcPr>
            <w:tcW w:w="1129" w:type="dxa"/>
          </w:tcPr>
          <w:p w14:paraId="3C2E2BFF" w14:textId="77777777"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8" w:type="dxa"/>
          </w:tcPr>
          <w:p w14:paraId="525AA18A" w14:textId="46875E9E"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79F4050B" w14:textId="574A40DD" w:rsidR="0024790B" w:rsidRPr="00B44747" w:rsidRDefault="0024790B" w:rsidP="0024790B">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rsidRPr="00E23D8E" w14:paraId="6E9713A7" w14:textId="77777777" w:rsidTr="00E23D8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3F25B358" w14:textId="77777777" w:rsidR="004A6540" w:rsidRPr="00E23D8E" w:rsidRDefault="004A6540" w:rsidP="001E33D0">
            <w:pPr>
              <w:jc w:val="both"/>
              <w:rPr>
                <w:color w:val="auto"/>
                <w:sz w:val="18"/>
              </w:rPr>
            </w:pPr>
            <w:r w:rsidRPr="00E23D8E">
              <w:rPr>
                <w:color w:val="auto"/>
                <w:sz w:val="18"/>
              </w:rPr>
              <w:t>Master</w:t>
            </w:r>
          </w:p>
        </w:tc>
        <w:tc>
          <w:tcPr>
            <w:tcW w:w="1269" w:type="dxa"/>
          </w:tcPr>
          <w:p w14:paraId="245E0C8A"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4713CE3E"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89" w:type="dxa"/>
          </w:tcPr>
          <w:p w14:paraId="5DDBFEA2"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BC46C16" w14:textId="77777777" w:rsidR="004A6540" w:rsidRPr="00E23D8E"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8" w:type="dxa"/>
          </w:tcPr>
          <w:p w14:paraId="19735CAA" w14:textId="77777777" w:rsidR="004A6540" w:rsidRPr="00E23D8E" w:rsidRDefault="004A6540" w:rsidP="001E33D0">
            <w:pPr>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79B6A2F9" w14:textId="77777777" w:rsidR="004A6540" w:rsidRPr="00E23D8E"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rsidRPr="00E23D8E" w14:paraId="16895CEF" w14:textId="77777777" w:rsidTr="00E23D8E">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699" w:type="dxa"/>
          </w:tcPr>
          <w:p w14:paraId="34D9EEC5" w14:textId="77777777" w:rsidR="004A6540" w:rsidRPr="00E23D8E" w:rsidRDefault="004A6540" w:rsidP="001E33D0">
            <w:pPr>
              <w:jc w:val="both"/>
              <w:rPr>
                <w:color w:val="auto"/>
                <w:sz w:val="18"/>
              </w:rPr>
            </w:pPr>
            <w:proofErr w:type="spellStart"/>
            <w:r w:rsidRPr="00E23D8E">
              <w:rPr>
                <w:color w:val="auto"/>
                <w:sz w:val="18"/>
              </w:rPr>
              <w:t>Worker</w:t>
            </w:r>
            <w:proofErr w:type="spellEnd"/>
          </w:p>
        </w:tc>
        <w:tc>
          <w:tcPr>
            <w:tcW w:w="1269" w:type="dxa"/>
          </w:tcPr>
          <w:p w14:paraId="27A9D435"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393ECA86"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89" w:type="dxa"/>
          </w:tcPr>
          <w:p w14:paraId="38EC4548"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5B2AA363" w14:textId="77777777" w:rsidR="004A6540" w:rsidRPr="00E23D8E"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8" w:type="dxa"/>
          </w:tcPr>
          <w:p w14:paraId="0DCAEAB4"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3C9AB7C9" w14:textId="77777777" w:rsidR="004A6540" w:rsidRPr="00E23D8E"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2EBEF82B" w14:textId="77777777" w:rsidR="004A6540" w:rsidRDefault="004A6540" w:rsidP="004A6540">
      <w:pPr>
        <w:pStyle w:val="Standard"/>
      </w:pPr>
      <w:r>
        <w:rPr>
          <w:b/>
          <w:u w:val="single"/>
        </w:rPr>
        <w:t>Notes</w:t>
      </w:r>
      <w:r>
        <w:t> :</w:t>
      </w:r>
    </w:p>
    <w:p w14:paraId="6F435E10" w14:textId="62A6F19B"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r>
      <w:r w:rsidRPr="00E23D8E">
        <w:t xml:space="preserve">Indiquer la volumétrie, le type de disque, le nombre de cartes </w:t>
      </w:r>
      <w:r w:rsidR="00F70688">
        <w:t>HBA, …</w:t>
      </w:r>
    </w:p>
    <w:p w14:paraId="067C80DB"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7167FA8B" w14:textId="796504AC" w:rsidR="004A6540" w:rsidRDefault="004A6540" w:rsidP="004A6540">
      <w:pPr>
        <w:jc w:val="both"/>
      </w:pPr>
    </w:p>
    <w:p w14:paraId="33713658" w14:textId="77777777" w:rsidR="007973F2" w:rsidRDefault="007973F2" w:rsidP="004A6540">
      <w:pPr>
        <w:jc w:val="both"/>
      </w:pPr>
    </w:p>
    <w:p w14:paraId="3D038E0C" w14:textId="77777777" w:rsidR="004A6540" w:rsidRDefault="004A6540" w:rsidP="006D4A89">
      <w:pPr>
        <w:pStyle w:val="Titre5"/>
      </w:pPr>
      <w:r>
        <w:t>Infrastructures convergées</w:t>
      </w:r>
    </w:p>
    <w:p w14:paraId="4C6D3D66" w14:textId="77777777" w:rsidR="004A6540" w:rsidRDefault="004A6540" w:rsidP="004A6540">
      <w:pPr>
        <w:jc w:val="both"/>
      </w:pPr>
      <w:r>
        <w:rPr>
          <w:rFonts w:cstheme="minorHAnsi"/>
          <w:i/>
          <w:color w:val="8F8F8F" w:themeColor="background2" w:themeShade="BF"/>
        </w:rPr>
        <w:t>Si la solution requiert une infrastructure convergée dédiée pour ce type d’environnement, il faut la décrire dans ce paragraphe.</w:t>
      </w:r>
    </w:p>
    <w:p w14:paraId="15D94022" w14:textId="77777777" w:rsidR="004A6540" w:rsidRDefault="004A6540" w:rsidP="004A6540">
      <w:pPr>
        <w:jc w:val="both"/>
      </w:pPr>
    </w:p>
    <w:p w14:paraId="4A7E162B" w14:textId="77777777" w:rsidR="004A6540" w:rsidRDefault="004A6540" w:rsidP="004A6540">
      <w:pPr>
        <w:jc w:val="both"/>
      </w:pPr>
    </w:p>
    <w:p w14:paraId="622543D7" w14:textId="77777777" w:rsidR="004A6540" w:rsidRDefault="004A6540" w:rsidP="006D4A89">
      <w:pPr>
        <w:pStyle w:val="Titre5"/>
      </w:pPr>
      <w:r>
        <w:t xml:space="preserve">Infrastructures </w:t>
      </w:r>
      <w:proofErr w:type="spellStart"/>
      <w:r>
        <w:t>hyperconvergées</w:t>
      </w:r>
      <w:proofErr w:type="spellEnd"/>
    </w:p>
    <w:p w14:paraId="4AA86F3D" w14:textId="77777777" w:rsidR="004A6540" w:rsidRDefault="004A6540" w:rsidP="004A6540">
      <w:pPr>
        <w:jc w:val="both"/>
      </w:pPr>
      <w:r>
        <w:rPr>
          <w:rFonts w:cstheme="minorHAnsi"/>
          <w:i/>
          <w:color w:val="8F8F8F" w:themeColor="background2" w:themeShade="BF"/>
        </w:rPr>
        <w:t xml:space="preserve">Si la solution requiert une infrastructure </w:t>
      </w:r>
      <w:proofErr w:type="spellStart"/>
      <w:r>
        <w:rPr>
          <w:rFonts w:cstheme="minorHAnsi"/>
          <w:i/>
          <w:color w:val="8F8F8F" w:themeColor="background2" w:themeShade="BF"/>
        </w:rPr>
        <w:t>hyperconvergée</w:t>
      </w:r>
      <w:proofErr w:type="spellEnd"/>
      <w:r>
        <w:rPr>
          <w:rFonts w:cstheme="minorHAnsi"/>
          <w:i/>
          <w:color w:val="8F8F8F" w:themeColor="background2" w:themeShade="BF"/>
        </w:rPr>
        <w:t xml:space="preserve"> dédiée pour ce type d’environnement, il faut la décrire dans ce paragraphe.</w:t>
      </w:r>
    </w:p>
    <w:p w14:paraId="3AC052B9" w14:textId="77777777" w:rsidR="004A6540" w:rsidRDefault="004A6540" w:rsidP="004A6540">
      <w:pPr>
        <w:jc w:val="both"/>
      </w:pPr>
    </w:p>
    <w:p w14:paraId="7F325BB2" w14:textId="77777777" w:rsidR="004A6540" w:rsidRDefault="004A6540" w:rsidP="004A6540">
      <w:pPr>
        <w:jc w:val="both"/>
      </w:pPr>
    </w:p>
    <w:p w14:paraId="49F4A95C" w14:textId="77777777" w:rsidR="004A6540" w:rsidRDefault="004A6540" w:rsidP="006D4A89">
      <w:pPr>
        <w:pStyle w:val="Titre5"/>
      </w:pPr>
      <w:proofErr w:type="spellStart"/>
      <w:r>
        <w:t>Appliances</w:t>
      </w:r>
      <w:proofErr w:type="spellEnd"/>
    </w:p>
    <w:p w14:paraId="4A120543" w14:textId="77777777" w:rsidR="004A6540" w:rsidRDefault="004A6540" w:rsidP="004A6540">
      <w:pPr>
        <w:jc w:val="both"/>
      </w:pPr>
      <w:r>
        <w:rPr>
          <w:rFonts w:cstheme="minorHAnsi"/>
          <w:i/>
          <w:color w:val="8F8F8F" w:themeColor="background2" w:themeShade="BF"/>
        </w:rPr>
        <w:t xml:space="preserve">Si la solution met en œuvre des </w:t>
      </w:r>
      <w:proofErr w:type="spellStart"/>
      <w:r>
        <w:rPr>
          <w:rFonts w:cstheme="minorHAnsi"/>
          <w:i/>
          <w:color w:val="8F8F8F" w:themeColor="background2" w:themeShade="BF"/>
        </w:rPr>
        <w:t>appliances</w:t>
      </w:r>
      <w:proofErr w:type="spellEnd"/>
      <w:r>
        <w:rPr>
          <w:rFonts w:cstheme="minorHAnsi"/>
          <w:i/>
          <w:color w:val="8F8F8F" w:themeColor="background2" w:themeShade="BF"/>
        </w:rPr>
        <w:t xml:space="preserve"> pour ce type d’environnement, il faut les décrire dans ce paragraphe.</w:t>
      </w:r>
    </w:p>
    <w:p w14:paraId="3060C930" w14:textId="77777777" w:rsidR="004A6540" w:rsidRDefault="004A6540" w:rsidP="004A6540">
      <w:pPr>
        <w:jc w:val="both"/>
      </w:pPr>
    </w:p>
    <w:p w14:paraId="0C12F4DB" w14:textId="77777777" w:rsidR="004A6540" w:rsidRDefault="004A6540" w:rsidP="004A6540">
      <w:pPr>
        <w:jc w:val="both"/>
      </w:pPr>
    </w:p>
    <w:p w14:paraId="4E4834CC" w14:textId="77777777" w:rsidR="004A6540" w:rsidRDefault="004A6540" w:rsidP="006D4A89">
      <w:pPr>
        <w:pStyle w:val="Titre5"/>
      </w:pPr>
      <w:r>
        <w:t>Stockage</w:t>
      </w:r>
    </w:p>
    <w:p w14:paraId="431E5BA3" w14:textId="77777777" w:rsidR="004A6540" w:rsidRDefault="004A6540" w:rsidP="004A6540">
      <w:pPr>
        <w:jc w:val="both"/>
      </w:pPr>
      <w:r>
        <w:rPr>
          <w:rFonts w:cstheme="minorHAnsi"/>
          <w:i/>
          <w:color w:val="8F8F8F" w:themeColor="background2" w:themeShade="BF"/>
        </w:rPr>
        <w:t>Si la solution a besoin d’espaces partagés de stockage NAS pour ce type d’environnement, il faut les décrire dans ce paragraphe</w:t>
      </w:r>
    </w:p>
    <w:p w14:paraId="7EAE5AC5" w14:textId="77777777" w:rsidR="004A6540" w:rsidRDefault="004A6540" w:rsidP="004A6540"/>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2004830E"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01DD409D" w14:textId="77777777" w:rsidR="004A6540" w:rsidRDefault="004A6540" w:rsidP="001E33D0">
            <w:pPr>
              <w:spacing w:line="180" w:lineRule="exact"/>
              <w:jc w:val="center"/>
              <w:rPr>
                <w:color w:val="FFFFFF" w:themeColor="background1"/>
              </w:rPr>
            </w:pPr>
            <w:r>
              <w:rPr>
                <w:color w:val="FFFFFF" w:themeColor="background1"/>
              </w:rPr>
              <w:t>ESPACE NAS</w:t>
            </w:r>
          </w:p>
        </w:tc>
      </w:tr>
      <w:tr w:rsidR="004A6540" w:rsidRPr="00B44747" w14:paraId="40061D2F"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68247685"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59E3B344"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F612793"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D37ED26"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05918DD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3BFC46EE"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5839E4A9"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0CA6BFA6" w14:textId="77777777" w:rsidTr="00CF3167">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59A5C3B" w14:textId="77777777" w:rsidR="004A6540" w:rsidRPr="00CF3167" w:rsidRDefault="004A6540" w:rsidP="001E33D0">
            <w:pPr>
              <w:rPr>
                <w:sz w:val="18"/>
              </w:rPr>
            </w:pPr>
          </w:p>
        </w:tc>
        <w:tc>
          <w:tcPr>
            <w:tcW w:w="2022" w:type="dxa"/>
            <w:tcBorders>
              <w:top w:val="nil"/>
            </w:tcBorders>
          </w:tcPr>
          <w:p w14:paraId="4DD11A33"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69E6FD67"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5D944151" w14:textId="295CA3BA"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1989895271"/>
                <w15:appearance w15:val="hidden"/>
                <w14:checkbox>
                  <w14:checked w14:val="0"/>
                  <w14:checkedState w14:val="00FE" w14:font="Wingdings"/>
                  <w14:uncheckedState w14:val="006F" w14:font="Wingdings"/>
                </w14:checkbox>
              </w:sdtPr>
              <w:sdtContent>
                <w:r w:rsidR="00723FEC">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1B9AA5A8"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361332715"/>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16D1E0B8"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1487EAAA" w14:textId="77777777" w:rsidTr="00CF3167">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7412FDBF" w14:textId="77777777" w:rsidR="004A6540" w:rsidRPr="00CF3167" w:rsidRDefault="004A6540" w:rsidP="001E33D0">
            <w:pPr>
              <w:rPr>
                <w:sz w:val="18"/>
              </w:rPr>
            </w:pPr>
          </w:p>
        </w:tc>
        <w:tc>
          <w:tcPr>
            <w:tcW w:w="2022" w:type="dxa"/>
          </w:tcPr>
          <w:p w14:paraId="179D7C4E"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0FB66FD1"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64EC503B"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58CEE72F"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3D424783" w14:textId="77777777" w:rsidR="004A6540" w:rsidRDefault="004A6540" w:rsidP="004A6540"/>
    <w:p w14:paraId="32BE3891" w14:textId="77777777" w:rsidR="004A6540" w:rsidRDefault="004A6540" w:rsidP="004A6540">
      <w:pPr>
        <w:jc w:val="both"/>
      </w:pPr>
      <w:r>
        <w:rPr>
          <w:rFonts w:cstheme="minorHAnsi"/>
          <w:i/>
          <w:color w:val="8F8F8F" w:themeColor="background2" w:themeShade="BF"/>
        </w:rPr>
        <w:t>Si la solution a besoin d’espaces de stockage objet pour ce type d’environnement, il faut les décrire dans ce paragraphe (</w:t>
      </w:r>
      <w:proofErr w:type="spellStart"/>
      <w:r>
        <w:rPr>
          <w:rFonts w:cstheme="minorHAnsi"/>
          <w:i/>
          <w:color w:val="8F8F8F" w:themeColor="background2" w:themeShade="BF"/>
        </w:rPr>
        <w:t>buckets</w:t>
      </w:r>
      <w:proofErr w:type="spellEnd"/>
      <w:r>
        <w:rPr>
          <w:rFonts w:cstheme="minorHAnsi"/>
          <w:i/>
          <w:color w:val="8F8F8F" w:themeColor="background2" w:themeShade="BF"/>
        </w:rPr>
        <w:t>)</w:t>
      </w:r>
    </w:p>
    <w:tbl>
      <w:tblPr>
        <w:tblStyle w:val="DATStandardLigne"/>
        <w:tblW w:w="0" w:type="auto"/>
        <w:tblLook w:val="0080" w:firstRow="0" w:lastRow="0" w:firstColumn="1" w:lastColumn="0" w:noHBand="0" w:noVBand="0"/>
      </w:tblPr>
      <w:tblGrid>
        <w:gridCol w:w="1969"/>
        <w:gridCol w:w="1952"/>
        <w:gridCol w:w="1989"/>
        <w:gridCol w:w="1964"/>
        <w:gridCol w:w="2284"/>
      </w:tblGrid>
      <w:tr w:rsidR="004A6540" w14:paraId="28688978"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0158" w:type="dxa"/>
            <w:gridSpan w:val="5"/>
            <w:tcBorders>
              <w:top w:val="single" w:sz="18" w:space="0" w:color="083575" w:themeColor="accent2"/>
              <w:bottom w:val="single" w:sz="12" w:space="0" w:color="FFFFFF" w:themeColor="background1"/>
            </w:tcBorders>
            <w:shd w:val="clear" w:color="auto" w:fill="083575" w:themeFill="accent2"/>
          </w:tcPr>
          <w:p w14:paraId="468CF38F" w14:textId="77777777" w:rsidR="004A6540" w:rsidRDefault="004A6540" w:rsidP="001E33D0">
            <w:pPr>
              <w:spacing w:line="180" w:lineRule="exact"/>
              <w:jc w:val="center"/>
              <w:rPr>
                <w:color w:val="FFFFFF" w:themeColor="background1"/>
              </w:rPr>
            </w:pPr>
            <w:r>
              <w:rPr>
                <w:color w:val="FFFFFF" w:themeColor="background1"/>
              </w:rPr>
              <w:t>STOCKAGE OBJET</w:t>
            </w:r>
          </w:p>
        </w:tc>
      </w:tr>
      <w:tr w:rsidR="004A6540" w:rsidRPr="00B44747" w14:paraId="68BD45D1" w14:textId="77777777" w:rsidTr="004A6540">
        <w:trPr>
          <w:cnfStyle w:val="000000010000" w:firstRow="0" w:lastRow="0" w:firstColumn="0" w:lastColumn="0" w:oddVBand="0" w:evenVBand="0" w:oddHBand="0" w:evenHBand="1"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2025" w:type="dxa"/>
            <w:tcBorders>
              <w:top w:val="single" w:sz="12" w:space="0" w:color="FFFFFF" w:themeColor="background1"/>
              <w:bottom w:val="nil"/>
              <w:right w:val="single" w:sz="12" w:space="0" w:color="FFFFFF" w:themeColor="background1"/>
            </w:tcBorders>
            <w:shd w:val="clear" w:color="auto" w:fill="083575" w:themeFill="accent2"/>
          </w:tcPr>
          <w:p w14:paraId="4D6E963C"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8"/>
              </w:rPr>
              <w:t>DESCRIPTION</w:t>
            </w:r>
          </w:p>
          <w:p w14:paraId="26866D3D" w14:textId="77777777" w:rsidR="004A6540" w:rsidRPr="00B44747" w:rsidRDefault="004A6540" w:rsidP="001E33D0">
            <w:pPr>
              <w:spacing w:line="180" w:lineRule="exact"/>
              <w:jc w:val="center"/>
              <w:rPr>
                <w:color w:val="FFFFFF" w:themeColor="background1"/>
                <w:sz w:val="18"/>
              </w:rPr>
            </w:pPr>
            <w:r w:rsidRPr="00B44747">
              <w:rPr>
                <w:color w:val="FFFFFF" w:themeColor="background1"/>
                <w:sz w:val="14"/>
              </w:rPr>
              <w:t>DE L’ESPACE</w:t>
            </w:r>
          </w:p>
        </w:tc>
        <w:tc>
          <w:tcPr>
            <w:tcW w:w="2022"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E199727"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VOLUM</w:t>
            </w:r>
            <w:r w:rsidRPr="00B44747">
              <w:rPr>
                <w:rFonts w:cstheme="minorHAnsi"/>
                <w:b/>
                <w:color w:val="FFFFFF" w:themeColor="background1"/>
                <w:sz w:val="18"/>
              </w:rPr>
              <w:t>É</w:t>
            </w:r>
            <w:r w:rsidRPr="00B44747">
              <w:rPr>
                <w:b/>
                <w:color w:val="FFFFFF" w:themeColor="background1"/>
                <w:sz w:val="18"/>
              </w:rPr>
              <w:t>TRIE</w:t>
            </w:r>
          </w:p>
        </w:tc>
        <w:tc>
          <w:tcPr>
            <w:tcW w:w="2028"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06C86C6B"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PROTOCOLE(S)</w:t>
            </w:r>
          </w:p>
          <w:p w14:paraId="51F3EFA8"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4"/>
              </w:rPr>
              <w:t>D’ACC</w:t>
            </w:r>
            <w:r w:rsidRPr="00B44747">
              <w:rPr>
                <w:rFonts w:cstheme="minorHAnsi"/>
                <w:b/>
                <w:color w:val="FFFFFF" w:themeColor="background1"/>
                <w:sz w:val="14"/>
              </w:rPr>
              <w:t>ÈS</w:t>
            </w:r>
          </w:p>
        </w:tc>
        <w:tc>
          <w:tcPr>
            <w:tcW w:w="2023"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083575" w:themeFill="accent2"/>
          </w:tcPr>
          <w:p w14:paraId="163DCF02"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R</w:t>
            </w:r>
            <w:r w:rsidRPr="00B44747">
              <w:rPr>
                <w:rFonts w:cstheme="minorHAnsi"/>
                <w:b/>
                <w:color w:val="FFFFFF" w:themeColor="background1"/>
                <w:sz w:val="18"/>
              </w:rPr>
              <w:t>É</w:t>
            </w:r>
            <w:r w:rsidRPr="00B44747">
              <w:rPr>
                <w:b/>
                <w:color w:val="FFFFFF" w:themeColor="background1"/>
                <w:sz w:val="18"/>
              </w:rPr>
              <w:t>PLICATION</w:t>
            </w:r>
          </w:p>
        </w:tc>
        <w:tc>
          <w:tcPr>
            <w:tcW w:w="2060" w:type="dxa"/>
            <w:tcBorders>
              <w:top w:val="single" w:sz="12" w:space="0" w:color="FFFFFF" w:themeColor="background1"/>
              <w:left w:val="single" w:sz="12" w:space="0" w:color="FFFFFF" w:themeColor="background1"/>
              <w:bottom w:val="nil"/>
            </w:tcBorders>
            <w:shd w:val="clear" w:color="auto" w:fill="083575" w:themeFill="accent2"/>
          </w:tcPr>
          <w:p w14:paraId="5C3B446F" w14:textId="77777777" w:rsidR="004A6540" w:rsidRPr="00B44747" w:rsidRDefault="004A6540" w:rsidP="001E33D0">
            <w:pPr>
              <w:spacing w:line="180" w:lineRule="exact"/>
              <w:jc w:val="center"/>
              <w:cnfStyle w:val="000000010000" w:firstRow="0" w:lastRow="0" w:firstColumn="0" w:lastColumn="0" w:oddVBand="0" w:evenVBand="0" w:oddHBand="0" w:evenHBand="1" w:firstRowFirstColumn="0" w:firstRowLastColumn="0" w:lastRowFirstColumn="0" w:lastRowLastColumn="0"/>
              <w:rPr>
                <w:b/>
                <w:color w:val="FFFFFF" w:themeColor="background1"/>
                <w:sz w:val="18"/>
              </w:rPr>
            </w:pPr>
            <w:r w:rsidRPr="00B44747">
              <w:rPr>
                <w:b/>
                <w:color w:val="FFFFFF" w:themeColor="background1"/>
                <w:sz w:val="18"/>
              </w:rPr>
              <w:t>AUTHENTIFICATION</w:t>
            </w:r>
          </w:p>
        </w:tc>
      </w:tr>
      <w:tr w:rsidR="004A6540" w:rsidRPr="00CF3167" w14:paraId="62509DD4" w14:textId="77777777" w:rsidTr="001E33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Borders>
              <w:top w:val="nil"/>
            </w:tcBorders>
          </w:tcPr>
          <w:p w14:paraId="402C478E" w14:textId="77777777" w:rsidR="004A6540" w:rsidRPr="00CF3167" w:rsidRDefault="004A6540" w:rsidP="001E33D0">
            <w:pPr>
              <w:rPr>
                <w:sz w:val="18"/>
              </w:rPr>
            </w:pPr>
          </w:p>
        </w:tc>
        <w:tc>
          <w:tcPr>
            <w:tcW w:w="2022" w:type="dxa"/>
            <w:tcBorders>
              <w:top w:val="nil"/>
            </w:tcBorders>
          </w:tcPr>
          <w:p w14:paraId="7DC1EA40"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8" w:type="dxa"/>
            <w:tcBorders>
              <w:top w:val="nil"/>
            </w:tcBorders>
          </w:tcPr>
          <w:p w14:paraId="13448706"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c>
          <w:tcPr>
            <w:tcW w:w="2023" w:type="dxa"/>
            <w:tcBorders>
              <w:top w:val="nil"/>
            </w:tcBorders>
          </w:tcPr>
          <w:p w14:paraId="46FCA8B4"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969894812"/>
                <w15:appearance w15:val="hidden"/>
                <w14:checkbox>
                  <w14:checked w14:val="0"/>
                  <w14:checkedState w14:val="00FE" w14:font="Wingdings"/>
                  <w14:uncheckedState w14:val="006F" w14:font="Wingdings"/>
                </w14:checkbox>
              </w:sdtPr>
              <w:sdtContent>
                <w:r w:rsidR="004A6540">
                  <w:rPr>
                    <w:rFonts w:cstheme="minorHAnsi"/>
                    <w:szCs w:val="18"/>
                  </w:rPr>
                  <w:sym w:font="Wingdings" w:char="F06F"/>
                </w:r>
              </w:sdtContent>
            </w:sdt>
            <w:r w:rsidR="004A6540" w:rsidRPr="00CF3167">
              <w:rPr>
                <w:rFonts w:cstheme="minorHAnsi"/>
                <w:color w:val="auto"/>
                <w:szCs w:val="18"/>
              </w:rPr>
              <w:t xml:space="preserve"> </w:t>
            </w:r>
            <w:r w:rsidR="004A6540" w:rsidRPr="00CF3167">
              <w:rPr>
                <w:rFonts w:cstheme="minorHAnsi"/>
                <w:color w:val="auto"/>
                <w:sz w:val="18"/>
                <w:szCs w:val="18"/>
              </w:rPr>
              <w:t>Oui</w:t>
            </w:r>
          </w:p>
          <w:p w14:paraId="65E0CBB8" w14:textId="77777777" w:rsidR="004A6540" w:rsidRPr="00CF3167" w:rsidRDefault="00EE2FC7" w:rsidP="001E33D0">
            <w:pPr>
              <w:spacing w:line="240" w:lineRule="auto"/>
              <w:cnfStyle w:val="000000100000" w:firstRow="0" w:lastRow="0" w:firstColumn="0" w:lastColumn="0" w:oddVBand="0" w:evenVBand="0" w:oddHBand="1" w:evenHBand="0" w:firstRowFirstColumn="0" w:firstRowLastColumn="0" w:lastRowFirstColumn="0" w:lastRowLastColumn="0"/>
              <w:rPr>
                <w:rFonts w:cstheme="minorHAnsi"/>
                <w:color w:val="auto"/>
                <w:sz w:val="18"/>
                <w:szCs w:val="18"/>
              </w:rPr>
            </w:pPr>
            <w:sdt>
              <w:sdtPr>
                <w:rPr>
                  <w:rFonts w:cstheme="minorHAnsi"/>
                  <w:szCs w:val="18"/>
                </w:rPr>
                <w:id w:val="635075488"/>
                <w15:appearance w15:val="hidden"/>
                <w14:checkbox>
                  <w14:checked w14:val="0"/>
                  <w14:checkedState w14:val="00FE" w14:font="Wingdings"/>
                  <w14:uncheckedState w14:val="006F" w14:font="Wingdings"/>
                </w14:checkbox>
              </w:sdtPr>
              <w:sdtContent>
                <w:r w:rsidR="004A6540" w:rsidRPr="00CF3167">
                  <w:rPr>
                    <w:rFonts w:cstheme="minorHAnsi"/>
                    <w:szCs w:val="18"/>
                  </w:rPr>
                  <w:sym w:font="Wingdings" w:char="F06F"/>
                </w:r>
              </w:sdtContent>
            </w:sdt>
            <w:r w:rsidR="004A6540" w:rsidRPr="00CF3167">
              <w:rPr>
                <w:rFonts w:cstheme="minorHAnsi"/>
                <w:color w:val="auto"/>
                <w:sz w:val="18"/>
                <w:szCs w:val="18"/>
              </w:rPr>
              <w:t xml:space="preserve"> Non</w:t>
            </w:r>
          </w:p>
        </w:tc>
        <w:tc>
          <w:tcPr>
            <w:tcW w:w="2060" w:type="dxa"/>
            <w:tcBorders>
              <w:top w:val="nil"/>
            </w:tcBorders>
          </w:tcPr>
          <w:p w14:paraId="7BF432DF" w14:textId="77777777" w:rsidR="004A6540" w:rsidRPr="00CF3167" w:rsidRDefault="004A6540" w:rsidP="001E33D0">
            <w:pPr>
              <w:cnfStyle w:val="000000100000" w:firstRow="0" w:lastRow="0" w:firstColumn="0" w:lastColumn="0" w:oddVBand="0" w:evenVBand="0" w:oddHBand="1" w:evenHBand="0" w:firstRowFirstColumn="0" w:firstRowLastColumn="0" w:lastRowFirstColumn="0" w:lastRowLastColumn="0"/>
              <w:rPr>
                <w:sz w:val="18"/>
              </w:rPr>
            </w:pPr>
          </w:p>
        </w:tc>
      </w:tr>
      <w:tr w:rsidR="004A6540" w:rsidRPr="00CF3167" w14:paraId="61E68C15" w14:textId="77777777" w:rsidTr="001E33D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025" w:type="dxa"/>
          </w:tcPr>
          <w:p w14:paraId="49C3C1EE" w14:textId="77777777" w:rsidR="004A6540" w:rsidRPr="00CF3167" w:rsidRDefault="004A6540" w:rsidP="001E33D0">
            <w:pPr>
              <w:rPr>
                <w:sz w:val="18"/>
              </w:rPr>
            </w:pPr>
          </w:p>
        </w:tc>
        <w:tc>
          <w:tcPr>
            <w:tcW w:w="2022" w:type="dxa"/>
          </w:tcPr>
          <w:p w14:paraId="75F3A139"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8" w:type="dxa"/>
          </w:tcPr>
          <w:p w14:paraId="1E7CF8C7"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c>
          <w:tcPr>
            <w:tcW w:w="2023" w:type="dxa"/>
          </w:tcPr>
          <w:p w14:paraId="3B60A184" w14:textId="77777777" w:rsidR="004A6540" w:rsidRPr="00CF3167" w:rsidRDefault="004A6540" w:rsidP="001E33D0">
            <w:pPr>
              <w:spacing w:line="240" w:lineRule="auto"/>
              <w:cnfStyle w:val="000000010000" w:firstRow="0" w:lastRow="0" w:firstColumn="0" w:lastColumn="0" w:oddVBand="0" w:evenVBand="0" w:oddHBand="0" w:evenHBand="1" w:firstRowFirstColumn="0" w:firstRowLastColumn="0" w:lastRowFirstColumn="0" w:lastRowLastColumn="0"/>
              <w:rPr>
                <w:rFonts w:cstheme="minorHAnsi"/>
                <w:szCs w:val="18"/>
              </w:rPr>
            </w:pPr>
          </w:p>
        </w:tc>
        <w:tc>
          <w:tcPr>
            <w:tcW w:w="2060" w:type="dxa"/>
          </w:tcPr>
          <w:p w14:paraId="052119C7" w14:textId="77777777" w:rsidR="004A6540" w:rsidRPr="00CF3167" w:rsidRDefault="004A6540" w:rsidP="001E33D0">
            <w:pPr>
              <w:cnfStyle w:val="000000010000" w:firstRow="0" w:lastRow="0" w:firstColumn="0" w:lastColumn="0" w:oddVBand="0" w:evenVBand="0" w:oddHBand="0" w:evenHBand="1" w:firstRowFirstColumn="0" w:firstRowLastColumn="0" w:lastRowFirstColumn="0" w:lastRowLastColumn="0"/>
              <w:rPr>
                <w:sz w:val="18"/>
              </w:rPr>
            </w:pPr>
          </w:p>
        </w:tc>
      </w:tr>
    </w:tbl>
    <w:p w14:paraId="6498E296" w14:textId="77777777" w:rsidR="004A6540" w:rsidRDefault="004A6540" w:rsidP="004A6540"/>
    <w:p w14:paraId="58396FFA" w14:textId="77777777" w:rsidR="004A6540" w:rsidRDefault="004A6540" w:rsidP="004A6540"/>
    <w:p w14:paraId="2E89C1B5" w14:textId="77777777" w:rsidR="004A6540" w:rsidRPr="00480EDA" w:rsidRDefault="004A6540" w:rsidP="005E7D2F">
      <w:pPr>
        <w:pStyle w:val="Titre6"/>
      </w:pPr>
      <w:r>
        <w:t>Nouvelles infrastructures</w:t>
      </w:r>
    </w:p>
    <w:p w14:paraId="75D90834" w14:textId="77777777" w:rsidR="004A6540" w:rsidRDefault="004A6540" w:rsidP="004A6540">
      <w:pPr>
        <w:jc w:val="both"/>
      </w:pPr>
      <w:r>
        <w:rPr>
          <w:rFonts w:cstheme="minorHAnsi"/>
          <w:i/>
          <w:color w:val="8F8F8F" w:themeColor="background2" w:themeShade="BF"/>
        </w:rPr>
        <w:t>Si la solution a besoin d’une infrastructure de stockage dédiée pour ce type d’environnement, il faut la décrire dans ce paragraphe</w:t>
      </w:r>
    </w:p>
    <w:p w14:paraId="221CAFB9" w14:textId="77777777" w:rsidR="004A6540" w:rsidRDefault="004A6540" w:rsidP="004A6540">
      <w:pPr>
        <w:jc w:val="both"/>
      </w:pPr>
    </w:p>
    <w:p w14:paraId="418E175C" w14:textId="77777777" w:rsidR="004A6540" w:rsidRDefault="004A6540" w:rsidP="004A6540">
      <w:pPr>
        <w:jc w:val="both"/>
      </w:pPr>
    </w:p>
    <w:p w14:paraId="03230562" w14:textId="77777777" w:rsidR="004A6540" w:rsidRDefault="004A6540" w:rsidP="006D4A89">
      <w:pPr>
        <w:pStyle w:val="Titre5"/>
      </w:pPr>
      <w:r>
        <w:t>Infrastructures réseau</w:t>
      </w:r>
    </w:p>
    <w:p w14:paraId="719235B9" w14:textId="77777777" w:rsidR="004A6540" w:rsidRDefault="004A6540" w:rsidP="004A6540">
      <w:pPr>
        <w:jc w:val="both"/>
      </w:pPr>
      <w:r>
        <w:rPr>
          <w:rFonts w:cstheme="minorHAnsi"/>
          <w:i/>
          <w:color w:val="8F8F8F" w:themeColor="background2" w:themeShade="BF"/>
        </w:rPr>
        <w:t>Si la solution a besoin d’une infrastructure réseau dédiée pour ce type d’environnement, il faut la décrire dans ce paragraphe</w:t>
      </w:r>
    </w:p>
    <w:p w14:paraId="1123F219" w14:textId="77777777" w:rsidR="004A6540" w:rsidRDefault="004A6540" w:rsidP="004A6540">
      <w:pPr>
        <w:jc w:val="both"/>
      </w:pPr>
    </w:p>
    <w:p w14:paraId="2B0B6540" w14:textId="77777777" w:rsidR="004A6540" w:rsidRDefault="004A6540" w:rsidP="004A6540">
      <w:pPr>
        <w:jc w:val="both"/>
      </w:pPr>
    </w:p>
    <w:p w14:paraId="6F381C9E" w14:textId="77777777" w:rsidR="004A6540" w:rsidRDefault="004A6540" w:rsidP="005E7D2F">
      <w:pPr>
        <w:pStyle w:val="Titre4"/>
      </w:pPr>
      <w:bookmarkStart w:id="94" w:name="_Toc135732493"/>
      <w:r>
        <w:t>Infrastructures virtuelles</w:t>
      </w:r>
      <w:bookmarkEnd w:id="94"/>
    </w:p>
    <w:p w14:paraId="56AEC778" w14:textId="77777777" w:rsidR="004A6540" w:rsidRDefault="004A6540" w:rsidP="006D4A89">
      <w:pPr>
        <w:pStyle w:val="Titre5"/>
      </w:pPr>
      <w:r>
        <w:t>Serveurs virtuels</w:t>
      </w:r>
    </w:p>
    <w:p w14:paraId="0A2719FE" w14:textId="77777777" w:rsidR="004A6540" w:rsidRDefault="004A6540" w:rsidP="004A6540">
      <w:pPr>
        <w:jc w:val="both"/>
      </w:pPr>
    </w:p>
    <w:tbl>
      <w:tblPr>
        <w:tblStyle w:val="DATStandardLigne"/>
        <w:tblW w:w="0" w:type="auto"/>
        <w:tblLook w:val="00A0" w:firstRow="1" w:lastRow="0" w:firstColumn="1" w:lastColumn="0" w:noHBand="0" w:noVBand="0"/>
      </w:tblPr>
      <w:tblGrid>
        <w:gridCol w:w="1701"/>
        <w:gridCol w:w="1274"/>
        <w:gridCol w:w="1545"/>
        <w:gridCol w:w="990"/>
        <w:gridCol w:w="1128"/>
        <w:gridCol w:w="2103"/>
        <w:gridCol w:w="1417"/>
      </w:tblGrid>
      <w:tr w:rsidR="004A6540" w:rsidRPr="00B44747" w14:paraId="5FB1EFD2"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2" w:type="dxa"/>
          </w:tcPr>
          <w:p w14:paraId="191CDF1F" w14:textId="77777777" w:rsidR="004A6540" w:rsidRPr="00B44747" w:rsidRDefault="004A6540" w:rsidP="001E33D0">
            <w:pPr>
              <w:rPr>
                <w:color w:val="FFFFFF" w:themeColor="background1"/>
                <w:sz w:val="18"/>
              </w:rPr>
            </w:pPr>
            <w:r w:rsidRPr="00B44747">
              <w:rPr>
                <w:color w:val="FFFFFF" w:themeColor="background1"/>
                <w:sz w:val="18"/>
              </w:rPr>
              <w:t>CAT</w:t>
            </w:r>
            <w:r w:rsidRPr="00B44747">
              <w:rPr>
                <w:rFonts w:cstheme="minorHAnsi"/>
                <w:color w:val="FFFFFF" w:themeColor="background1"/>
                <w:sz w:val="18"/>
              </w:rPr>
              <w:t>É</w:t>
            </w:r>
            <w:r w:rsidRPr="00B44747">
              <w:rPr>
                <w:color w:val="FFFFFF" w:themeColor="background1"/>
                <w:sz w:val="18"/>
              </w:rPr>
              <w:t>GORIE</w:t>
            </w:r>
          </w:p>
        </w:tc>
        <w:tc>
          <w:tcPr>
            <w:tcW w:w="1269" w:type="dxa"/>
          </w:tcPr>
          <w:p w14:paraId="03A8646F"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QUANTIT</w:t>
            </w:r>
            <w:r w:rsidRPr="00B44747">
              <w:rPr>
                <w:rFonts w:cstheme="minorHAnsi"/>
                <w:color w:val="FFFFFF" w:themeColor="background1"/>
                <w:sz w:val="18"/>
              </w:rPr>
              <w:t>É</w:t>
            </w:r>
          </w:p>
        </w:tc>
        <w:tc>
          <w:tcPr>
            <w:tcW w:w="1547" w:type="dxa"/>
          </w:tcPr>
          <w:p w14:paraId="6E21A454"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OS</w:t>
            </w:r>
          </w:p>
        </w:tc>
        <w:tc>
          <w:tcPr>
            <w:tcW w:w="990" w:type="dxa"/>
          </w:tcPr>
          <w:p w14:paraId="1BAA189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vCPU</w:t>
            </w:r>
          </w:p>
        </w:tc>
        <w:tc>
          <w:tcPr>
            <w:tcW w:w="1129" w:type="dxa"/>
          </w:tcPr>
          <w:p w14:paraId="677E05E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p>
        </w:tc>
        <w:tc>
          <w:tcPr>
            <w:tcW w:w="2104" w:type="dxa"/>
          </w:tcPr>
          <w:p w14:paraId="68B4B5AC"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r w:rsidRPr="00B44747">
              <w:rPr>
                <w:color w:val="FFFFFF" w:themeColor="background1"/>
                <w:sz w:val="18"/>
                <w:vertAlign w:val="superscript"/>
              </w:rPr>
              <w:t>[1]</w:t>
            </w:r>
          </w:p>
        </w:tc>
        <w:tc>
          <w:tcPr>
            <w:tcW w:w="1417" w:type="dxa"/>
          </w:tcPr>
          <w:p w14:paraId="77AA6A0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r w:rsidRPr="00B44747">
              <w:rPr>
                <w:color w:val="FFFFFF" w:themeColor="background1"/>
                <w:sz w:val="18"/>
                <w:vertAlign w:val="superscript"/>
              </w:rPr>
              <w:t>[2]</w:t>
            </w:r>
          </w:p>
        </w:tc>
      </w:tr>
      <w:tr w:rsidR="004A6540" w14:paraId="43A22332"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484A3982" w14:textId="77777777" w:rsidR="004A6540" w:rsidRPr="00B44747" w:rsidRDefault="004A6540" w:rsidP="001E33D0">
            <w:pPr>
              <w:jc w:val="both"/>
              <w:rPr>
                <w:sz w:val="18"/>
              </w:rPr>
            </w:pPr>
            <w:r w:rsidRPr="00B44747">
              <w:rPr>
                <w:sz w:val="18"/>
              </w:rPr>
              <w:t>Présentation</w:t>
            </w:r>
          </w:p>
        </w:tc>
        <w:tc>
          <w:tcPr>
            <w:tcW w:w="1269" w:type="dxa"/>
          </w:tcPr>
          <w:p w14:paraId="628D117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58E4930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53E9F465"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151BA01"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4759A71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c>
          <w:tcPr>
            <w:tcW w:w="1417" w:type="dxa"/>
          </w:tcPr>
          <w:p w14:paraId="556CA27B"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auto"/>
                <w:sz w:val="18"/>
              </w:rPr>
            </w:pPr>
          </w:p>
        </w:tc>
      </w:tr>
      <w:tr w:rsidR="004A6540" w14:paraId="484408C5"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3E2D1F30" w14:textId="77777777" w:rsidR="004A6540" w:rsidRPr="00B44747" w:rsidRDefault="004A6540" w:rsidP="001E33D0">
            <w:pPr>
              <w:jc w:val="both"/>
              <w:rPr>
                <w:sz w:val="18"/>
              </w:rPr>
            </w:pPr>
            <w:r w:rsidRPr="00B44747">
              <w:rPr>
                <w:sz w:val="18"/>
              </w:rPr>
              <w:t>Application</w:t>
            </w:r>
          </w:p>
        </w:tc>
        <w:tc>
          <w:tcPr>
            <w:tcW w:w="1269" w:type="dxa"/>
          </w:tcPr>
          <w:p w14:paraId="64124F1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D716A0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72FDFA6A"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147CAD38"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0E0E08C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B74509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14:paraId="3F37EBD7"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75114096" w14:textId="77777777" w:rsidR="004A6540" w:rsidRPr="00B44747" w:rsidRDefault="004A6540" w:rsidP="001E33D0">
            <w:pPr>
              <w:jc w:val="both"/>
              <w:rPr>
                <w:sz w:val="18"/>
              </w:rPr>
            </w:pPr>
            <w:r w:rsidRPr="00B44747">
              <w:rPr>
                <w:sz w:val="18"/>
              </w:rPr>
              <w:t>Base de données</w:t>
            </w:r>
          </w:p>
        </w:tc>
        <w:tc>
          <w:tcPr>
            <w:tcW w:w="1269" w:type="dxa"/>
          </w:tcPr>
          <w:p w14:paraId="31E79E3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1DADC18F"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2DE73E0D"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1B444DE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66DF80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63D00AB7"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14:paraId="0E6CF7BC"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5F5F7D62" w14:textId="77777777" w:rsidR="004A6540" w:rsidRPr="00B44747" w:rsidRDefault="004A6540" w:rsidP="001E33D0">
            <w:pPr>
              <w:jc w:val="both"/>
              <w:rPr>
                <w:sz w:val="18"/>
              </w:rPr>
            </w:pPr>
            <w:r w:rsidRPr="00B44747">
              <w:rPr>
                <w:sz w:val="18"/>
              </w:rPr>
              <w:t>Communication</w:t>
            </w:r>
          </w:p>
        </w:tc>
        <w:tc>
          <w:tcPr>
            <w:tcW w:w="1269" w:type="dxa"/>
          </w:tcPr>
          <w:p w14:paraId="6D59F01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2E5D8EBC"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5639820F"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773F696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56BB096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606499CB"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r w:rsidR="004A6540" w14:paraId="74846601" w14:textId="77777777" w:rsidTr="004A654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0568ABDC" w14:textId="77777777" w:rsidR="004A6540" w:rsidRPr="00B44747" w:rsidRDefault="004A6540" w:rsidP="001E33D0">
            <w:pPr>
              <w:jc w:val="both"/>
              <w:rPr>
                <w:sz w:val="18"/>
              </w:rPr>
            </w:pPr>
            <w:r w:rsidRPr="00B44747">
              <w:rPr>
                <w:sz w:val="18"/>
              </w:rPr>
              <w:t>Citrix</w:t>
            </w:r>
          </w:p>
        </w:tc>
        <w:tc>
          <w:tcPr>
            <w:tcW w:w="1269" w:type="dxa"/>
          </w:tcPr>
          <w:p w14:paraId="1B95D21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547" w:type="dxa"/>
          </w:tcPr>
          <w:p w14:paraId="5DAA8F68"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990" w:type="dxa"/>
          </w:tcPr>
          <w:p w14:paraId="734C5FB2" w14:textId="77777777" w:rsidR="004A6540" w:rsidRPr="00B44747" w:rsidRDefault="004A6540" w:rsidP="001E33D0">
            <w:pPr>
              <w:ind w:left="-54"/>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1129" w:type="dxa"/>
          </w:tcPr>
          <w:p w14:paraId="5400247A"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color w:val="auto"/>
                <w:sz w:val="18"/>
              </w:rPr>
            </w:pPr>
          </w:p>
        </w:tc>
        <w:tc>
          <w:tcPr>
            <w:tcW w:w="2104" w:type="dxa"/>
          </w:tcPr>
          <w:p w14:paraId="24843D0E"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c>
          <w:tcPr>
            <w:tcW w:w="1417" w:type="dxa"/>
          </w:tcPr>
          <w:p w14:paraId="002708A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color w:val="auto"/>
                <w:sz w:val="18"/>
              </w:rPr>
            </w:pPr>
          </w:p>
        </w:tc>
      </w:tr>
      <w:tr w:rsidR="004A6540" w14:paraId="72138361" w14:textId="77777777" w:rsidTr="004A6540">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2" w:type="dxa"/>
          </w:tcPr>
          <w:p w14:paraId="164A250F" w14:textId="77777777" w:rsidR="004A6540" w:rsidRPr="00B44747" w:rsidRDefault="004A6540" w:rsidP="001E33D0">
            <w:pPr>
              <w:jc w:val="both"/>
              <w:rPr>
                <w:sz w:val="18"/>
              </w:rPr>
            </w:pPr>
            <w:r w:rsidRPr="00B44747">
              <w:rPr>
                <w:sz w:val="18"/>
              </w:rPr>
              <w:t>Autre</w:t>
            </w:r>
          </w:p>
        </w:tc>
        <w:tc>
          <w:tcPr>
            <w:tcW w:w="1269" w:type="dxa"/>
          </w:tcPr>
          <w:p w14:paraId="357C798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547" w:type="dxa"/>
          </w:tcPr>
          <w:p w14:paraId="034E2787"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990" w:type="dxa"/>
          </w:tcPr>
          <w:p w14:paraId="684F1B77" w14:textId="77777777" w:rsidR="004A6540" w:rsidRPr="00B44747" w:rsidRDefault="004A6540" w:rsidP="001E33D0">
            <w:pPr>
              <w:ind w:left="-54"/>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1129" w:type="dxa"/>
          </w:tcPr>
          <w:p w14:paraId="3DDD91A1"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color w:val="auto"/>
                <w:sz w:val="18"/>
              </w:rPr>
            </w:pPr>
          </w:p>
        </w:tc>
        <w:tc>
          <w:tcPr>
            <w:tcW w:w="2104" w:type="dxa"/>
          </w:tcPr>
          <w:p w14:paraId="78289F75"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c>
          <w:tcPr>
            <w:tcW w:w="1417" w:type="dxa"/>
          </w:tcPr>
          <w:p w14:paraId="497A40C4"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color w:val="auto"/>
                <w:sz w:val="18"/>
              </w:rPr>
            </w:pPr>
          </w:p>
        </w:tc>
      </w:tr>
    </w:tbl>
    <w:p w14:paraId="71A41AD1" w14:textId="77777777" w:rsidR="004A6540" w:rsidRDefault="004A6540" w:rsidP="004A6540">
      <w:pPr>
        <w:pStyle w:val="Standard"/>
      </w:pPr>
      <w:r>
        <w:rPr>
          <w:b/>
          <w:u w:val="single"/>
        </w:rPr>
        <w:t>Notes</w:t>
      </w:r>
      <w:r>
        <w:t> :</w:t>
      </w:r>
    </w:p>
    <w:p w14:paraId="3FA5CA6C" w14:textId="77777777" w:rsidR="004A6540" w:rsidRDefault="004A6540" w:rsidP="004A6540">
      <w:pPr>
        <w:pStyle w:val="Standard"/>
        <w:tabs>
          <w:tab w:val="right" w:pos="851"/>
          <w:tab w:val="left" w:pos="993"/>
        </w:tabs>
      </w:pPr>
      <w:r>
        <w:tab/>
      </w:r>
      <w:r w:rsidRPr="00E23D8E">
        <w:rPr>
          <w:b/>
          <w:color w:val="auto"/>
          <w:vertAlign w:val="superscript"/>
        </w:rPr>
        <w:t>[1]</w:t>
      </w:r>
      <w:r w:rsidRPr="00E23D8E">
        <w:rPr>
          <w:color w:val="auto"/>
        </w:rPr>
        <w:t xml:space="preserve"> </w:t>
      </w:r>
      <w:r>
        <w:tab/>
        <w:t>Indiquer le volume à allouer. Si possible, indiquer également la répartition selon les disques/FS.</w:t>
      </w:r>
    </w:p>
    <w:p w14:paraId="56536CDF" w14:textId="77777777" w:rsidR="004A6540" w:rsidRDefault="004A6540" w:rsidP="004A6540">
      <w:pPr>
        <w:pStyle w:val="Standard"/>
        <w:tabs>
          <w:tab w:val="right" w:pos="851"/>
          <w:tab w:val="left" w:pos="993"/>
        </w:tabs>
      </w:pPr>
      <w:r>
        <w:tab/>
      </w:r>
      <w:r w:rsidRPr="00E23D8E">
        <w:rPr>
          <w:b/>
          <w:color w:val="auto"/>
          <w:vertAlign w:val="superscript"/>
        </w:rPr>
        <w:t>[2]</w:t>
      </w:r>
      <w:r>
        <w:tab/>
        <w:t>Indiquer le nombre de NIC et le débit.</w:t>
      </w:r>
    </w:p>
    <w:p w14:paraId="59848678" w14:textId="77777777" w:rsidR="004A6540" w:rsidRDefault="004A6540" w:rsidP="004A6540">
      <w:pPr>
        <w:jc w:val="both"/>
      </w:pPr>
    </w:p>
    <w:p w14:paraId="4C27932B" w14:textId="77777777" w:rsidR="004A6540" w:rsidRDefault="004A6540" w:rsidP="004A6540">
      <w:pPr>
        <w:jc w:val="both"/>
      </w:pPr>
    </w:p>
    <w:p w14:paraId="2545AFD7" w14:textId="77777777" w:rsidR="004A6540" w:rsidRDefault="004A6540" w:rsidP="005E7D2F">
      <w:pPr>
        <w:pStyle w:val="Titre4"/>
      </w:pPr>
      <w:bookmarkStart w:id="95" w:name="_Toc135732494"/>
      <w:r>
        <w:t xml:space="preserve">Infrastructures </w:t>
      </w:r>
      <w:proofErr w:type="spellStart"/>
      <w:r>
        <w:t>conteneuris</w:t>
      </w:r>
      <w:r w:rsidRPr="00203A8B">
        <w:rPr>
          <w:sz w:val="22"/>
        </w:rPr>
        <w:t>É</w:t>
      </w:r>
      <w:r>
        <w:t>es</w:t>
      </w:r>
      <w:bookmarkEnd w:id="95"/>
      <w:proofErr w:type="spellEnd"/>
    </w:p>
    <w:p w14:paraId="7D778F10" w14:textId="77777777" w:rsidR="004A6540" w:rsidRDefault="004A6540" w:rsidP="006D4A89">
      <w:pPr>
        <w:pStyle w:val="Titre5"/>
      </w:pPr>
      <w:proofErr w:type="spellStart"/>
      <w:r>
        <w:t>Namespaces</w:t>
      </w:r>
      <w:proofErr w:type="spellEnd"/>
    </w:p>
    <w:p w14:paraId="6EB84F59" w14:textId="77777777" w:rsidR="004A6540" w:rsidRDefault="004A6540" w:rsidP="004A6540">
      <w:pPr>
        <w:jc w:val="both"/>
        <w:rPr>
          <w:rFonts w:cstheme="minorHAnsi"/>
          <w:i/>
          <w:color w:val="8F8F8F" w:themeColor="background2" w:themeShade="BF"/>
        </w:rPr>
      </w:pPr>
      <w:r>
        <w:rPr>
          <w:rFonts w:cstheme="minorHAnsi"/>
          <w:i/>
          <w:color w:val="8F8F8F" w:themeColor="background2" w:themeShade="BF"/>
        </w:rPr>
        <w:t xml:space="preserve">Si la solution a besoin d’un ou plusieurs nouveaux </w:t>
      </w:r>
      <w:proofErr w:type="spellStart"/>
      <w:r>
        <w:rPr>
          <w:rFonts w:cstheme="minorHAnsi"/>
          <w:i/>
          <w:color w:val="8F8F8F" w:themeColor="background2" w:themeShade="BF"/>
        </w:rPr>
        <w:t>namespaces</w:t>
      </w:r>
      <w:proofErr w:type="spellEnd"/>
      <w:r>
        <w:rPr>
          <w:rFonts w:cstheme="minorHAnsi"/>
          <w:i/>
          <w:color w:val="8F8F8F" w:themeColor="background2" w:themeShade="BF"/>
        </w:rPr>
        <w:t>, il faut les décrire dans ce paragraphe</w:t>
      </w:r>
    </w:p>
    <w:p w14:paraId="2FC8F0F6" w14:textId="77777777" w:rsidR="004A6540" w:rsidRDefault="004A6540" w:rsidP="004A6540">
      <w:pPr>
        <w:jc w:val="both"/>
      </w:pPr>
    </w:p>
    <w:p w14:paraId="46B9622C" w14:textId="77777777" w:rsidR="004A6540" w:rsidRDefault="004A6540" w:rsidP="006D4A89">
      <w:pPr>
        <w:pStyle w:val="Titre5"/>
      </w:pPr>
      <w:r>
        <w:t>Conteneurs</w:t>
      </w:r>
    </w:p>
    <w:p w14:paraId="50F81AA9" w14:textId="77777777" w:rsidR="004A6540" w:rsidRDefault="004A6540" w:rsidP="004A6540">
      <w:pPr>
        <w:jc w:val="both"/>
      </w:pPr>
    </w:p>
    <w:tbl>
      <w:tblPr>
        <w:tblStyle w:val="DATStandardLigne"/>
        <w:tblW w:w="0" w:type="auto"/>
        <w:tblLook w:val="00A0" w:firstRow="1" w:lastRow="0" w:firstColumn="1" w:lastColumn="0" w:noHBand="0" w:noVBand="0"/>
      </w:tblPr>
      <w:tblGrid>
        <w:gridCol w:w="1615"/>
        <w:gridCol w:w="1455"/>
        <w:gridCol w:w="1391"/>
        <w:gridCol w:w="1417"/>
        <w:gridCol w:w="930"/>
        <w:gridCol w:w="962"/>
        <w:gridCol w:w="1298"/>
        <w:gridCol w:w="1090"/>
      </w:tblGrid>
      <w:tr w:rsidR="004A6540" w:rsidRPr="00B44747" w14:paraId="31984499" w14:textId="77777777" w:rsidTr="004A6540">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1703" w:type="dxa"/>
          </w:tcPr>
          <w:p w14:paraId="592395B7" w14:textId="77777777" w:rsidR="004A6540" w:rsidRPr="00B44747" w:rsidRDefault="004A6540" w:rsidP="001E33D0">
            <w:pPr>
              <w:rPr>
                <w:color w:val="FFFFFF" w:themeColor="background1"/>
                <w:sz w:val="18"/>
              </w:rPr>
            </w:pPr>
            <w:r w:rsidRPr="00B44747">
              <w:rPr>
                <w:color w:val="FFFFFF" w:themeColor="background1"/>
                <w:sz w:val="18"/>
              </w:rPr>
              <w:t>TYPE D’IMAGE</w:t>
            </w:r>
          </w:p>
        </w:tc>
        <w:tc>
          <w:tcPr>
            <w:tcW w:w="1431" w:type="dxa"/>
          </w:tcPr>
          <w:p w14:paraId="453382E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NAMESPACE</w:t>
            </w:r>
          </w:p>
        </w:tc>
        <w:tc>
          <w:tcPr>
            <w:tcW w:w="1321" w:type="dxa"/>
          </w:tcPr>
          <w:p w14:paraId="643156DE"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INSTANCES</w:t>
            </w:r>
          </w:p>
          <w:p w14:paraId="53DE6E05"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MIN / MAX</w:t>
            </w:r>
          </w:p>
        </w:tc>
        <w:tc>
          <w:tcPr>
            <w:tcW w:w="1293" w:type="dxa"/>
          </w:tcPr>
          <w:p w14:paraId="172F9AD3"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rFonts w:cstheme="minorHAnsi"/>
                <w:color w:val="FFFFFF" w:themeColor="background1"/>
                <w:sz w:val="18"/>
              </w:rPr>
              <w:t>É</w:t>
            </w:r>
            <w:r w:rsidRPr="00B44747">
              <w:rPr>
                <w:color w:val="FFFFFF" w:themeColor="background1"/>
                <w:sz w:val="18"/>
              </w:rPr>
              <w:t>LASTICIT</w:t>
            </w:r>
            <w:r w:rsidRPr="00B44747">
              <w:rPr>
                <w:rFonts w:cstheme="minorHAnsi"/>
                <w:color w:val="FFFFFF" w:themeColor="background1"/>
                <w:sz w:val="18"/>
              </w:rPr>
              <w:t>É</w:t>
            </w:r>
          </w:p>
        </w:tc>
        <w:tc>
          <w:tcPr>
            <w:tcW w:w="1003" w:type="dxa"/>
          </w:tcPr>
          <w:p w14:paraId="18533E70"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CPU</w:t>
            </w:r>
            <w:r w:rsidRPr="00B44747">
              <w:rPr>
                <w:color w:val="FFFFFF" w:themeColor="background1"/>
                <w:sz w:val="18"/>
                <w:vertAlign w:val="superscript"/>
              </w:rPr>
              <w:t>[1]</w:t>
            </w:r>
          </w:p>
        </w:tc>
        <w:tc>
          <w:tcPr>
            <w:tcW w:w="1026" w:type="dxa"/>
          </w:tcPr>
          <w:p w14:paraId="4C8F017D"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RAM</w:t>
            </w:r>
            <w:r w:rsidRPr="00B44747">
              <w:rPr>
                <w:color w:val="FFFFFF" w:themeColor="background1"/>
                <w:sz w:val="18"/>
                <w:vertAlign w:val="superscript"/>
              </w:rPr>
              <w:t>[1]</w:t>
            </w:r>
          </w:p>
        </w:tc>
        <w:tc>
          <w:tcPr>
            <w:tcW w:w="1268" w:type="dxa"/>
          </w:tcPr>
          <w:p w14:paraId="2538F818"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STOCKAGE</w:t>
            </w:r>
          </w:p>
        </w:tc>
        <w:tc>
          <w:tcPr>
            <w:tcW w:w="1149" w:type="dxa"/>
          </w:tcPr>
          <w:p w14:paraId="159288D6"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R</w:t>
            </w:r>
            <w:r w:rsidRPr="00B44747">
              <w:rPr>
                <w:rFonts w:cstheme="minorHAnsi"/>
                <w:color w:val="FFFFFF" w:themeColor="background1"/>
                <w:sz w:val="18"/>
              </w:rPr>
              <w:t>É</w:t>
            </w:r>
            <w:r w:rsidRPr="00B44747">
              <w:rPr>
                <w:color w:val="FFFFFF" w:themeColor="background1"/>
                <w:sz w:val="18"/>
              </w:rPr>
              <w:t>SEAU</w:t>
            </w:r>
          </w:p>
        </w:tc>
      </w:tr>
      <w:tr w:rsidR="004A6540" w:rsidRPr="00B44747" w14:paraId="4E277DD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398C66AB" w14:textId="77777777" w:rsidR="004A6540" w:rsidRPr="00B44747" w:rsidRDefault="004A6540" w:rsidP="001E33D0">
            <w:pPr>
              <w:jc w:val="both"/>
              <w:rPr>
                <w:b w:val="0"/>
                <w:sz w:val="18"/>
              </w:rPr>
            </w:pPr>
            <w:r w:rsidRPr="00B44747">
              <w:rPr>
                <w:b w:val="0"/>
                <w:sz w:val="18"/>
              </w:rPr>
              <w:t>Présentation</w:t>
            </w:r>
          </w:p>
        </w:tc>
        <w:tc>
          <w:tcPr>
            <w:tcW w:w="1431" w:type="dxa"/>
          </w:tcPr>
          <w:p w14:paraId="5A4B73B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1BA39CF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EC93C8A"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39247CA9"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47CF230E"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7080AABF"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1323595A"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7A3C3491"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5C130754" w14:textId="77777777" w:rsidR="004A6540" w:rsidRPr="00B44747" w:rsidRDefault="004A6540" w:rsidP="001E33D0">
            <w:pPr>
              <w:jc w:val="both"/>
              <w:rPr>
                <w:b w:val="0"/>
                <w:sz w:val="18"/>
              </w:rPr>
            </w:pPr>
            <w:r w:rsidRPr="00B44747">
              <w:rPr>
                <w:b w:val="0"/>
                <w:sz w:val="18"/>
              </w:rPr>
              <w:t>Application</w:t>
            </w:r>
          </w:p>
        </w:tc>
        <w:tc>
          <w:tcPr>
            <w:tcW w:w="1431" w:type="dxa"/>
          </w:tcPr>
          <w:p w14:paraId="610D0F2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D0A8197"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271A4976"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680F1E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0BCD3A6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5B467B8D"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39FEACE9"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62CABE94"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72B99B47" w14:textId="77777777" w:rsidR="004A6540" w:rsidRPr="00B44747" w:rsidRDefault="004A6540" w:rsidP="001E33D0">
            <w:pPr>
              <w:jc w:val="both"/>
              <w:rPr>
                <w:b w:val="0"/>
                <w:sz w:val="18"/>
              </w:rPr>
            </w:pPr>
            <w:r w:rsidRPr="00B44747">
              <w:rPr>
                <w:b w:val="0"/>
                <w:sz w:val="18"/>
              </w:rPr>
              <w:t>Base de données</w:t>
            </w:r>
          </w:p>
        </w:tc>
        <w:tc>
          <w:tcPr>
            <w:tcW w:w="1431" w:type="dxa"/>
          </w:tcPr>
          <w:p w14:paraId="5586F5B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358C6DBB"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675A5E05"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10D5E3C6"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788FE35D"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43126F14"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353C3BB1"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B44747" w14:paraId="2A3BA465" w14:textId="77777777" w:rsidTr="00DC324D">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16FE2655" w14:textId="77777777" w:rsidR="004A6540" w:rsidRPr="00B44747" w:rsidRDefault="004A6540" w:rsidP="001E33D0">
            <w:pPr>
              <w:jc w:val="both"/>
              <w:rPr>
                <w:b w:val="0"/>
                <w:sz w:val="18"/>
              </w:rPr>
            </w:pPr>
            <w:r w:rsidRPr="00B44747">
              <w:rPr>
                <w:b w:val="0"/>
                <w:sz w:val="18"/>
              </w:rPr>
              <w:t>Communication</w:t>
            </w:r>
          </w:p>
        </w:tc>
        <w:tc>
          <w:tcPr>
            <w:tcW w:w="1431" w:type="dxa"/>
          </w:tcPr>
          <w:p w14:paraId="2F115A4E"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321" w:type="dxa"/>
          </w:tcPr>
          <w:p w14:paraId="47C22A7E"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93" w:type="dxa"/>
          </w:tcPr>
          <w:p w14:paraId="7EE4FA89"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03" w:type="dxa"/>
          </w:tcPr>
          <w:p w14:paraId="316C6703"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026" w:type="dxa"/>
          </w:tcPr>
          <w:p w14:paraId="26B8A0B4" w14:textId="77777777" w:rsidR="004A6540" w:rsidRPr="00B44747" w:rsidRDefault="004A6540" w:rsidP="001E33D0">
            <w:pPr>
              <w:jc w:val="center"/>
              <w:cnfStyle w:val="000000010000" w:firstRow="0" w:lastRow="0" w:firstColumn="0" w:lastColumn="0" w:oddVBand="0" w:evenVBand="0" w:oddHBand="0" w:evenHBand="1" w:firstRowFirstColumn="0" w:firstRowLastColumn="0" w:lastRowFirstColumn="0" w:lastRowLastColumn="0"/>
              <w:rPr>
                <w:sz w:val="18"/>
              </w:rPr>
            </w:pPr>
          </w:p>
        </w:tc>
        <w:tc>
          <w:tcPr>
            <w:tcW w:w="1268" w:type="dxa"/>
          </w:tcPr>
          <w:p w14:paraId="13F9DF3A"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c>
          <w:tcPr>
            <w:tcW w:w="1149" w:type="dxa"/>
          </w:tcPr>
          <w:p w14:paraId="73F572A2" w14:textId="77777777" w:rsidR="004A6540" w:rsidRPr="00B44747"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B44747" w14:paraId="23AABB8C" w14:textId="77777777" w:rsidTr="00DC324D">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703" w:type="dxa"/>
          </w:tcPr>
          <w:p w14:paraId="4D1E6DC3" w14:textId="77777777" w:rsidR="004A6540" w:rsidRPr="00B44747" w:rsidRDefault="004A6540" w:rsidP="001E33D0">
            <w:pPr>
              <w:jc w:val="both"/>
              <w:rPr>
                <w:b w:val="0"/>
                <w:sz w:val="18"/>
              </w:rPr>
            </w:pPr>
            <w:r w:rsidRPr="00B44747">
              <w:rPr>
                <w:b w:val="0"/>
                <w:sz w:val="18"/>
              </w:rPr>
              <w:t>Autre</w:t>
            </w:r>
          </w:p>
        </w:tc>
        <w:tc>
          <w:tcPr>
            <w:tcW w:w="1431" w:type="dxa"/>
          </w:tcPr>
          <w:p w14:paraId="2365BF16"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321" w:type="dxa"/>
          </w:tcPr>
          <w:p w14:paraId="11608264"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93" w:type="dxa"/>
          </w:tcPr>
          <w:p w14:paraId="3E76F02C"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03" w:type="dxa"/>
          </w:tcPr>
          <w:p w14:paraId="73E8AA8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026" w:type="dxa"/>
          </w:tcPr>
          <w:p w14:paraId="3FE25E53" w14:textId="77777777" w:rsidR="004A6540" w:rsidRPr="00B44747" w:rsidRDefault="004A6540" w:rsidP="001E33D0">
            <w:pPr>
              <w:jc w:val="center"/>
              <w:cnfStyle w:val="000000100000" w:firstRow="0" w:lastRow="0" w:firstColumn="0" w:lastColumn="0" w:oddVBand="0" w:evenVBand="0" w:oddHBand="1" w:evenHBand="0" w:firstRowFirstColumn="0" w:firstRowLastColumn="0" w:lastRowFirstColumn="0" w:lastRowLastColumn="0"/>
              <w:rPr>
                <w:sz w:val="18"/>
              </w:rPr>
            </w:pPr>
          </w:p>
        </w:tc>
        <w:tc>
          <w:tcPr>
            <w:tcW w:w="1268" w:type="dxa"/>
          </w:tcPr>
          <w:p w14:paraId="6A495E02"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c>
          <w:tcPr>
            <w:tcW w:w="1149" w:type="dxa"/>
          </w:tcPr>
          <w:p w14:paraId="1BA853FC" w14:textId="77777777" w:rsidR="004A6540" w:rsidRPr="00B44747"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67E9AAE5" w14:textId="77777777" w:rsidR="004A6540" w:rsidRDefault="004A6540" w:rsidP="004A6540">
      <w:pPr>
        <w:pStyle w:val="Standard"/>
        <w:rPr>
          <w:b/>
          <w:u w:val="single"/>
        </w:rPr>
      </w:pPr>
    </w:p>
    <w:p w14:paraId="0A4E0682" w14:textId="77777777" w:rsidR="004A6540" w:rsidRDefault="004A6540" w:rsidP="004A6540">
      <w:pPr>
        <w:pStyle w:val="Standard"/>
      </w:pPr>
      <w:r>
        <w:rPr>
          <w:b/>
          <w:u w:val="single"/>
        </w:rPr>
        <w:t>Notes</w:t>
      </w:r>
      <w:r>
        <w:t> :</w:t>
      </w:r>
    </w:p>
    <w:p w14:paraId="6E5C719B" w14:textId="77777777" w:rsidR="004A6540" w:rsidRDefault="004A6540" w:rsidP="004A6540">
      <w:pPr>
        <w:pStyle w:val="Standard"/>
        <w:tabs>
          <w:tab w:val="right" w:pos="851"/>
          <w:tab w:val="left" w:pos="993"/>
        </w:tabs>
      </w:pPr>
      <w:r>
        <w:tab/>
      </w:r>
      <w:r w:rsidRPr="00DC324D">
        <w:rPr>
          <w:b/>
          <w:color w:val="auto"/>
          <w:vertAlign w:val="superscript"/>
        </w:rPr>
        <w:t>[1]</w:t>
      </w:r>
      <w:r>
        <w:t xml:space="preserve"> </w:t>
      </w:r>
      <w:r>
        <w:tab/>
        <w:t>Indiquer les besoins [</w:t>
      </w:r>
      <w:proofErr w:type="spellStart"/>
      <w:r>
        <w:t>resources</w:t>
      </w:r>
      <w:proofErr w:type="spellEnd"/>
      <w:r>
        <w:t xml:space="preserve"> </w:t>
      </w:r>
      <w:proofErr w:type="spellStart"/>
      <w:r>
        <w:t>requests</w:t>
      </w:r>
      <w:proofErr w:type="spellEnd"/>
      <w:r>
        <w:t>] et limites [</w:t>
      </w:r>
      <w:proofErr w:type="spellStart"/>
      <w:r>
        <w:t>resources</w:t>
      </w:r>
      <w:proofErr w:type="spellEnd"/>
      <w:r>
        <w:t xml:space="preserve"> </w:t>
      </w:r>
      <w:proofErr w:type="spellStart"/>
      <w:r>
        <w:t>limits</w:t>
      </w:r>
      <w:proofErr w:type="spellEnd"/>
      <w:r>
        <w:t>] CPU et RAM. La 1</w:t>
      </w:r>
      <w:r>
        <w:rPr>
          <w:vertAlign w:val="superscript"/>
        </w:rPr>
        <w:t>ère</w:t>
      </w:r>
      <w:r>
        <w:t xml:space="preserve"> valeur doit correspondre au besoin du conteneur et la 2</w:t>
      </w:r>
      <w:r>
        <w:rPr>
          <w:vertAlign w:val="superscript"/>
        </w:rPr>
        <w:t>ème</w:t>
      </w:r>
      <w:r>
        <w:t xml:space="preserve"> valeur à la limite (besoin&lt;limite). Pour la CPU une CPU peut être découpée en 1000</w:t>
      </w:r>
    </w:p>
    <w:p w14:paraId="6B7F32FA" w14:textId="77777777" w:rsidR="004A6540" w:rsidRDefault="004A6540" w:rsidP="004A6540">
      <w:pPr>
        <w:jc w:val="both"/>
      </w:pPr>
    </w:p>
    <w:p w14:paraId="516DDE1E" w14:textId="3939CDD5" w:rsidR="00577649" w:rsidRDefault="00577649">
      <w:pPr>
        <w:spacing w:after="160" w:line="259" w:lineRule="auto"/>
      </w:pPr>
    </w:p>
    <w:p w14:paraId="4538E87D" w14:textId="77777777" w:rsidR="004A6540" w:rsidRDefault="004A6540" w:rsidP="006D4A89">
      <w:pPr>
        <w:pStyle w:val="Titre5"/>
      </w:pPr>
      <w:proofErr w:type="spellStart"/>
      <w:r>
        <w:t>Pods</w:t>
      </w:r>
      <w:proofErr w:type="spellEnd"/>
    </w:p>
    <w:p w14:paraId="333BE425" w14:textId="77777777" w:rsidR="004A6540" w:rsidRPr="004A6540" w:rsidRDefault="004A6540" w:rsidP="004A6540">
      <w:pPr>
        <w:jc w:val="both"/>
        <w:rPr>
          <w:rFonts w:cstheme="minorHAnsi"/>
          <w:i/>
          <w:color w:val="8F8F8F" w:themeColor="background2" w:themeShade="BF"/>
        </w:rPr>
      </w:pPr>
      <w:r w:rsidRPr="004A6540">
        <w:rPr>
          <w:rFonts w:cstheme="minorHAnsi"/>
          <w:i/>
          <w:color w:val="8F8F8F" w:themeColor="background2" w:themeShade="BF"/>
        </w:rPr>
        <w:t xml:space="preserve">Indiquer dans ce tableau tous les conteneurs inclus dans chacun des </w:t>
      </w:r>
      <w:proofErr w:type="spellStart"/>
      <w:r w:rsidRPr="004A6540">
        <w:rPr>
          <w:rFonts w:cstheme="minorHAnsi"/>
          <w:i/>
          <w:color w:val="8F8F8F" w:themeColor="background2" w:themeShade="BF"/>
        </w:rPr>
        <w:t>pods</w:t>
      </w:r>
      <w:proofErr w:type="spellEnd"/>
      <w:r w:rsidRPr="004A6540">
        <w:rPr>
          <w:rFonts w:cstheme="minorHAnsi"/>
          <w:i/>
          <w:color w:val="8F8F8F" w:themeColor="background2" w:themeShade="BF"/>
        </w:rPr>
        <w:t xml:space="preserve"> déployé dans </w:t>
      </w:r>
      <w:proofErr w:type="spellStart"/>
      <w:r w:rsidRPr="004A6540">
        <w:rPr>
          <w:rFonts w:cstheme="minorHAnsi"/>
          <w:i/>
          <w:color w:val="8F8F8F" w:themeColor="background2" w:themeShade="BF"/>
        </w:rPr>
        <w:t>Kubernetes</w:t>
      </w:r>
      <w:proofErr w:type="spellEnd"/>
    </w:p>
    <w:tbl>
      <w:tblPr>
        <w:tblStyle w:val="DATStandardLigne"/>
        <w:tblW w:w="0" w:type="auto"/>
        <w:tblLook w:val="00A0" w:firstRow="1" w:lastRow="0" w:firstColumn="1" w:lastColumn="0" w:noHBand="0" w:noVBand="0"/>
      </w:tblPr>
      <w:tblGrid>
        <w:gridCol w:w="3381"/>
        <w:gridCol w:w="3387"/>
        <w:gridCol w:w="3390"/>
      </w:tblGrid>
      <w:tr w:rsidR="004A6540" w:rsidRPr="00B44747" w14:paraId="340615E5" w14:textId="77777777" w:rsidTr="00764019">
        <w:trPr>
          <w:cnfStyle w:val="100000000000" w:firstRow="1" w:lastRow="0" w:firstColumn="0" w:lastColumn="0" w:oddVBand="0" w:evenVBand="0" w:oddHBand="0" w:evenHBand="0" w:firstRowFirstColumn="0" w:firstRowLastColumn="0" w:lastRowFirstColumn="0" w:lastRowLastColumn="0"/>
          <w:trHeight w:val="454"/>
          <w:tblHeader/>
        </w:trPr>
        <w:tc>
          <w:tcPr>
            <w:cnfStyle w:val="001000000000" w:firstRow="0" w:lastRow="0" w:firstColumn="1" w:lastColumn="0" w:oddVBand="0" w:evenVBand="0" w:oddHBand="0" w:evenHBand="0" w:firstRowFirstColumn="0" w:firstRowLastColumn="0" w:lastRowFirstColumn="0" w:lastRowLastColumn="0"/>
            <w:tcW w:w="3381" w:type="dxa"/>
          </w:tcPr>
          <w:p w14:paraId="1BAC2607" w14:textId="77777777" w:rsidR="004A6540" w:rsidRPr="00B44747" w:rsidRDefault="004A6540" w:rsidP="001E33D0">
            <w:pPr>
              <w:rPr>
                <w:color w:val="FFFFFF" w:themeColor="background1"/>
                <w:sz w:val="18"/>
              </w:rPr>
            </w:pPr>
            <w:r w:rsidRPr="00B44747">
              <w:rPr>
                <w:color w:val="FFFFFF" w:themeColor="background1"/>
                <w:sz w:val="18"/>
              </w:rPr>
              <w:t>POD</w:t>
            </w:r>
          </w:p>
        </w:tc>
        <w:tc>
          <w:tcPr>
            <w:tcW w:w="3387" w:type="dxa"/>
          </w:tcPr>
          <w:p w14:paraId="363B9211"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CONTENEURS</w:t>
            </w:r>
          </w:p>
        </w:tc>
        <w:tc>
          <w:tcPr>
            <w:tcW w:w="3390" w:type="dxa"/>
          </w:tcPr>
          <w:p w14:paraId="265F6082" w14:textId="77777777" w:rsidR="004A6540" w:rsidRPr="00B44747" w:rsidRDefault="004A6540" w:rsidP="001E33D0">
            <w:pPr>
              <w:cnfStyle w:val="100000000000" w:firstRow="1" w:lastRow="0" w:firstColumn="0" w:lastColumn="0" w:oddVBand="0" w:evenVBand="0" w:oddHBand="0" w:evenHBand="0" w:firstRowFirstColumn="0" w:firstRowLastColumn="0" w:lastRowFirstColumn="0" w:lastRowLastColumn="0"/>
              <w:rPr>
                <w:color w:val="FFFFFF" w:themeColor="background1"/>
                <w:sz w:val="18"/>
              </w:rPr>
            </w:pPr>
            <w:r w:rsidRPr="00B44747">
              <w:rPr>
                <w:color w:val="FFFFFF" w:themeColor="background1"/>
                <w:sz w:val="18"/>
              </w:rPr>
              <w:t>COMMENTAIRES</w:t>
            </w:r>
          </w:p>
        </w:tc>
      </w:tr>
      <w:tr w:rsidR="004A6540" w:rsidRPr="004A6540" w14:paraId="16017F14"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882D4A5" w14:textId="77777777" w:rsidR="004A6540" w:rsidRPr="004A6540" w:rsidRDefault="004A6540" w:rsidP="001E33D0">
            <w:pPr>
              <w:jc w:val="both"/>
              <w:rPr>
                <w:sz w:val="18"/>
              </w:rPr>
            </w:pPr>
          </w:p>
        </w:tc>
        <w:tc>
          <w:tcPr>
            <w:tcW w:w="3387" w:type="dxa"/>
          </w:tcPr>
          <w:p w14:paraId="7E24B1B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r w:rsidRPr="004A6540">
              <w:rPr>
                <w:i/>
                <w:color w:val="8F8F8F" w:themeColor="background2" w:themeShade="BF"/>
                <w:sz w:val="18"/>
              </w:rPr>
              <w:t xml:space="preserve">Indiquer les conteneurs à intégrer au </w:t>
            </w:r>
            <w:proofErr w:type="spellStart"/>
            <w:r w:rsidRPr="004A6540">
              <w:rPr>
                <w:i/>
                <w:color w:val="8F8F8F" w:themeColor="background2" w:themeShade="BF"/>
                <w:sz w:val="18"/>
              </w:rPr>
              <w:t>Pod</w:t>
            </w:r>
            <w:proofErr w:type="spellEnd"/>
          </w:p>
        </w:tc>
        <w:tc>
          <w:tcPr>
            <w:tcW w:w="3390" w:type="dxa"/>
          </w:tcPr>
          <w:p w14:paraId="60C23894"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r w:rsidR="004A6540" w:rsidRPr="004A6540" w14:paraId="67DEAFFE" w14:textId="77777777" w:rsidTr="00764019">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5CF71034" w14:textId="77777777" w:rsidR="004A6540" w:rsidRPr="004A6540" w:rsidRDefault="004A6540" w:rsidP="001E33D0">
            <w:pPr>
              <w:jc w:val="both"/>
              <w:rPr>
                <w:sz w:val="18"/>
              </w:rPr>
            </w:pPr>
          </w:p>
        </w:tc>
        <w:tc>
          <w:tcPr>
            <w:tcW w:w="3387" w:type="dxa"/>
          </w:tcPr>
          <w:p w14:paraId="0D358F42"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i/>
                <w:color w:val="8F8F8F" w:themeColor="background2" w:themeShade="BF"/>
                <w:sz w:val="18"/>
              </w:rPr>
            </w:pPr>
          </w:p>
        </w:tc>
        <w:tc>
          <w:tcPr>
            <w:tcW w:w="3390" w:type="dxa"/>
          </w:tcPr>
          <w:p w14:paraId="5AC58DD3" w14:textId="77777777" w:rsidR="004A6540" w:rsidRPr="004A6540" w:rsidRDefault="004A6540" w:rsidP="001E33D0">
            <w:pPr>
              <w:jc w:val="both"/>
              <w:cnfStyle w:val="000000010000" w:firstRow="0" w:lastRow="0" w:firstColumn="0" w:lastColumn="0" w:oddVBand="0" w:evenVBand="0" w:oddHBand="0" w:evenHBand="1" w:firstRowFirstColumn="0" w:firstRowLastColumn="0" w:lastRowFirstColumn="0" w:lastRowLastColumn="0"/>
              <w:rPr>
                <w:sz w:val="18"/>
              </w:rPr>
            </w:pPr>
          </w:p>
        </w:tc>
      </w:tr>
      <w:tr w:rsidR="004A6540" w:rsidRPr="004A6540" w14:paraId="40BC152F" w14:textId="77777777" w:rsidTr="00764019">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381" w:type="dxa"/>
          </w:tcPr>
          <w:p w14:paraId="65128308" w14:textId="77777777" w:rsidR="004A6540" w:rsidRPr="004A6540" w:rsidRDefault="004A6540" w:rsidP="001E33D0">
            <w:pPr>
              <w:jc w:val="both"/>
              <w:rPr>
                <w:sz w:val="18"/>
              </w:rPr>
            </w:pPr>
          </w:p>
        </w:tc>
        <w:tc>
          <w:tcPr>
            <w:tcW w:w="3387" w:type="dxa"/>
          </w:tcPr>
          <w:p w14:paraId="1239A8FE"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i/>
                <w:color w:val="8F8F8F" w:themeColor="background2" w:themeShade="BF"/>
                <w:sz w:val="18"/>
              </w:rPr>
            </w:pPr>
          </w:p>
        </w:tc>
        <w:tc>
          <w:tcPr>
            <w:tcW w:w="3390" w:type="dxa"/>
          </w:tcPr>
          <w:p w14:paraId="4914DF01" w14:textId="77777777" w:rsidR="004A6540" w:rsidRPr="004A6540" w:rsidRDefault="004A6540" w:rsidP="001E33D0">
            <w:pPr>
              <w:jc w:val="both"/>
              <w:cnfStyle w:val="000000100000" w:firstRow="0" w:lastRow="0" w:firstColumn="0" w:lastColumn="0" w:oddVBand="0" w:evenVBand="0" w:oddHBand="1" w:evenHBand="0" w:firstRowFirstColumn="0" w:firstRowLastColumn="0" w:lastRowFirstColumn="0" w:lastRowLastColumn="0"/>
              <w:rPr>
                <w:sz w:val="18"/>
              </w:rPr>
            </w:pPr>
          </w:p>
        </w:tc>
      </w:tr>
    </w:tbl>
    <w:p w14:paraId="0A859487" w14:textId="77777777" w:rsidR="004A6540" w:rsidRDefault="004A6540" w:rsidP="004A6540">
      <w:pPr>
        <w:jc w:val="both"/>
      </w:pPr>
    </w:p>
    <w:p w14:paraId="419FBA76" w14:textId="77777777" w:rsidR="004A6540" w:rsidRDefault="004A6540" w:rsidP="004A6540">
      <w:pPr>
        <w:jc w:val="both"/>
      </w:pPr>
    </w:p>
    <w:p w14:paraId="5DB51F2F" w14:textId="77777777" w:rsidR="007973F2" w:rsidRDefault="007973F2" w:rsidP="004A6540">
      <w:pPr>
        <w:sectPr w:rsidR="007973F2" w:rsidSect="00645A39">
          <w:pgSz w:w="11906" w:h="16838" w:code="9"/>
          <w:pgMar w:top="1134" w:right="851" w:bottom="567" w:left="851" w:header="567" w:footer="567" w:gutter="0"/>
          <w:cols w:space="708"/>
          <w:titlePg/>
          <w:docGrid w:linePitch="360"/>
        </w:sectPr>
      </w:pPr>
    </w:p>
    <w:p w14:paraId="3DBE39D6" w14:textId="77777777" w:rsidR="006744D7" w:rsidRDefault="006744D7" w:rsidP="005E7D2F">
      <w:pPr>
        <w:pStyle w:val="Titre3"/>
      </w:pPr>
      <w:bookmarkStart w:id="96" w:name="_Toc135732495"/>
      <w:r>
        <w:t>Infrastructures transverses</w:t>
      </w:r>
      <w:bookmarkEnd w:id="96"/>
    </w:p>
    <w:p w14:paraId="45BD9E2F" w14:textId="2296F099" w:rsidR="00FE393D" w:rsidRDefault="00FE393D" w:rsidP="00FE393D">
      <w:pPr>
        <w:jc w:val="both"/>
      </w:pPr>
      <w:r>
        <w:rPr>
          <w:rFonts w:cstheme="minorHAnsi"/>
          <w:i/>
          <w:color w:val="8F8F8F" w:themeColor="background2" w:themeShade="BF"/>
        </w:rPr>
        <w:t>Les paragraphes suivants concernent des infrastructures à mettre en place et qui ne dépendent pas d’un type d’environnement (production, qualification …).</w:t>
      </w:r>
      <w:r w:rsidR="00F01451">
        <w:rPr>
          <w:rFonts w:cstheme="minorHAnsi"/>
          <w:i/>
          <w:color w:val="8F8F8F" w:themeColor="background2" w:themeShade="BF"/>
        </w:rPr>
        <w:t xml:space="preserve"> Si la solution a besoin d’une infrastructure dédiée, la décrire </w:t>
      </w:r>
      <w:r w:rsidR="00D135B5">
        <w:rPr>
          <w:rFonts w:cstheme="minorHAnsi"/>
          <w:i/>
          <w:color w:val="8F8F8F" w:themeColor="background2" w:themeShade="BF"/>
        </w:rPr>
        <w:t>dans</w:t>
      </w:r>
      <w:r w:rsidR="00F01451">
        <w:rPr>
          <w:rFonts w:cstheme="minorHAnsi"/>
          <w:i/>
          <w:color w:val="8F8F8F" w:themeColor="background2" w:themeShade="BF"/>
        </w:rPr>
        <w:t xml:space="preserve"> la ligne correspondante. Faire également référence au DAT qui lui est associée.</w:t>
      </w:r>
    </w:p>
    <w:p w14:paraId="166A49F1" w14:textId="1DEF800B" w:rsidR="00FE393D" w:rsidRDefault="00FE393D"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F01451" w:rsidRPr="002A01DF" w14:paraId="446CF883"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32F6E2F1" w14:textId="0F9DEE9C" w:rsidR="00F01451" w:rsidRPr="00F01451" w:rsidRDefault="00F01451" w:rsidP="00F01451">
            <w:pPr>
              <w:spacing w:line="180" w:lineRule="exact"/>
              <w:jc w:val="center"/>
              <w:rPr>
                <w:b/>
                <w:color w:val="FFFFFF" w:themeColor="background1"/>
              </w:rPr>
            </w:pPr>
            <w:r>
              <w:rPr>
                <w:b/>
                <w:color w:val="FFFFFF" w:themeColor="background1"/>
              </w:rPr>
              <w:t>STOCKAGE</w:t>
            </w:r>
          </w:p>
        </w:tc>
      </w:tr>
      <w:tr w:rsidR="00F01451" w14:paraId="05476ED6"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F98B4B0" w14:textId="5BCBC82E" w:rsidR="00F01451" w:rsidRPr="00F01451" w:rsidRDefault="00F01451" w:rsidP="00F01451">
            <w:pPr>
              <w:spacing w:before="20" w:line="180" w:lineRule="exact"/>
              <w:jc w:val="right"/>
              <w:rPr>
                <w:b/>
                <w:color w:val="FFFFFF" w:themeColor="background1"/>
                <w:sz w:val="18"/>
              </w:rPr>
            </w:pPr>
            <w:r>
              <w:rPr>
                <w:b/>
                <w:color w:val="FFFFFF" w:themeColor="background1"/>
                <w:sz w:val="18"/>
              </w:rPr>
              <w:t>NAS</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2058AF3D" w14:textId="1398D7F4" w:rsidR="00F01451" w:rsidRPr="00F01451" w:rsidRDefault="00F01451" w:rsidP="00F01451">
            <w:pPr>
              <w:jc w:val="both"/>
              <w:rPr>
                <w:rFonts w:cstheme="minorHAnsi"/>
                <w:i/>
                <w:smallCaps/>
                <w:color w:val="8F8F8F" w:themeColor="background2" w:themeShade="BF"/>
                <w:sz w:val="18"/>
              </w:rPr>
            </w:pPr>
          </w:p>
        </w:tc>
      </w:tr>
      <w:tr w:rsidR="00F01451" w14:paraId="1441669E"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37B76A8" w14:textId="6AF83A24" w:rsidR="00F01451" w:rsidRDefault="00F01451" w:rsidP="00D94853">
            <w:pPr>
              <w:spacing w:before="20" w:line="180" w:lineRule="exact"/>
              <w:jc w:val="right"/>
              <w:rPr>
                <w:b/>
                <w:color w:val="FFFFFF" w:themeColor="background1"/>
                <w:sz w:val="18"/>
              </w:rPr>
            </w:pPr>
            <w:r>
              <w:rPr>
                <w:b/>
                <w:color w:val="FFFFFF" w:themeColor="background1"/>
                <w:sz w:val="18"/>
              </w:rPr>
              <w:t>SAN</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283C5A1" w14:textId="69A17239" w:rsidR="00F01451" w:rsidRPr="00970DAB" w:rsidRDefault="00F01451" w:rsidP="00F01451">
            <w:pPr>
              <w:jc w:val="both"/>
              <w:rPr>
                <w:rFonts w:cstheme="minorHAnsi"/>
                <w:i/>
                <w:smallCaps/>
                <w:color w:val="8F8F8F" w:themeColor="background2" w:themeShade="BF"/>
                <w:sz w:val="18"/>
              </w:rPr>
            </w:pPr>
          </w:p>
        </w:tc>
      </w:tr>
      <w:tr w:rsidR="00F01451" w14:paraId="7CEC3423"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4FF2385B" w14:textId="77777777" w:rsidR="00F01451" w:rsidRDefault="00F01451" w:rsidP="00D94853">
            <w:pPr>
              <w:spacing w:before="20" w:line="180" w:lineRule="exact"/>
              <w:jc w:val="right"/>
              <w:rPr>
                <w:b/>
                <w:color w:val="FFFFFF" w:themeColor="background1"/>
                <w:sz w:val="18"/>
              </w:rPr>
            </w:pPr>
            <w:r>
              <w:rPr>
                <w:b/>
                <w:color w:val="FFFFFF" w:themeColor="background1"/>
                <w:sz w:val="18"/>
              </w:rPr>
              <w:t>STOCKAGE</w:t>
            </w:r>
          </w:p>
          <w:p w14:paraId="2073B9A6" w14:textId="44496F1D" w:rsidR="00F01451" w:rsidRPr="00830EAD" w:rsidRDefault="00F01451" w:rsidP="00D94853">
            <w:pPr>
              <w:spacing w:before="20" w:line="180" w:lineRule="exact"/>
              <w:jc w:val="right"/>
              <w:rPr>
                <w:b/>
                <w:color w:val="FFFFFF" w:themeColor="background1"/>
                <w:sz w:val="18"/>
              </w:rPr>
            </w:pPr>
            <w:r w:rsidRPr="00F01451">
              <w:rPr>
                <w:b/>
                <w:color w:val="FFFFFF" w:themeColor="background1"/>
                <w:sz w:val="14"/>
              </w:rPr>
              <w:t>OBJET</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12A5C7BC" w14:textId="71A7D297" w:rsidR="00F01451" w:rsidRPr="00970DAB" w:rsidRDefault="00F01451" w:rsidP="00F01451">
            <w:pPr>
              <w:jc w:val="both"/>
              <w:rPr>
                <w:smallCaps/>
                <w:sz w:val="18"/>
              </w:rPr>
            </w:pPr>
          </w:p>
        </w:tc>
      </w:tr>
    </w:tbl>
    <w:p w14:paraId="080FFA85" w14:textId="680A6F98" w:rsidR="00F01451" w:rsidRDefault="00F01451" w:rsidP="00FE393D"/>
    <w:p w14:paraId="73680BA8" w14:textId="434B880C" w:rsidR="00F01451" w:rsidRDefault="00F01451"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F01451" w:rsidRPr="002A01DF" w14:paraId="11A9B004"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2E5BC538" w14:textId="57F2B3DA" w:rsidR="00F01451" w:rsidRPr="00F01451" w:rsidRDefault="00F01451" w:rsidP="00D94853">
            <w:pPr>
              <w:spacing w:line="180" w:lineRule="exact"/>
              <w:jc w:val="center"/>
              <w:rPr>
                <w:b/>
                <w:color w:val="FFFFFF" w:themeColor="background1"/>
              </w:rPr>
            </w:pPr>
            <w:r w:rsidRPr="00F01451">
              <w:rPr>
                <w:b/>
                <w:color w:val="FFFFFF" w:themeColor="background1"/>
              </w:rPr>
              <w:t>INFRASTRUCTURE RÉSEAU</w:t>
            </w:r>
          </w:p>
        </w:tc>
      </w:tr>
      <w:tr w:rsidR="00F01451" w14:paraId="7415AB2A"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1EF0DB89" w14:textId="77777777" w:rsidR="00F01451" w:rsidRDefault="00F01451" w:rsidP="00D94853">
            <w:pPr>
              <w:spacing w:before="20" w:line="180" w:lineRule="exact"/>
              <w:jc w:val="right"/>
              <w:rPr>
                <w:b/>
                <w:color w:val="FFFFFF" w:themeColor="background1"/>
                <w:sz w:val="18"/>
              </w:rPr>
            </w:pPr>
            <w:r>
              <w:rPr>
                <w:b/>
                <w:color w:val="FFFFFF" w:themeColor="background1"/>
                <w:sz w:val="18"/>
              </w:rPr>
              <w:t>REPARTITEUR</w:t>
            </w:r>
          </w:p>
          <w:p w14:paraId="35D2458C" w14:textId="4590EFAA" w:rsidR="00F01451" w:rsidRPr="00F01451" w:rsidRDefault="00F01451" w:rsidP="00D94853">
            <w:pPr>
              <w:spacing w:before="20" w:line="180" w:lineRule="exact"/>
              <w:jc w:val="right"/>
              <w:rPr>
                <w:b/>
                <w:color w:val="FFFFFF" w:themeColor="background1"/>
                <w:sz w:val="18"/>
              </w:rPr>
            </w:pPr>
            <w:r w:rsidRPr="00D135B5">
              <w:rPr>
                <w:b/>
                <w:color w:val="FFFFFF" w:themeColor="background1"/>
                <w:sz w:val="14"/>
              </w:rPr>
              <w:t>DE CHARGE</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5EC2D942" w14:textId="4E46DB8C" w:rsidR="00F01451" w:rsidRPr="00F01451" w:rsidRDefault="00F01451" w:rsidP="00D94853">
            <w:pPr>
              <w:jc w:val="both"/>
              <w:rPr>
                <w:rFonts w:cstheme="minorHAnsi"/>
                <w:i/>
                <w:smallCaps/>
                <w:color w:val="8F8F8F" w:themeColor="background2" w:themeShade="BF"/>
                <w:sz w:val="18"/>
              </w:rPr>
            </w:pPr>
          </w:p>
        </w:tc>
      </w:tr>
      <w:tr w:rsidR="00F01451" w14:paraId="73741386"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7E546390" w14:textId="02C4D7A0" w:rsidR="00F01451" w:rsidRDefault="00F01451" w:rsidP="00D94853">
            <w:pPr>
              <w:spacing w:before="20" w:line="180" w:lineRule="exact"/>
              <w:jc w:val="right"/>
              <w:rPr>
                <w:b/>
                <w:color w:val="FFFFFF" w:themeColor="background1"/>
                <w:sz w:val="18"/>
              </w:rPr>
            </w:pPr>
            <w:r>
              <w:rPr>
                <w:b/>
                <w:color w:val="FFFFFF" w:themeColor="background1"/>
                <w:sz w:val="18"/>
              </w:rPr>
              <w:t>FIREWALL</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67C8E84" w14:textId="0F616AE5" w:rsidR="00F01451" w:rsidRPr="00970DAB" w:rsidRDefault="00F01451" w:rsidP="00D94853">
            <w:pPr>
              <w:jc w:val="both"/>
              <w:rPr>
                <w:rFonts w:cstheme="minorHAnsi"/>
                <w:i/>
                <w:smallCaps/>
                <w:color w:val="8F8F8F" w:themeColor="background2" w:themeShade="BF"/>
                <w:sz w:val="18"/>
              </w:rPr>
            </w:pPr>
          </w:p>
        </w:tc>
      </w:tr>
      <w:tr w:rsidR="00F01451" w14:paraId="1ED19E7F"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2873DB5E" w14:textId="58E8AB83" w:rsidR="00F01451" w:rsidRDefault="00F01451" w:rsidP="00D94853">
            <w:pPr>
              <w:spacing w:before="20" w:line="180" w:lineRule="exact"/>
              <w:jc w:val="right"/>
              <w:rPr>
                <w:b/>
                <w:color w:val="FFFFFF" w:themeColor="background1"/>
                <w:sz w:val="18"/>
              </w:rPr>
            </w:pPr>
            <w:r>
              <w:rPr>
                <w:b/>
                <w:color w:val="FFFFFF" w:themeColor="background1"/>
                <w:sz w:val="18"/>
              </w:rPr>
              <w:t>PROXY</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FB35BB1" w14:textId="77777777" w:rsidR="00F01451" w:rsidRPr="00F01451" w:rsidRDefault="00F01451" w:rsidP="00D94853">
            <w:pPr>
              <w:jc w:val="both"/>
              <w:rPr>
                <w:rFonts w:cstheme="minorHAnsi"/>
                <w:i/>
                <w:smallCaps/>
                <w:color w:val="8F8F8F" w:themeColor="background2" w:themeShade="BF"/>
                <w:sz w:val="18"/>
              </w:rPr>
            </w:pPr>
          </w:p>
        </w:tc>
      </w:tr>
      <w:tr w:rsidR="00F01451" w14:paraId="5FFE2D9D"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639A0754" w14:textId="2D6DD561" w:rsidR="00F01451" w:rsidRPr="00830EAD" w:rsidRDefault="00F01451" w:rsidP="00D94853">
            <w:pPr>
              <w:spacing w:before="20" w:line="180" w:lineRule="exact"/>
              <w:jc w:val="right"/>
              <w:rPr>
                <w:b/>
                <w:color w:val="FFFFFF" w:themeColor="background1"/>
                <w:sz w:val="18"/>
              </w:rPr>
            </w:pPr>
            <w:r>
              <w:rPr>
                <w:b/>
                <w:color w:val="FFFFFF" w:themeColor="background1"/>
                <w:sz w:val="18"/>
              </w:rPr>
              <w:t>SWITCH</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2718082B" w14:textId="274E8F49" w:rsidR="00F01451" w:rsidRPr="00970DAB" w:rsidRDefault="00F01451" w:rsidP="00D94853">
            <w:pPr>
              <w:jc w:val="both"/>
              <w:rPr>
                <w:smallCaps/>
                <w:sz w:val="18"/>
              </w:rPr>
            </w:pPr>
          </w:p>
        </w:tc>
      </w:tr>
    </w:tbl>
    <w:p w14:paraId="43AF123F" w14:textId="371DBD91" w:rsidR="00F01451" w:rsidRDefault="00F01451" w:rsidP="00FE393D"/>
    <w:p w14:paraId="0AFE2A1D" w14:textId="77777777" w:rsidR="00D135B5" w:rsidRDefault="00D135B5" w:rsidP="00FE393D"/>
    <w:tbl>
      <w:tblPr>
        <w:tblW w:w="10195" w:type="dxa"/>
        <w:tblLayout w:type="fixed"/>
        <w:tblCellMar>
          <w:left w:w="10" w:type="dxa"/>
          <w:right w:w="10" w:type="dxa"/>
        </w:tblCellMar>
        <w:tblLook w:val="0600" w:firstRow="0" w:lastRow="0" w:firstColumn="0" w:lastColumn="0" w:noHBand="1" w:noVBand="1"/>
      </w:tblPr>
      <w:tblGrid>
        <w:gridCol w:w="2104"/>
        <w:gridCol w:w="8091"/>
      </w:tblGrid>
      <w:tr w:rsidR="00D135B5" w:rsidRPr="002A01DF" w14:paraId="7E8473A3" w14:textId="77777777" w:rsidTr="00D94853">
        <w:trPr>
          <w:trHeight w:val="454"/>
          <w:tblHeader/>
        </w:trPr>
        <w:tc>
          <w:tcPr>
            <w:tcW w:w="10195" w:type="dxa"/>
            <w:gridSpan w:val="2"/>
            <w:tcBorders>
              <w:top w:val="single" w:sz="18" w:space="0" w:color="083575" w:themeColor="accent2"/>
              <w:left w:val="single" w:sz="18" w:space="0" w:color="083575"/>
              <w:bottom w:val="single" w:sz="12" w:space="0" w:color="FFFFFF" w:themeColor="background1"/>
              <w:right w:val="single" w:sz="18" w:space="0" w:color="083575"/>
            </w:tcBorders>
            <w:shd w:val="clear" w:color="auto" w:fill="083575"/>
            <w:tcMar>
              <w:top w:w="0" w:type="dxa"/>
              <w:left w:w="108" w:type="dxa"/>
              <w:bottom w:w="0" w:type="dxa"/>
              <w:right w:w="108" w:type="dxa"/>
            </w:tcMar>
            <w:vAlign w:val="center"/>
          </w:tcPr>
          <w:p w14:paraId="046A567C" w14:textId="7ECBA039" w:rsidR="00D135B5" w:rsidRPr="00F01451" w:rsidRDefault="00D135B5" w:rsidP="00D94853">
            <w:pPr>
              <w:spacing w:line="180" w:lineRule="exact"/>
              <w:jc w:val="center"/>
              <w:rPr>
                <w:b/>
                <w:color w:val="FFFFFF" w:themeColor="background1"/>
              </w:rPr>
            </w:pPr>
            <w:r w:rsidRPr="00D135B5">
              <w:rPr>
                <w:b/>
                <w:color w:val="FFFFFF" w:themeColor="background1"/>
              </w:rPr>
              <w:t>INFRASTRUCTURES SDN</w:t>
            </w:r>
          </w:p>
        </w:tc>
      </w:tr>
      <w:tr w:rsidR="00D135B5" w14:paraId="413558DD" w14:textId="77777777" w:rsidTr="00D135B5">
        <w:trPr>
          <w:trHeight w:val="850"/>
        </w:trPr>
        <w:tc>
          <w:tcPr>
            <w:tcW w:w="2104" w:type="dxa"/>
            <w:tcBorders>
              <w:top w:val="single" w:sz="12" w:space="0" w:color="FFFFFF" w:themeColor="background1"/>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A5534F1" w14:textId="02A6A474" w:rsidR="00D135B5" w:rsidRPr="00F01451" w:rsidRDefault="00D135B5" w:rsidP="00D94853">
            <w:pPr>
              <w:spacing w:before="20" w:line="180" w:lineRule="exact"/>
              <w:jc w:val="right"/>
              <w:rPr>
                <w:b/>
                <w:color w:val="FFFFFF" w:themeColor="background1"/>
                <w:sz w:val="18"/>
              </w:rPr>
            </w:pPr>
            <w:r>
              <w:rPr>
                <w:b/>
                <w:color w:val="FFFFFF" w:themeColor="background1"/>
                <w:sz w:val="18"/>
              </w:rPr>
              <w:t>POD</w:t>
            </w:r>
          </w:p>
        </w:tc>
        <w:tc>
          <w:tcPr>
            <w:tcW w:w="8091" w:type="dxa"/>
            <w:tcBorders>
              <w:top w:val="single" w:sz="18"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71DCDDC9" w14:textId="77777777" w:rsidR="00D135B5" w:rsidRPr="00F01451" w:rsidRDefault="00D135B5" w:rsidP="00D94853">
            <w:pPr>
              <w:jc w:val="both"/>
              <w:rPr>
                <w:rFonts w:cstheme="minorHAnsi"/>
                <w:i/>
                <w:smallCaps/>
                <w:color w:val="8F8F8F" w:themeColor="background2" w:themeShade="BF"/>
                <w:sz w:val="18"/>
              </w:rPr>
            </w:pPr>
          </w:p>
        </w:tc>
      </w:tr>
      <w:tr w:rsidR="00D135B5" w14:paraId="211066EE" w14:textId="77777777" w:rsidTr="00D135B5">
        <w:trPr>
          <w:trHeight w:val="850"/>
        </w:trPr>
        <w:tc>
          <w:tcPr>
            <w:tcW w:w="2104" w:type="dxa"/>
            <w:tcBorders>
              <w:top w:val="dashed" w:sz="4" w:space="0" w:color="083575"/>
              <w:left w:val="single" w:sz="18" w:space="0" w:color="083575"/>
              <w:bottom w:val="dashed" w:sz="4" w:space="0" w:color="083575"/>
              <w:right w:val="single" w:sz="12" w:space="0" w:color="083575"/>
            </w:tcBorders>
            <w:shd w:val="clear" w:color="auto" w:fill="083575"/>
            <w:tcMar>
              <w:top w:w="0" w:type="dxa"/>
              <w:left w:w="108" w:type="dxa"/>
              <w:bottom w:w="0" w:type="dxa"/>
              <w:right w:w="108" w:type="dxa"/>
            </w:tcMar>
            <w:vAlign w:val="center"/>
          </w:tcPr>
          <w:p w14:paraId="369EDF0B" w14:textId="2144105A" w:rsidR="00D135B5" w:rsidRDefault="00D135B5" w:rsidP="00D94853">
            <w:pPr>
              <w:spacing w:before="20" w:line="180" w:lineRule="exact"/>
              <w:jc w:val="right"/>
              <w:rPr>
                <w:b/>
                <w:color w:val="FFFFFF" w:themeColor="background1"/>
                <w:sz w:val="18"/>
              </w:rPr>
            </w:pPr>
            <w:r>
              <w:rPr>
                <w:b/>
                <w:color w:val="FFFFFF" w:themeColor="background1"/>
                <w:sz w:val="18"/>
              </w:rPr>
              <w:t>SPINE</w:t>
            </w:r>
          </w:p>
        </w:tc>
        <w:tc>
          <w:tcPr>
            <w:tcW w:w="8091" w:type="dxa"/>
            <w:tcBorders>
              <w:top w:val="dashed" w:sz="4" w:space="0" w:color="083575"/>
              <w:left w:val="single" w:sz="12" w:space="0" w:color="083575"/>
              <w:bottom w:val="dashed" w:sz="4" w:space="0" w:color="083575"/>
              <w:right w:val="single" w:sz="18" w:space="0" w:color="083575"/>
            </w:tcBorders>
            <w:shd w:val="clear" w:color="auto" w:fill="FFFFFF"/>
            <w:tcMar>
              <w:top w:w="0" w:type="dxa"/>
              <w:left w:w="108" w:type="dxa"/>
              <w:bottom w:w="0" w:type="dxa"/>
              <w:right w:w="108" w:type="dxa"/>
            </w:tcMar>
            <w:vAlign w:val="center"/>
          </w:tcPr>
          <w:p w14:paraId="07DF6AC9" w14:textId="77777777" w:rsidR="00D135B5" w:rsidRPr="00970DAB" w:rsidRDefault="00D135B5" w:rsidP="00D94853">
            <w:pPr>
              <w:jc w:val="both"/>
              <w:rPr>
                <w:rFonts w:cstheme="minorHAnsi"/>
                <w:i/>
                <w:smallCaps/>
                <w:color w:val="8F8F8F" w:themeColor="background2" w:themeShade="BF"/>
                <w:sz w:val="18"/>
              </w:rPr>
            </w:pPr>
          </w:p>
        </w:tc>
      </w:tr>
      <w:tr w:rsidR="00D135B5" w14:paraId="46975827" w14:textId="77777777" w:rsidTr="00D135B5">
        <w:trPr>
          <w:trHeight w:val="850"/>
        </w:trPr>
        <w:tc>
          <w:tcPr>
            <w:tcW w:w="2104" w:type="dxa"/>
            <w:tcBorders>
              <w:top w:val="dashed" w:sz="4" w:space="0" w:color="083575"/>
              <w:left w:val="single" w:sz="18" w:space="0" w:color="083575"/>
              <w:bottom w:val="single" w:sz="18" w:space="0" w:color="083575" w:themeColor="accent2"/>
              <w:right w:val="single" w:sz="12" w:space="0" w:color="083575"/>
            </w:tcBorders>
            <w:shd w:val="clear" w:color="auto" w:fill="083575"/>
            <w:tcMar>
              <w:top w:w="0" w:type="dxa"/>
              <w:left w:w="108" w:type="dxa"/>
              <w:bottom w:w="0" w:type="dxa"/>
              <w:right w:w="108" w:type="dxa"/>
            </w:tcMar>
            <w:vAlign w:val="center"/>
          </w:tcPr>
          <w:p w14:paraId="577368B1" w14:textId="245C74E2" w:rsidR="00D135B5" w:rsidRPr="00830EAD" w:rsidRDefault="00D135B5" w:rsidP="00D94853">
            <w:pPr>
              <w:spacing w:before="20" w:line="180" w:lineRule="exact"/>
              <w:jc w:val="right"/>
              <w:rPr>
                <w:b/>
                <w:color w:val="FFFFFF" w:themeColor="background1"/>
                <w:sz w:val="18"/>
              </w:rPr>
            </w:pPr>
            <w:r>
              <w:rPr>
                <w:b/>
                <w:color w:val="FFFFFF" w:themeColor="background1"/>
                <w:sz w:val="18"/>
              </w:rPr>
              <w:t>LEAF</w:t>
            </w:r>
          </w:p>
        </w:tc>
        <w:tc>
          <w:tcPr>
            <w:tcW w:w="8091" w:type="dxa"/>
            <w:tcBorders>
              <w:top w:val="dashed" w:sz="4" w:space="0" w:color="083575"/>
              <w:left w:val="single" w:sz="12" w:space="0" w:color="083575"/>
              <w:bottom w:val="single" w:sz="18" w:space="0" w:color="083575" w:themeColor="accent2"/>
              <w:right w:val="single" w:sz="18" w:space="0" w:color="083575"/>
            </w:tcBorders>
            <w:shd w:val="clear" w:color="auto" w:fill="FFFFFF"/>
            <w:tcMar>
              <w:top w:w="0" w:type="dxa"/>
              <w:left w:w="108" w:type="dxa"/>
              <w:bottom w:w="0" w:type="dxa"/>
              <w:right w:w="108" w:type="dxa"/>
            </w:tcMar>
            <w:vAlign w:val="center"/>
          </w:tcPr>
          <w:p w14:paraId="01842BF7" w14:textId="77777777" w:rsidR="00D135B5" w:rsidRPr="00970DAB" w:rsidRDefault="00D135B5" w:rsidP="00D94853">
            <w:pPr>
              <w:jc w:val="both"/>
              <w:rPr>
                <w:smallCaps/>
                <w:sz w:val="18"/>
              </w:rPr>
            </w:pPr>
          </w:p>
        </w:tc>
      </w:tr>
    </w:tbl>
    <w:p w14:paraId="6BE476C0" w14:textId="77777777" w:rsidR="00ED3711" w:rsidRDefault="00ED3711" w:rsidP="00495278"/>
    <w:p w14:paraId="36AC9DBC" w14:textId="77777777" w:rsidR="00FE393D" w:rsidRDefault="00FE393D" w:rsidP="00495278"/>
    <w:p w14:paraId="7FA03EFE" w14:textId="77777777" w:rsidR="006D3355" w:rsidRDefault="006D3355" w:rsidP="00960C66">
      <w:pPr>
        <w:spacing w:after="160" w:line="259" w:lineRule="auto"/>
      </w:pPr>
      <w:r>
        <w:br w:type="page"/>
      </w:r>
    </w:p>
    <w:p w14:paraId="55A857CF" w14:textId="77777777" w:rsidR="001E1F97" w:rsidRDefault="001E1F97" w:rsidP="00F140E5">
      <w:pPr>
        <w:pStyle w:val="Titre1"/>
      </w:pPr>
      <w:bookmarkStart w:id="97" w:name="_Toc528676355"/>
      <w:bookmarkStart w:id="98" w:name="_Toc135732496"/>
      <w:r>
        <w:t>Annexes</w:t>
      </w:r>
      <w:bookmarkEnd w:id="97"/>
      <w:bookmarkEnd w:id="98"/>
    </w:p>
    <w:p w14:paraId="363D7851" w14:textId="77777777" w:rsidR="00007A47" w:rsidRDefault="00007A47" w:rsidP="00007A47"/>
    <w:p w14:paraId="6F3D8647" w14:textId="2D5B518F" w:rsidR="0086724E" w:rsidRDefault="003733C1" w:rsidP="0086724E">
      <w:pPr>
        <w:jc w:val="both"/>
      </w:pPr>
      <w:r>
        <w:rPr>
          <w:rFonts w:cstheme="minorHAnsi"/>
          <w:i/>
          <w:color w:val="8F8F8F" w:themeColor="background2" w:themeShade="BF"/>
        </w:rPr>
        <w:t>L</w:t>
      </w:r>
      <w:r w:rsidR="0086724E">
        <w:rPr>
          <w:rFonts w:cstheme="minorHAnsi"/>
          <w:i/>
          <w:color w:val="8F8F8F" w:themeColor="background2" w:themeShade="BF"/>
        </w:rPr>
        <w:t>e paragraphe « Annexes » doit être utilisé pour intégrer des informations complémentaires soit non essentielles mais considérées comme utiles à la compréhension, soit simplifiant les descriptions faites dans les paragraphes précédents.</w:t>
      </w:r>
    </w:p>
    <w:sectPr w:rsidR="0086724E" w:rsidSect="00645A39">
      <w:pgSz w:w="11906" w:h="16838" w:code="9"/>
      <w:pgMar w:top="1134" w:right="851" w:bottom="567"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3EC89" w14:textId="77777777" w:rsidR="00EE2FC7" w:rsidRDefault="00EE2FC7" w:rsidP="00252033">
      <w:r>
        <w:separator/>
      </w:r>
    </w:p>
  </w:endnote>
  <w:endnote w:type="continuationSeparator" w:id="0">
    <w:p w14:paraId="1107E5E1" w14:textId="77777777" w:rsidR="00EE2FC7" w:rsidRDefault="00EE2FC7" w:rsidP="0025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2000505000000020004"/>
    <w:charset w:val="00"/>
    <w:family w:val="auto"/>
    <w:pitch w:val="variable"/>
    <w:sig w:usb0="8000002F" w:usb1="4000204A" w:usb2="00000000" w:usb3="00000000" w:csb0="00000001" w:csb1="00000000"/>
  </w:font>
  <w:font w:name="Open Sans">
    <w:altName w:val="Verdana"/>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jaVu Sans">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B14E" w14:textId="77777777" w:rsidR="00EE2FC7" w:rsidRDefault="00EE2FC7">
    <w:pPr>
      <w:pStyle w:val="Pieddepage"/>
    </w:pPr>
  </w:p>
  <w:p w14:paraId="4A13148A" w14:textId="77777777" w:rsidR="00EE2FC7" w:rsidRDefault="00EE2FC7">
    <w:pPr>
      <w:pStyle w:val="Pieddepage"/>
    </w:pPr>
  </w:p>
  <w:p w14:paraId="44B444B5" w14:textId="146B825A" w:rsidR="00EE2FC7" w:rsidRPr="008C0589" w:rsidRDefault="00EE2FC7">
    <w:pPr>
      <w:pStyle w:val="Pieddepage"/>
      <w:rPr>
        <w:sz w:val="18"/>
      </w:rPr>
    </w:pPr>
    <w:r>
      <w:rPr>
        <w:sz w:val="18"/>
      </w:rPr>
      <w:t>Direction des Services</w:t>
    </w:r>
    <w:r w:rsidRPr="007C422B">
      <w:rPr>
        <w:sz w:val="18"/>
      </w:rPr>
      <w:t xml:space="preserve"> </w:t>
    </w:r>
    <w:r w:rsidRPr="007C422B">
      <w:rPr>
        <w:noProof/>
        <w:sz w:val="18"/>
        <w:lang w:eastAsia="fr-FR"/>
      </w:rPr>
      <w:drawing>
        <wp:anchor distT="0" distB="0" distL="114300" distR="114300" simplePos="0" relativeHeight="251661312" behindDoc="1" locked="0" layoutInCell="1" allowOverlap="1" wp14:anchorId="18CD3C4A" wp14:editId="148EAB57">
          <wp:simplePos x="0" y="0"/>
          <wp:positionH relativeFrom="page">
            <wp:posOffset>4500880</wp:posOffset>
          </wp:positionH>
          <wp:positionV relativeFrom="page">
            <wp:posOffset>9901555</wp:posOffset>
          </wp:positionV>
          <wp:extent cx="2886480" cy="54000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jpg"/>
                  <pic:cNvPicPr/>
                </pic:nvPicPr>
                <pic:blipFill>
                  <a:blip r:embed="rId1">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r>
      <w:rPr>
        <w:sz w:val="18"/>
      </w:rPr>
      <w:t>Numériques</w:t>
    </w:r>
    <w:r>
      <w:rPr>
        <w:noProof/>
        <w:lang w:eastAsia="fr-FR"/>
      </w:rPr>
      <w:drawing>
        <wp:anchor distT="0" distB="0" distL="114300" distR="114300" simplePos="0" relativeHeight="251659264" behindDoc="1" locked="0" layoutInCell="1" allowOverlap="1" wp14:anchorId="228F09FE" wp14:editId="647F1DF4">
          <wp:simplePos x="0" y="0"/>
          <wp:positionH relativeFrom="page">
            <wp:posOffset>4500880</wp:posOffset>
          </wp:positionH>
          <wp:positionV relativeFrom="page">
            <wp:posOffset>9901555</wp:posOffset>
          </wp:positionV>
          <wp:extent cx="2886480" cy="54000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_suite.jpg"/>
                  <pic:cNvPicPr/>
                </pic:nvPicPr>
                <pic:blipFill>
                  <a:blip r:embed="rId2">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F2641" w14:textId="77777777" w:rsidR="00EE2FC7" w:rsidRDefault="00EE2FC7">
    <w:pPr>
      <w:pStyle w:val="Pieddepage"/>
    </w:pPr>
  </w:p>
  <w:p w14:paraId="594B4B60" w14:textId="77777777" w:rsidR="00EE2FC7" w:rsidRDefault="00EE2FC7">
    <w:pPr>
      <w:pStyle w:val="Pieddepage"/>
    </w:pPr>
  </w:p>
  <w:p w14:paraId="389791D2" w14:textId="77777777" w:rsidR="00EE2FC7" w:rsidRPr="007C422B" w:rsidRDefault="00EE2FC7">
    <w:pPr>
      <w:pStyle w:val="Pieddepage"/>
      <w:rPr>
        <w:sz w:val="18"/>
      </w:rPr>
    </w:pPr>
    <w:r>
      <w:rPr>
        <w:sz w:val="18"/>
      </w:rPr>
      <w:t>Direction des Services</w:t>
    </w:r>
    <w:r w:rsidRPr="007C422B">
      <w:rPr>
        <w:sz w:val="18"/>
      </w:rPr>
      <w:t xml:space="preserve"> </w:t>
    </w:r>
    <w:r w:rsidRPr="007C422B">
      <w:rPr>
        <w:noProof/>
        <w:sz w:val="18"/>
        <w:lang w:eastAsia="fr-FR"/>
      </w:rPr>
      <w:drawing>
        <wp:anchor distT="0" distB="0" distL="114300" distR="114300" simplePos="0" relativeHeight="251658240" behindDoc="1" locked="0" layoutInCell="1" allowOverlap="1" wp14:anchorId="7BACFAD2" wp14:editId="361F3AAF">
          <wp:simplePos x="0" y="0"/>
          <wp:positionH relativeFrom="page">
            <wp:posOffset>4500880</wp:posOffset>
          </wp:positionH>
          <wp:positionV relativeFrom="page">
            <wp:posOffset>9901555</wp:posOffset>
          </wp:positionV>
          <wp:extent cx="2886480" cy="540000"/>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aphp.jpg"/>
                  <pic:cNvPicPr/>
                </pic:nvPicPr>
                <pic:blipFill>
                  <a:blip r:embed="rId1">
                    <a:extLst>
                      <a:ext uri="{28A0092B-C50C-407E-A947-70E740481C1C}">
                        <a14:useLocalDpi xmlns:a14="http://schemas.microsoft.com/office/drawing/2010/main" val="0"/>
                      </a:ext>
                    </a:extLst>
                  </a:blip>
                  <a:stretch>
                    <a:fillRect/>
                  </a:stretch>
                </pic:blipFill>
                <pic:spPr>
                  <a:xfrm>
                    <a:off x="0" y="0"/>
                    <a:ext cx="2886480" cy="540000"/>
                  </a:xfrm>
                  <a:prstGeom prst="rect">
                    <a:avLst/>
                  </a:prstGeom>
                </pic:spPr>
              </pic:pic>
            </a:graphicData>
          </a:graphic>
          <wp14:sizeRelH relativeFrom="margin">
            <wp14:pctWidth>0</wp14:pctWidth>
          </wp14:sizeRelH>
          <wp14:sizeRelV relativeFrom="margin">
            <wp14:pctHeight>0</wp14:pctHeight>
          </wp14:sizeRelV>
        </wp:anchor>
      </w:drawing>
    </w:r>
    <w:r>
      <w:rPr>
        <w:sz w:val="18"/>
      </w:rPr>
      <w:t>Numériques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1B220" w14:textId="77777777" w:rsidR="00EE2FC7" w:rsidRDefault="00EE2FC7" w:rsidP="00252033">
      <w:r>
        <w:separator/>
      </w:r>
    </w:p>
  </w:footnote>
  <w:footnote w:type="continuationSeparator" w:id="0">
    <w:p w14:paraId="28C26423" w14:textId="77777777" w:rsidR="00EE2FC7" w:rsidRDefault="00EE2FC7" w:rsidP="00252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2C48"/>
    <w:multiLevelType w:val="hybridMultilevel"/>
    <w:tmpl w:val="204A1D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2225DF3"/>
    <w:multiLevelType w:val="hybridMultilevel"/>
    <w:tmpl w:val="F67CA3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DD41CF"/>
    <w:multiLevelType w:val="multilevel"/>
    <w:tmpl w:val="7764B9C2"/>
    <w:name w:val="LISTE__APHP_DAT52"/>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Titre2"/>
      <w:suff w:val="space"/>
      <w:lvlText w:val="%2."/>
      <w:lvlJc w:val="right"/>
      <w:pPr>
        <w:ind w:left="0" w:firstLine="567"/>
      </w:pPr>
      <w:rPr>
        <w:rFonts w:hint="default"/>
      </w:rPr>
    </w:lvl>
    <w:lvl w:ilvl="2">
      <w:start w:val="1"/>
      <w:numFmt w:val="upperRoman"/>
      <w:pStyle w:val="Titre3"/>
      <w:suff w:val="space"/>
      <w:lvlText w:val="%3."/>
      <w:lvlJc w:val="left"/>
      <w:pPr>
        <w:ind w:left="0" w:firstLine="51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3.%4."/>
      <w:lvlJc w:val="left"/>
      <w:pPr>
        <w:ind w:left="0" w:firstLine="510"/>
      </w:pPr>
      <w:rPr>
        <w:rFonts w:hint="default"/>
      </w:rPr>
    </w:lvl>
    <w:lvl w:ilvl="4">
      <w:start w:val="1"/>
      <w:numFmt w:val="decimal"/>
      <w:pStyle w:val="Titre5"/>
      <w:suff w:val="space"/>
      <w:lvlText w:val="%4.%5."/>
      <w:lvlJc w:val="left"/>
      <w:pPr>
        <w:ind w:left="0" w:firstLine="737"/>
      </w:pPr>
      <w:rPr>
        <w:rFonts w:hint="default"/>
        <w:color w:val="3D86F1"/>
      </w:rPr>
    </w:lvl>
    <w:lvl w:ilvl="5">
      <w:start w:val="1"/>
      <w:numFmt w:val="lowerLetter"/>
      <w:pStyle w:val="Titre6"/>
      <w:suff w:val="space"/>
      <w:lvlText w:val="%6)"/>
      <w:lvlJc w:val="right"/>
      <w:pPr>
        <w:ind w:left="0" w:firstLine="1134"/>
      </w:pPr>
      <w:rPr>
        <w:rFonts w:ascii="Montserrat" w:hAnsi="Montserrat" w:hint="default"/>
        <w:b w:val="0"/>
        <w:i w:val="0"/>
        <w:sz w:val="20"/>
      </w:rPr>
    </w:lvl>
    <w:lvl w:ilvl="6">
      <w:start w:val="1"/>
      <w:numFmt w:val="decimal"/>
      <w:pStyle w:val="Titre7"/>
      <w:lvlText w:val="%7."/>
      <w:lvlJc w:val="left"/>
      <w:pPr>
        <w:ind w:left="2520" w:hanging="360"/>
      </w:pPr>
      <w:rPr>
        <w:rFonts w:hint="default"/>
      </w:rPr>
    </w:lvl>
    <w:lvl w:ilvl="7">
      <w:start w:val="1"/>
      <w:numFmt w:val="lowerLetter"/>
      <w:pStyle w:val="Titre8"/>
      <w:lvlText w:val="%8."/>
      <w:lvlJc w:val="left"/>
      <w:pPr>
        <w:ind w:left="2880" w:hanging="360"/>
      </w:pPr>
      <w:rPr>
        <w:rFonts w:hint="default"/>
      </w:rPr>
    </w:lvl>
    <w:lvl w:ilvl="8">
      <w:start w:val="1"/>
      <w:numFmt w:val="lowerRoman"/>
      <w:pStyle w:val="Titre9"/>
      <w:lvlText w:val="%9."/>
      <w:lvlJc w:val="left"/>
      <w:pPr>
        <w:ind w:left="3240" w:hanging="360"/>
      </w:pPr>
      <w:rPr>
        <w:rFonts w:hint="default"/>
      </w:rPr>
    </w:lvl>
  </w:abstractNum>
  <w:abstractNum w:abstractNumId="3" w15:restartNumberingAfterBreak="0">
    <w:nsid w:val="19FD4086"/>
    <w:multiLevelType w:val="multilevel"/>
    <w:tmpl w:val="265A995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A442B5"/>
    <w:multiLevelType w:val="multilevel"/>
    <w:tmpl w:val="C92C4370"/>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0" w:firstLine="0"/>
      </w:pPr>
      <w:rPr>
        <w:rFonts w:hint="default"/>
      </w:rPr>
    </w:lvl>
    <w:lvl w:ilvl="2">
      <w:start w:val="1"/>
      <w:numFmt w:val="lowerLetter"/>
      <w:lvlText w:val="%3."/>
      <w:lvlJc w:val="left"/>
      <w:pPr>
        <w:ind w:left="360" w:hanging="360"/>
      </w:pPr>
      <w:rPr>
        <w:rFonts w:hint="default"/>
        <w:b w:val="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75B0B1D"/>
    <w:multiLevelType w:val="multilevel"/>
    <w:tmpl w:val="883CFBC6"/>
    <w:name w:val="LISTE__APHP_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A5955B7"/>
    <w:multiLevelType w:val="multilevel"/>
    <w:tmpl w:val="040C001D"/>
    <w:name w:val="LISTE_NUM__APHP_DAT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C114069"/>
    <w:multiLevelType w:val="hybridMultilevel"/>
    <w:tmpl w:val="FF5AE3E4"/>
    <w:name w:val="LISTE__APHP_DAT5"/>
    <w:lvl w:ilvl="0" w:tplc="C29A0EAC">
      <w:start w:val="1"/>
      <w:numFmt w:val="decimal"/>
      <w:lvlText w:val="%1."/>
      <w:lvlJc w:val="left"/>
      <w:pPr>
        <w:ind w:left="1400" w:hanging="360"/>
      </w:pPr>
    </w:lvl>
    <w:lvl w:ilvl="1" w:tplc="040C0019" w:tentative="1">
      <w:start w:val="1"/>
      <w:numFmt w:val="lowerLetter"/>
      <w:lvlText w:val="%2."/>
      <w:lvlJc w:val="left"/>
      <w:pPr>
        <w:ind w:left="2120" w:hanging="360"/>
      </w:pPr>
    </w:lvl>
    <w:lvl w:ilvl="2" w:tplc="040C001B" w:tentative="1">
      <w:start w:val="1"/>
      <w:numFmt w:val="lowerRoman"/>
      <w:lvlText w:val="%3."/>
      <w:lvlJc w:val="right"/>
      <w:pPr>
        <w:ind w:left="2840" w:hanging="180"/>
      </w:pPr>
    </w:lvl>
    <w:lvl w:ilvl="3" w:tplc="040C000F" w:tentative="1">
      <w:start w:val="1"/>
      <w:numFmt w:val="decimal"/>
      <w:lvlText w:val="%4."/>
      <w:lvlJc w:val="left"/>
      <w:pPr>
        <w:ind w:left="3560" w:hanging="360"/>
      </w:pPr>
    </w:lvl>
    <w:lvl w:ilvl="4" w:tplc="040C0019" w:tentative="1">
      <w:start w:val="1"/>
      <w:numFmt w:val="lowerLetter"/>
      <w:lvlText w:val="%5."/>
      <w:lvlJc w:val="left"/>
      <w:pPr>
        <w:ind w:left="4280" w:hanging="360"/>
      </w:pPr>
    </w:lvl>
    <w:lvl w:ilvl="5" w:tplc="040C001B" w:tentative="1">
      <w:start w:val="1"/>
      <w:numFmt w:val="lowerRoman"/>
      <w:lvlText w:val="%6."/>
      <w:lvlJc w:val="right"/>
      <w:pPr>
        <w:ind w:left="5000" w:hanging="180"/>
      </w:pPr>
    </w:lvl>
    <w:lvl w:ilvl="6" w:tplc="040C000F" w:tentative="1">
      <w:start w:val="1"/>
      <w:numFmt w:val="decimal"/>
      <w:lvlText w:val="%7."/>
      <w:lvlJc w:val="left"/>
      <w:pPr>
        <w:ind w:left="5720" w:hanging="360"/>
      </w:pPr>
    </w:lvl>
    <w:lvl w:ilvl="7" w:tplc="040C0019" w:tentative="1">
      <w:start w:val="1"/>
      <w:numFmt w:val="lowerLetter"/>
      <w:lvlText w:val="%8."/>
      <w:lvlJc w:val="left"/>
      <w:pPr>
        <w:ind w:left="6440" w:hanging="360"/>
      </w:pPr>
    </w:lvl>
    <w:lvl w:ilvl="8" w:tplc="040C001B" w:tentative="1">
      <w:start w:val="1"/>
      <w:numFmt w:val="lowerRoman"/>
      <w:lvlText w:val="%9."/>
      <w:lvlJc w:val="right"/>
      <w:pPr>
        <w:ind w:left="7160" w:hanging="180"/>
      </w:pPr>
    </w:lvl>
  </w:abstractNum>
  <w:abstractNum w:abstractNumId="8" w15:restartNumberingAfterBreak="0">
    <w:nsid w:val="337C5CFD"/>
    <w:multiLevelType w:val="multilevel"/>
    <w:tmpl w:val="5BF4160A"/>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63"/>
      </w:pPr>
      <w:rPr>
        <w:rFonts w:hint="default"/>
      </w:rPr>
    </w:lvl>
    <w:lvl w:ilvl="4">
      <w:start w:val="1"/>
      <w:numFmt w:val="decimal"/>
      <w:lvlText w:val="%5."/>
      <w:lvlJc w:val="left"/>
      <w:pPr>
        <w:ind w:left="0" w:firstLine="680"/>
      </w:pPr>
      <w:rPr>
        <w:rFonts w:hint="default"/>
        <w:color w:val="3D86F1"/>
      </w:rPr>
    </w:lvl>
    <w:lvl w:ilvl="5">
      <w:start w:val="1"/>
      <w:numFmt w:val="lowerLetter"/>
      <w:suff w:val="space"/>
      <w:lvlText w:val="%6)"/>
      <w:lvlJc w:val="right"/>
      <w:pPr>
        <w:ind w:left="0" w:firstLine="1247"/>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3E4E64"/>
    <w:multiLevelType w:val="multilevel"/>
    <w:tmpl w:val="CB540E02"/>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FF3821"/>
    <w:multiLevelType w:val="multilevel"/>
    <w:tmpl w:val="CB540E02"/>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BB54DD9"/>
    <w:multiLevelType w:val="hybridMultilevel"/>
    <w:tmpl w:val="A1606042"/>
    <w:lvl w:ilvl="0" w:tplc="25F44946">
      <w:start w:val="1"/>
      <w:numFmt w:val="lowerRoman"/>
      <w:pStyle w:val="Titreniv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C5A1912"/>
    <w:multiLevelType w:val="multilevel"/>
    <w:tmpl w:val="903E204A"/>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80"/>
      </w:pPr>
      <w:rPr>
        <w:rFonts w:hint="default"/>
      </w:rPr>
    </w:lvl>
    <w:lvl w:ilvl="4">
      <w:start w:val="1"/>
      <w:numFmt w:val="bullet"/>
      <w:suff w:val="space"/>
      <w:lvlText w:val=""/>
      <w:lvlJc w:val="left"/>
      <w:pPr>
        <w:ind w:left="0" w:firstLine="851"/>
      </w:pPr>
      <w:rPr>
        <w:rFonts w:ascii="Symbol" w:hAnsi="Symbol" w:hint="default"/>
        <w:color w:val="3D86F1"/>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EC72A05"/>
    <w:multiLevelType w:val="hybridMultilevel"/>
    <w:tmpl w:val="4398AA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00D6217"/>
    <w:multiLevelType w:val="multilevel"/>
    <w:tmpl w:val="0AF0E66E"/>
    <w:name w:val="LISTE_NUM__APHP_DAT"/>
    <w:styleLink w:val="STYLELISTEAPHP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63"/>
      </w:pPr>
      <w:rPr>
        <w:rFonts w:hint="default"/>
      </w:rPr>
    </w:lvl>
    <w:lvl w:ilvl="4">
      <w:start w:val="1"/>
      <w:numFmt w:val="bullet"/>
      <w:suff w:val="space"/>
      <w:lvlText w:val=""/>
      <w:lvlJc w:val="left"/>
      <w:pPr>
        <w:ind w:left="0" w:firstLine="680"/>
      </w:pPr>
      <w:rPr>
        <w:rFonts w:ascii="Symbol" w:hAnsi="Symbol" w:hint="default"/>
        <w:color w:val="3D86F1"/>
      </w:rPr>
    </w:lvl>
    <w:lvl w:ilvl="5">
      <w:start w:val="1"/>
      <w:numFmt w:val="lowerLetter"/>
      <w:suff w:val="space"/>
      <w:lvlText w:val="%6)"/>
      <w:lvlJc w:val="right"/>
      <w:pPr>
        <w:ind w:left="0" w:firstLine="1247"/>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241E14"/>
    <w:multiLevelType w:val="multilevel"/>
    <w:tmpl w:val="0AF0E66E"/>
    <w:name w:val="LISTE_NUM__APHP_DAT2"/>
    <w:numStyleLink w:val="STYLELISTEAPHPDAT"/>
  </w:abstractNum>
  <w:abstractNum w:abstractNumId="16" w15:restartNumberingAfterBreak="0">
    <w:nsid w:val="49FA4741"/>
    <w:multiLevelType w:val="multilevel"/>
    <w:tmpl w:val="903E204A"/>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80"/>
      </w:pPr>
      <w:rPr>
        <w:rFonts w:hint="default"/>
      </w:rPr>
    </w:lvl>
    <w:lvl w:ilvl="4">
      <w:start w:val="1"/>
      <w:numFmt w:val="bullet"/>
      <w:suff w:val="space"/>
      <w:lvlText w:val=""/>
      <w:lvlJc w:val="left"/>
      <w:pPr>
        <w:ind w:left="0" w:firstLine="851"/>
      </w:pPr>
      <w:rPr>
        <w:rFonts w:ascii="Symbol" w:hAnsi="Symbol" w:hint="default"/>
        <w:color w:val="3D86F1"/>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FF6F05"/>
    <w:multiLevelType w:val="multilevel"/>
    <w:tmpl w:val="C504A916"/>
    <w:name w:val="LISTE__APHP_DAT2"/>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454"/>
      </w:pPr>
      <w:rPr>
        <w:rFonts w:hint="default"/>
      </w:rPr>
    </w:lvl>
    <w:lvl w:ilvl="2">
      <w:start w:val="1"/>
      <w:numFmt w:val="upperRoman"/>
      <w:suff w:val="space"/>
      <w:lvlText w:val="%3."/>
      <w:lvlJc w:val="right"/>
      <w:pPr>
        <w:ind w:left="0" w:firstLine="454"/>
      </w:pPr>
      <w:rPr>
        <w:rFonts w:hint="default"/>
        <w:b w:val="0"/>
      </w:rPr>
    </w:lvl>
    <w:lvl w:ilvl="3">
      <w:start w:val="1"/>
      <w:numFmt w:val="decimal"/>
      <w:suff w:val="space"/>
      <w:lvlText w:val="%3.%4."/>
      <w:lvlJc w:val="right"/>
      <w:pPr>
        <w:ind w:left="0" w:firstLine="454"/>
      </w:pPr>
      <w:rPr>
        <w:rFonts w:hint="default"/>
      </w:rPr>
    </w:lvl>
    <w:lvl w:ilvl="4">
      <w:start w:val="1"/>
      <w:numFmt w:val="none"/>
      <w:suff w:val="nothing"/>
      <w:lvlText w:val=""/>
      <w:lvlJc w:val="left"/>
      <w:pPr>
        <w:ind w:left="0" w:firstLine="0"/>
      </w:pPr>
      <w:rPr>
        <w:rFonts w:hint="default"/>
      </w:rPr>
    </w:lvl>
    <w:lvl w:ilvl="5">
      <w:start w:val="1"/>
      <w:numFmt w:val="lowerLetter"/>
      <w:lvlText w:val="%6)"/>
      <w:lvlJc w:val="left"/>
      <w:pPr>
        <w:tabs>
          <w:tab w:val="num" w:pos="1797"/>
        </w:tabs>
        <w:ind w:left="2160" w:hanging="363"/>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45049A2"/>
    <w:multiLevelType w:val="hybridMultilevel"/>
    <w:tmpl w:val="F64C58AA"/>
    <w:lvl w:ilvl="0" w:tplc="E5C082B0">
      <w:start w:val="1"/>
      <w:numFmt w:val="bullet"/>
      <w:pStyle w:val="PUCE"/>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60FE4CC0"/>
    <w:multiLevelType w:val="multilevel"/>
    <w:tmpl w:val="D996E32E"/>
    <w:name w:val="LISTE__APHP_DAT"/>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680"/>
      </w:pPr>
      <w:rPr>
        <w:rFonts w:hint="default"/>
      </w:rPr>
    </w:lvl>
    <w:lvl w:ilvl="2">
      <w:start w:val="1"/>
      <w:numFmt w:val="upperRoman"/>
      <w:suff w:val="space"/>
      <w:lvlText w:val="%3."/>
      <w:lvlJc w:val="right"/>
      <w:pPr>
        <w:ind w:left="0" w:firstLine="6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right"/>
      <w:pPr>
        <w:ind w:left="0" w:firstLine="663"/>
      </w:pPr>
      <w:rPr>
        <w:rFonts w:hint="default"/>
      </w:rPr>
    </w:lvl>
    <w:lvl w:ilvl="4">
      <w:start w:val="1"/>
      <w:numFmt w:val="bullet"/>
      <w:suff w:val="space"/>
      <w:lvlText w:val=""/>
      <w:lvlJc w:val="left"/>
      <w:pPr>
        <w:ind w:left="0" w:firstLine="680"/>
      </w:pPr>
      <w:rPr>
        <w:rFonts w:ascii="Symbol" w:hAnsi="Symbol" w:hint="default"/>
        <w:color w:val="3D86F1"/>
      </w:rPr>
    </w:lvl>
    <w:lvl w:ilvl="5">
      <w:start w:val="1"/>
      <w:numFmt w:val="lowerLetter"/>
      <w:suff w:val="space"/>
      <w:lvlText w:val="%6)"/>
      <w:lvlJc w:val="right"/>
      <w:pPr>
        <w:ind w:left="0" w:firstLine="1247"/>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315734B"/>
    <w:multiLevelType w:val="multilevel"/>
    <w:tmpl w:val="16CA9992"/>
    <w:name w:val="LISTE__APHP_DA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7E0490D"/>
    <w:multiLevelType w:val="multilevel"/>
    <w:tmpl w:val="4D0E94E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7A2529"/>
    <w:multiLevelType w:val="multilevel"/>
    <w:tmpl w:val="893C6C3C"/>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suff w:val="space"/>
      <w:lvlText w:val="%2."/>
      <w:lvlJc w:val="right"/>
      <w:pPr>
        <w:ind w:left="0" w:firstLine="567"/>
      </w:pPr>
      <w:rPr>
        <w:rFonts w:hint="default"/>
      </w:rPr>
    </w:lvl>
    <w:lvl w:ilvl="2">
      <w:start w:val="1"/>
      <w:numFmt w:val="upperRoman"/>
      <w:suff w:val="space"/>
      <w:lvlText w:val="%3."/>
      <w:lvlJc w:val="left"/>
      <w:pPr>
        <w:ind w:left="0" w:firstLine="51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3.%4."/>
      <w:lvlJc w:val="left"/>
      <w:pPr>
        <w:ind w:left="0" w:firstLine="510"/>
      </w:pPr>
      <w:rPr>
        <w:rFonts w:hint="default"/>
      </w:rPr>
    </w:lvl>
    <w:lvl w:ilvl="4">
      <w:start w:val="1"/>
      <w:numFmt w:val="decimal"/>
      <w:suff w:val="space"/>
      <w:lvlText w:val="%4.%5."/>
      <w:lvlJc w:val="left"/>
      <w:pPr>
        <w:ind w:left="0" w:firstLine="737"/>
      </w:pPr>
      <w:rPr>
        <w:rFonts w:hint="default"/>
        <w:color w:val="3D86F1"/>
      </w:rPr>
    </w:lvl>
    <w:lvl w:ilvl="5">
      <w:start w:val="1"/>
      <w:numFmt w:val="lowerLetter"/>
      <w:suff w:val="space"/>
      <w:lvlText w:val="%6)"/>
      <w:lvlJc w:val="right"/>
      <w:pPr>
        <w:ind w:left="0" w:firstLine="1134"/>
      </w:pPr>
      <w:rPr>
        <w:rFonts w:ascii="Montserrat" w:hAnsi="Montserrat" w:hint="default"/>
        <w:b w:val="0"/>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C862EFE"/>
    <w:multiLevelType w:val="hybridMultilevel"/>
    <w:tmpl w:val="EFF08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41223A"/>
    <w:multiLevelType w:val="multilevel"/>
    <w:tmpl w:val="8D047706"/>
    <w:name w:val="LISTE__APHP_DAT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C8171D"/>
    <w:multiLevelType w:val="multilevel"/>
    <w:tmpl w:val="883CFBC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68351A"/>
    <w:multiLevelType w:val="hybridMultilevel"/>
    <w:tmpl w:val="DDE40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8B7C60"/>
    <w:multiLevelType w:val="multilevel"/>
    <w:tmpl w:val="7D48C8B6"/>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1"/>
  </w:num>
  <w:num w:numId="2">
    <w:abstractNumId w:val="26"/>
  </w:num>
  <w:num w:numId="3">
    <w:abstractNumId w:val="1"/>
  </w:num>
  <w:num w:numId="4">
    <w:abstractNumId w:val="0"/>
  </w:num>
  <w:num w:numId="5">
    <w:abstractNumId w:val="13"/>
  </w:num>
  <w:num w:numId="6">
    <w:abstractNumId w:val="23"/>
  </w:num>
  <w:num w:numId="7">
    <w:abstractNumId w:val="4"/>
  </w:num>
  <w:num w:numId="8">
    <w:abstractNumId w:val="18"/>
  </w:num>
  <w:num w:numId="9">
    <w:abstractNumId w:val="5"/>
    <w:lvlOverride w:ilvl="0">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suff w:val="space"/>
        <w:lvlText w:val="%2."/>
        <w:lvlJc w:val="right"/>
        <w:pPr>
          <w:ind w:left="0" w:firstLine="454"/>
        </w:pPr>
        <w:rPr>
          <w:rFonts w:hint="default"/>
        </w:rPr>
      </w:lvl>
    </w:lvlOverride>
    <w:lvlOverride w:ilvl="2">
      <w:lvl w:ilvl="2">
        <w:start w:val="1"/>
        <w:numFmt w:val="upperRoman"/>
        <w:suff w:val="space"/>
        <w:lvlText w:val="%3."/>
        <w:lvlJc w:val="right"/>
        <w:pPr>
          <w:ind w:left="0" w:firstLine="454"/>
        </w:pPr>
        <w:rPr>
          <w:rFonts w:hint="default"/>
          <w:b w:val="0"/>
        </w:rPr>
      </w:lvl>
    </w:lvlOverride>
    <w:lvlOverride w:ilvl="3">
      <w:lvl w:ilvl="3">
        <w:start w:val="1"/>
        <w:numFmt w:val="decimal"/>
        <w:suff w:val="space"/>
        <w:lvlText w:val="%3.%4."/>
        <w:lvlJc w:val="right"/>
        <w:pPr>
          <w:ind w:left="0" w:firstLine="454"/>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lowerLetter"/>
        <w:lvlText w:val="%6)"/>
        <w:lvlJc w:val="left"/>
        <w:pPr>
          <w:tabs>
            <w:tab w:val="num" w:pos="1797"/>
          </w:tabs>
          <w:ind w:left="2160" w:hanging="363"/>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abstractNumId w:val="3"/>
  </w:num>
  <w:num w:numId="11">
    <w:abstractNumId w:val="21"/>
  </w:num>
  <w:num w:numId="12">
    <w:abstractNumId w:val="17"/>
  </w:num>
  <w:num w:numId="13">
    <w:abstractNumId w:val="20"/>
  </w:num>
  <w:num w:numId="14">
    <w:abstractNumId w:val="24"/>
  </w:num>
  <w:num w:numId="15">
    <w:abstractNumId w:val="25"/>
  </w:num>
  <w:num w:numId="16">
    <w:abstractNumId w:val="19"/>
  </w:num>
  <w:num w:numId="17">
    <w:abstractNumId w:val="10"/>
  </w:num>
  <w:num w:numId="18">
    <w:abstractNumId w:val="9"/>
  </w:num>
  <w:num w:numId="19">
    <w:abstractNumId w:val="16"/>
  </w:num>
  <w:num w:numId="20">
    <w:abstractNumId w:val="12"/>
  </w:num>
  <w:num w:numId="21">
    <w:abstractNumId w:val="19"/>
    <w:lvlOverride w:ilvl="0">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suff w:val="space"/>
        <w:lvlText w:val="%2."/>
        <w:lvlJc w:val="right"/>
        <w:pPr>
          <w:ind w:left="0" w:firstLine="680"/>
        </w:pPr>
        <w:rPr>
          <w:rFonts w:hint="default"/>
        </w:rPr>
      </w:lvl>
    </w:lvlOverride>
    <w:lvlOverride w:ilvl="2">
      <w:lvl w:ilvl="2">
        <w:start w:val="1"/>
        <w:numFmt w:val="upperRoman"/>
        <w:suff w:val="space"/>
        <w:lvlText w:val="%3."/>
        <w:lvlJc w:val="right"/>
        <w:pPr>
          <w:ind w:left="0" w:firstLine="680"/>
        </w:pPr>
        <w:rPr>
          <w:rFonts w:hint="default"/>
          <w:b w:val="0"/>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suff w:val="space"/>
        <w:lvlText w:val="%3.%4."/>
        <w:lvlJc w:val="right"/>
        <w:pPr>
          <w:ind w:left="0" w:firstLine="680"/>
        </w:pPr>
        <w:rPr>
          <w:rFonts w:hint="default"/>
        </w:rPr>
      </w:lvl>
    </w:lvlOverride>
    <w:lvlOverride w:ilvl="4">
      <w:lvl w:ilvl="4">
        <w:start w:val="1"/>
        <w:numFmt w:val="bullet"/>
        <w:suff w:val="space"/>
        <w:lvlText w:val=""/>
        <w:lvlJc w:val="left"/>
        <w:pPr>
          <w:ind w:left="0" w:firstLine="737"/>
        </w:pPr>
        <w:rPr>
          <w:rFonts w:ascii="Symbol" w:hAnsi="Symbol" w:hint="default"/>
          <w:color w:val="3D86F1"/>
        </w:rPr>
      </w:lvl>
    </w:lvlOverride>
    <w:lvlOverride w:ilvl="5">
      <w:lvl w:ilvl="5">
        <w:start w:val="1"/>
        <w:numFmt w:val="lowerLetter"/>
        <w:suff w:val="space"/>
        <w:lvlText w:val="%6)"/>
        <w:lvlJc w:val="right"/>
        <w:pPr>
          <w:ind w:left="0" w:firstLine="1134"/>
        </w:pPr>
        <w:rPr>
          <w:rFonts w:ascii="Montserrat" w:hAnsi="Montserrat" w:hint="default"/>
          <w:b w:val="0"/>
          <w:i w:val="0"/>
          <w:sz w:val="2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9"/>
    <w:lvlOverride w:ilvl="0">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suff w:val="space"/>
        <w:lvlText w:val="%2."/>
        <w:lvlJc w:val="right"/>
        <w:pPr>
          <w:ind w:left="0" w:firstLine="680"/>
        </w:pPr>
        <w:rPr>
          <w:rFonts w:hint="default"/>
        </w:rPr>
      </w:lvl>
    </w:lvlOverride>
    <w:lvlOverride w:ilvl="2">
      <w:lvl w:ilvl="2">
        <w:start w:val="1"/>
        <w:numFmt w:val="upperRoman"/>
        <w:suff w:val="space"/>
        <w:lvlText w:val="%3."/>
        <w:lvlJc w:val="right"/>
        <w:pPr>
          <w:ind w:left="0" w:firstLine="680"/>
        </w:pPr>
        <w:rPr>
          <w:rFonts w:hint="default"/>
          <w:b w:val="0"/>
          <w:i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suff w:val="space"/>
        <w:lvlText w:val="%3.%4."/>
        <w:lvlJc w:val="right"/>
        <w:pPr>
          <w:ind w:left="0" w:firstLine="652"/>
        </w:pPr>
        <w:rPr>
          <w:rFonts w:hint="default"/>
        </w:rPr>
      </w:lvl>
    </w:lvlOverride>
    <w:lvlOverride w:ilvl="4">
      <w:lvl w:ilvl="4">
        <w:start w:val="1"/>
        <w:numFmt w:val="bullet"/>
        <w:suff w:val="space"/>
        <w:lvlText w:val=""/>
        <w:lvlJc w:val="left"/>
        <w:pPr>
          <w:ind w:left="0" w:firstLine="851"/>
        </w:pPr>
        <w:rPr>
          <w:rFonts w:ascii="Symbol" w:hAnsi="Symbol" w:hint="default"/>
          <w:color w:val="3D86F1"/>
        </w:rPr>
      </w:lvl>
    </w:lvlOverride>
    <w:lvlOverride w:ilvl="5">
      <w:lvl w:ilvl="5">
        <w:start w:val="1"/>
        <w:numFmt w:val="lowerLetter"/>
        <w:lvlText w:val="%6)"/>
        <w:lvlJc w:val="left"/>
        <w:pPr>
          <w:tabs>
            <w:tab w:val="num" w:pos="1797"/>
          </w:tabs>
          <w:ind w:left="2160" w:hanging="363"/>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lvlOverride w:ilvl="0">
      <w:lvl w:ilvl="0">
        <w:start w:val="1"/>
        <w:numFmt w:val="none"/>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suff w:val="space"/>
        <w:lvlText w:val="%2."/>
        <w:lvlJc w:val="right"/>
        <w:pPr>
          <w:ind w:left="0" w:firstLine="680"/>
        </w:pPr>
        <w:rPr>
          <w:rFonts w:hint="default"/>
        </w:rPr>
      </w:lvl>
    </w:lvlOverride>
    <w:lvlOverride w:ilvl="2">
      <w:lvl w:ilvl="2">
        <w:start w:val="1"/>
        <w:numFmt w:val="upperRoman"/>
        <w:suff w:val="space"/>
        <w:lvlText w:val="%3."/>
        <w:lvlJc w:val="right"/>
        <w:pPr>
          <w:ind w:left="0" w:firstLine="680"/>
        </w:pPr>
        <w:rPr>
          <w:rFonts w:hint="default"/>
          <w:b w:val="0"/>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suff w:val="space"/>
        <w:lvlText w:val="%3.%4."/>
        <w:lvlJc w:val="right"/>
        <w:pPr>
          <w:ind w:left="0" w:firstLine="663"/>
        </w:pPr>
        <w:rPr>
          <w:rFonts w:hint="default"/>
        </w:rPr>
      </w:lvl>
    </w:lvlOverride>
    <w:lvlOverride w:ilvl="4">
      <w:lvl w:ilvl="4">
        <w:start w:val="1"/>
        <w:numFmt w:val="bullet"/>
        <w:suff w:val="space"/>
        <w:lvlText w:val=""/>
        <w:lvlJc w:val="left"/>
        <w:pPr>
          <w:ind w:left="0" w:firstLine="624"/>
        </w:pPr>
        <w:rPr>
          <w:rFonts w:ascii="Symbol" w:hAnsi="Symbol" w:hint="default"/>
          <w:color w:val="3D86F1"/>
        </w:rPr>
      </w:lvl>
    </w:lvlOverride>
    <w:lvlOverride w:ilvl="5">
      <w:lvl w:ilvl="5">
        <w:start w:val="1"/>
        <w:numFmt w:val="lowerLetter"/>
        <w:suff w:val="space"/>
        <w:lvlText w:val="%6)"/>
        <w:lvlJc w:val="right"/>
        <w:pPr>
          <w:ind w:left="0" w:firstLine="1134"/>
        </w:pPr>
        <w:rPr>
          <w:rFonts w:ascii="Montserrat" w:hAnsi="Montserrat" w:hint="default"/>
          <w:b w:val="0"/>
          <w:i w:val="0"/>
          <w:sz w:val="20"/>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19"/>
  </w:num>
  <w:num w:numId="25">
    <w:abstractNumId w:val="27"/>
  </w:num>
  <w:num w:numId="26">
    <w:abstractNumId w:val="8"/>
  </w:num>
  <w:num w:numId="27">
    <w:abstractNumId w:val="14"/>
  </w:num>
  <w:num w:numId="28">
    <w:abstractNumId w:val="15"/>
  </w:num>
  <w:num w:numId="29">
    <w:abstractNumId w:val="6"/>
  </w:num>
  <w:num w:numId="30">
    <w:abstractNumId w:val="7"/>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680"/>
        </w:pPr>
        <w:rPr>
          <w:rFonts w:hint="default"/>
        </w:rPr>
      </w:lvl>
    </w:lvlOverride>
    <w:lvlOverride w:ilvl="2">
      <w:lvl w:ilvl="2">
        <w:start w:val="1"/>
        <w:numFmt w:val="upperRoman"/>
        <w:pStyle w:val="Titre3"/>
        <w:suff w:val="space"/>
        <w:lvlText w:val="%3."/>
        <w:lvlJc w:val="right"/>
        <w:pPr>
          <w:ind w:left="0" w:firstLine="68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right"/>
        <w:pPr>
          <w:ind w:left="0" w:firstLine="663"/>
        </w:pPr>
        <w:rPr>
          <w:rFonts w:hint="default"/>
        </w:rPr>
      </w:lvl>
    </w:lvlOverride>
    <w:lvlOverride w:ilvl="4">
      <w:lvl w:ilvl="4">
        <w:start w:val="1"/>
        <w:numFmt w:val="bullet"/>
        <w:pStyle w:val="Titre5"/>
        <w:suff w:val="space"/>
        <w:lvlText w:val=""/>
        <w:lvlJc w:val="left"/>
        <w:pPr>
          <w:ind w:left="0" w:firstLine="680"/>
        </w:pPr>
        <w:rPr>
          <w:rFonts w:ascii="Symbol" w:hAnsi="Symbol" w:hint="default"/>
          <w:color w:val="3D86F1"/>
        </w:rPr>
      </w:lvl>
    </w:lvlOverride>
    <w:lvlOverride w:ilvl="5">
      <w:lvl w:ilvl="5">
        <w:start w:val="1"/>
        <w:numFmt w:val="lowerLetter"/>
        <w:pStyle w:val="Titre6"/>
        <w:suff w:val="space"/>
        <w:lvlText w:val="%6)"/>
        <w:lvlJc w:val="right"/>
        <w:pPr>
          <w:ind w:left="0" w:firstLine="1247"/>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34">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680"/>
        </w:pPr>
        <w:rPr>
          <w:rFonts w:hint="default"/>
        </w:rPr>
      </w:lvl>
    </w:lvlOverride>
    <w:lvlOverride w:ilvl="2">
      <w:lvl w:ilvl="2">
        <w:start w:val="1"/>
        <w:numFmt w:val="upperRoman"/>
        <w:pStyle w:val="Titre3"/>
        <w:suff w:val="space"/>
        <w:lvlText w:val="%3."/>
        <w:lvlJc w:val="right"/>
        <w:pPr>
          <w:ind w:left="0" w:firstLine="68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right"/>
        <w:pPr>
          <w:ind w:left="0" w:firstLine="663"/>
        </w:pPr>
        <w:rPr>
          <w:rFonts w:hint="default"/>
        </w:rPr>
      </w:lvl>
    </w:lvlOverride>
    <w:lvlOverride w:ilvl="4">
      <w:lvl w:ilvl="4">
        <w:start w:val="1"/>
        <w:numFmt w:val="decimal"/>
        <w:pStyle w:val="Titre5"/>
        <w:suff w:val="space"/>
        <w:lvlText w:val="%4.%5."/>
        <w:lvlJc w:val="left"/>
        <w:pPr>
          <w:ind w:left="0" w:firstLine="567"/>
        </w:pPr>
        <w:rPr>
          <w:rFonts w:hint="default"/>
          <w:color w:val="3D86F1"/>
        </w:rPr>
      </w:lvl>
    </w:lvlOverride>
    <w:lvlOverride w:ilvl="5">
      <w:lvl w:ilvl="5">
        <w:start w:val="1"/>
        <w:numFmt w:val="lowerLetter"/>
        <w:pStyle w:val="Titre6"/>
        <w:suff w:val="space"/>
        <w:lvlText w:val="%6)"/>
        <w:lvlJc w:val="right"/>
        <w:pPr>
          <w:ind w:left="0" w:firstLine="1134"/>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35">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680"/>
        </w:pPr>
        <w:rPr>
          <w:rFonts w:hint="default"/>
        </w:rPr>
      </w:lvl>
    </w:lvlOverride>
    <w:lvlOverride w:ilvl="2">
      <w:lvl w:ilvl="2">
        <w:start w:val="1"/>
        <w:numFmt w:val="upperRoman"/>
        <w:pStyle w:val="Titre3"/>
        <w:suff w:val="space"/>
        <w:lvlText w:val="%3."/>
        <w:lvlJc w:val="right"/>
        <w:pPr>
          <w:ind w:left="0" w:firstLine="68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right"/>
        <w:pPr>
          <w:ind w:left="0" w:firstLine="663"/>
        </w:pPr>
        <w:rPr>
          <w:rFonts w:hint="default"/>
        </w:rPr>
      </w:lvl>
    </w:lvlOverride>
    <w:lvlOverride w:ilvl="4">
      <w:lvl w:ilvl="4">
        <w:start w:val="1"/>
        <w:numFmt w:val="decimal"/>
        <w:pStyle w:val="Titre5"/>
        <w:suff w:val="space"/>
        <w:lvlText w:val="%5."/>
        <w:lvlJc w:val="left"/>
        <w:pPr>
          <w:ind w:left="0" w:firstLine="567"/>
        </w:pPr>
        <w:rPr>
          <w:rFonts w:hint="default"/>
          <w:color w:val="3D86F1"/>
        </w:rPr>
      </w:lvl>
    </w:lvlOverride>
    <w:lvlOverride w:ilvl="5">
      <w:lvl w:ilvl="5">
        <w:start w:val="1"/>
        <w:numFmt w:val="lowerLetter"/>
        <w:pStyle w:val="Titre6"/>
        <w:suff w:val="space"/>
        <w:lvlText w:val="%6)"/>
        <w:lvlJc w:val="right"/>
        <w:pPr>
          <w:ind w:left="0" w:firstLine="1134"/>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567"/>
        </w:pPr>
        <w:rPr>
          <w:rFonts w:hint="default"/>
        </w:rPr>
      </w:lvl>
    </w:lvlOverride>
    <w:lvlOverride w:ilvl="2">
      <w:lvl w:ilvl="2">
        <w:start w:val="1"/>
        <w:numFmt w:val="upperRoman"/>
        <w:pStyle w:val="Titre3"/>
        <w:suff w:val="space"/>
        <w:lvlText w:val="%3."/>
        <w:lvlJc w:val="right"/>
        <w:pPr>
          <w:ind w:left="0" w:firstLine="737"/>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right"/>
        <w:pPr>
          <w:ind w:left="0" w:firstLine="663"/>
        </w:pPr>
        <w:rPr>
          <w:rFonts w:hint="default"/>
        </w:rPr>
      </w:lvl>
    </w:lvlOverride>
    <w:lvlOverride w:ilvl="4">
      <w:lvl w:ilvl="4">
        <w:start w:val="1"/>
        <w:numFmt w:val="decimal"/>
        <w:pStyle w:val="Titre5"/>
        <w:suff w:val="space"/>
        <w:lvlText w:val="%4.%5."/>
        <w:lvlJc w:val="left"/>
        <w:pPr>
          <w:ind w:left="0" w:firstLine="567"/>
        </w:pPr>
        <w:rPr>
          <w:rFonts w:hint="default"/>
          <w:color w:val="3D86F1"/>
        </w:rPr>
      </w:lvl>
    </w:lvlOverride>
    <w:lvlOverride w:ilvl="5">
      <w:lvl w:ilvl="5">
        <w:start w:val="1"/>
        <w:numFmt w:val="lowerLetter"/>
        <w:pStyle w:val="Titre6"/>
        <w:suff w:val="space"/>
        <w:lvlText w:val="%6)"/>
        <w:lvlJc w:val="right"/>
        <w:pPr>
          <w:ind w:left="0" w:firstLine="1134"/>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567"/>
        </w:pPr>
        <w:rPr>
          <w:rFonts w:hint="default"/>
        </w:rPr>
      </w:lvl>
    </w:lvlOverride>
    <w:lvlOverride w:ilvl="2">
      <w:lvl w:ilvl="2">
        <w:start w:val="1"/>
        <w:numFmt w:val="upperRoman"/>
        <w:pStyle w:val="Titre3"/>
        <w:suff w:val="space"/>
        <w:lvlText w:val="%3."/>
        <w:lvlJc w:val="left"/>
        <w:pPr>
          <w:ind w:left="0" w:firstLine="737"/>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right"/>
        <w:pPr>
          <w:ind w:left="0" w:firstLine="851"/>
        </w:pPr>
        <w:rPr>
          <w:rFonts w:hint="default"/>
        </w:rPr>
      </w:lvl>
    </w:lvlOverride>
    <w:lvlOverride w:ilvl="4">
      <w:lvl w:ilvl="4">
        <w:start w:val="1"/>
        <w:numFmt w:val="decimal"/>
        <w:pStyle w:val="Titre5"/>
        <w:suff w:val="space"/>
        <w:lvlText w:val="%4.%5."/>
        <w:lvlJc w:val="left"/>
        <w:pPr>
          <w:ind w:left="0" w:firstLine="567"/>
        </w:pPr>
        <w:rPr>
          <w:rFonts w:hint="default"/>
          <w:color w:val="3D86F1"/>
        </w:rPr>
      </w:lvl>
    </w:lvlOverride>
    <w:lvlOverride w:ilvl="5">
      <w:lvl w:ilvl="5">
        <w:start w:val="1"/>
        <w:numFmt w:val="lowerLetter"/>
        <w:pStyle w:val="Titre6"/>
        <w:suff w:val="space"/>
        <w:lvlText w:val="%6)"/>
        <w:lvlJc w:val="right"/>
        <w:pPr>
          <w:ind w:left="0" w:firstLine="1134"/>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42">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567"/>
        </w:pPr>
        <w:rPr>
          <w:rFonts w:hint="default"/>
        </w:rPr>
      </w:lvl>
    </w:lvlOverride>
    <w:lvlOverride w:ilvl="2">
      <w:lvl w:ilvl="2">
        <w:start w:val="1"/>
        <w:numFmt w:val="upperRoman"/>
        <w:pStyle w:val="Titre3"/>
        <w:suff w:val="space"/>
        <w:lvlText w:val="%3."/>
        <w:lvlJc w:val="left"/>
        <w:pPr>
          <w:ind w:left="0" w:firstLine="567"/>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left"/>
        <w:pPr>
          <w:ind w:left="0" w:firstLine="567"/>
        </w:pPr>
        <w:rPr>
          <w:rFonts w:hint="default"/>
        </w:rPr>
      </w:lvl>
    </w:lvlOverride>
    <w:lvlOverride w:ilvl="4">
      <w:lvl w:ilvl="4">
        <w:start w:val="1"/>
        <w:numFmt w:val="decimal"/>
        <w:pStyle w:val="Titre5"/>
        <w:suff w:val="space"/>
        <w:lvlText w:val="%4.%5."/>
        <w:lvlJc w:val="left"/>
        <w:pPr>
          <w:ind w:left="0" w:firstLine="567"/>
        </w:pPr>
        <w:rPr>
          <w:rFonts w:hint="default"/>
          <w:color w:val="3D86F1"/>
        </w:rPr>
      </w:lvl>
    </w:lvlOverride>
    <w:lvlOverride w:ilvl="5">
      <w:lvl w:ilvl="5">
        <w:start w:val="1"/>
        <w:numFmt w:val="lowerLetter"/>
        <w:pStyle w:val="Titre6"/>
        <w:suff w:val="space"/>
        <w:lvlText w:val="%6)"/>
        <w:lvlJc w:val="right"/>
        <w:pPr>
          <w:ind w:left="0" w:firstLine="1134"/>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43">
    <w:abstractNumId w:val="2"/>
  </w:num>
  <w:num w:numId="44">
    <w:abstractNumId w:val="2"/>
    <w:lvlOverride w:ilvl="0">
      <w:lvl w:ilvl="0">
        <w:start w:val="1"/>
        <w:numFmt w:val="none"/>
        <w:pStyle w:val="Titre1"/>
        <w:lvlText w:val="%1"/>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upperLetter"/>
        <w:pStyle w:val="Titre2"/>
        <w:suff w:val="space"/>
        <w:lvlText w:val="%2."/>
        <w:lvlJc w:val="right"/>
        <w:pPr>
          <w:ind w:left="0" w:firstLine="567"/>
        </w:pPr>
        <w:rPr>
          <w:rFonts w:hint="default"/>
        </w:rPr>
      </w:lvl>
    </w:lvlOverride>
    <w:lvlOverride w:ilvl="2">
      <w:lvl w:ilvl="2">
        <w:start w:val="1"/>
        <w:numFmt w:val="upperRoman"/>
        <w:pStyle w:val="Titre3"/>
        <w:suff w:val="space"/>
        <w:lvlText w:val="%3."/>
        <w:lvlJc w:val="left"/>
        <w:pPr>
          <w:ind w:left="0" w:firstLine="51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Titre4"/>
        <w:suff w:val="space"/>
        <w:lvlText w:val="%3.%4."/>
        <w:lvlJc w:val="left"/>
        <w:pPr>
          <w:ind w:left="0" w:firstLine="510"/>
        </w:pPr>
        <w:rPr>
          <w:rFonts w:hint="default"/>
        </w:rPr>
      </w:lvl>
    </w:lvlOverride>
    <w:lvlOverride w:ilvl="4">
      <w:lvl w:ilvl="4">
        <w:start w:val="1"/>
        <w:numFmt w:val="decimal"/>
        <w:pStyle w:val="Titre5"/>
        <w:suff w:val="space"/>
        <w:lvlText w:val="%4.%5."/>
        <w:lvlJc w:val="left"/>
        <w:pPr>
          <w:ind w:left="0" w:firstLine="737"/>
        </w:pPr>
        <w:rPr>
          <w:rFonts w:hint="default"/>
          <w:color w:val="3D86F1"/>
        </w:rPr>
      </w:lvl>
    </w:lvlOverride>
    <w:lvlOverride w:ilvl="5">
      <w:lvl w:ilvl="5">
        <w:start w:val="1"/>
        <w:numFmt w:val="lowerLetter"/>
        <w:pStyle w:val="Titre6"/>
        <w:suff w:val="space"/>
        <w:lvlText w:val="%6)"/>
        <w:lvlJc w:val="right"/>
        <w:pPr>
          <w:ind w:left="0" w:firstLine="1021"/>
        </w:pPr>
        <w:rPr>
          <w:rFonts w:ascii="Montserrat" w:hAnsi="Montserrat" w:hint="default"/>
          <w:b w:val="0"/>
          <w:i w:val="0"/>
          <w:sz w:val="20"/>
        </w:rPr>
      </w:lvl>
    </w:lvlOverride>
    <w:lvlOverride w:ilvl="6">
      <w:lvl w:ilvl="6">
        <w:start w:val="1"/>
        <w:numFmt w:val="decimal"/>
        <w:pStyle w:val="Titre7"/>
        <w:lvlText w:val="%7."/>
        <w:lvlJc w:val="left"/>
        <w:pPr>
          <w:ind w:left="2520" w:hanging="360"/>
        </w:pPr>
        <w:rPr>
          <w:rFonts w:hint="default"/>
        </w:rPr>
      </w:lvl>
    </w:lvlOverride>
    <w:lvlOverride w:ilvl="7">
      <w:lvl w:ilvl="7">
        <w:start w:val="1"/>
        <w:numFmt w:val="lowerLetter"/>
        <w:pStyle w:val="Titre8"/>
        <w:lvlText w:val="%8."/>
        <w:lvlJc w:val="left"/>
        <w:pPr>
          <w:ind w:left="2880" w:hanging="360"/>
        </w:pPr>
        <w:rPr>
          <w:rFonts w:hint="default"/>
        </w:rPr>
      </w:lvl>
    </w:lvlOverride>
    <w:lvlOverride w:ilvl="8">
      <w:lvl w:ilvl="8">
        <w:start w:val="1"/>
        <w:numFmt w:val="lowerRoman"/>
        <w:pStyle w:val="Titre9"/>
        <w:lvlText w:val="%9."/>
        <w:lvlJc w:val="left"/>
        <w:pPr>
          <w:ind w:left="3240" w:hanging="360"/>
        </w:pPr>
        <w:rPr>
          <w:rFonts w:hint="default"/>
        </w:rPr>
      </w:lvl>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152"/>
    <w:rsid w:val="00005931"/>
    <w:rsid w:val="0000655E"/>
    <w:rsid w:val="00006695"/>
    <w:rsid w:val="000076BA"/>
    <w:rsid w:val="00007A47"/>
    <w:rsid w:val="000107E6"/>
    <w:rsid w:val="00012584"/>
    <w:rsid w:val="00012D9B"/>
    <w:rsid w:val="000139D4"/>
    <w:rsid w:val="00013A47"/>
    <w:rsid w:val="00014E48"/>
    <w:rsid w:val="00015F2A"/>
    <w:rsid w:val="00016514"/>
    <w:rsid w:val="00020906"/>
    <w:rsid w:val="000213B6"/>
    <w:rsid w:val="00021C0A"/>
    <w:rsid w:val="00024129"/>
    <w:rsid w:val="00024133"/>
    <w:rsid w:val="00025508"/>
    <w:rsid w:val="00025822"/>
    <w:rsid w:val="00025EF4"/>
    <w:rsid w:val="0002644F"/>
    <w:rsid w:val="00026B24"/>
    <w:rsid w:val="00026DAB"/>
    <w:rsid w:val="0002700B"/>
    <w:rsid w:val="000274F8"/>
    <w:rsid w:val="000315F4"/>
    <w:rsid w:val="00033441"/>
    <w:rsid w:val="00035D9C"/>
    <w:rsid w:val="00040A90"/>
    <w:rsid w:val="00041CA5"/>
    <w:rsid w:val="000432CC"/>
    <w:rsid w:val="000434B6"/>
    <w:rsid w:val="000459C0"/>
    <w:rsid w:val="00045C5D"/>
    <w:rsid w:val="00046E1A"/>
    <w:rsid w:val="00046FEB"/>
    <w:rsid w:val="00050410"/>
    <w:rsid w:val="00050A15"/>
    <w:rsid w:val="00050E23"/>
    <w:rsid w:val="0005184D"/>
    <w:rsid w:val="00051B60"/>
    <w:rsid w:val="00053384"/>
    <w:rsid w:val="00053BDC"/>
    <w:rsid w:val="00053E21"/>
    <w:rsid w:val="00053E32"/>
    <w:rsid w:val="00053F45"/>
    <w:rsid w:val="000547EC"/>
    <w:rsid w:val="00054B29"/>
    <w:rsid w:val="0005594E"/>
    <w:rsid w:val="00055F05"/>
    <w:rsid w:val="00056BD9"/>
    <w:rsid w:val="00057988"/>
    <w:rsid w:val="00060523"/>
    <w:rsid w:val="00060F8C"/>
    <w:rsid w:val="00061A20"/>
    <w:rsid w:val="0006230C"/>
    <w:rsid w:val="0006277F"/>
    <w:rsid w:val="000630AD"/>
    <w:rsid w:val="000639F0"/>
    <w:rsid w:val="00064CDD"/>
    <w:rsid w:val="00065753"/>
    <w:rsid w:val="00066655"/>
    <w:rsid w:val="00066B05"/>
    <w:rsid w:val="000670D9"/>
    <w:rsid w:val="000674DF"/>
    <w:rsid w:val="00067D24"/>
    <w:rsid w:val="00067E8C"/>
    <w:rsid w:val="00070010"/>
    <w:rsid w:val="0007285A"/>
    <w:rsid w:val="00074844"/>
    <w:rsid w:val="0007550B"/>
    <w:rsid w:val="000766A6"/>
    <w:rsid w:val="00076976"/>
    <w:rsid w:val="00081915"/>
    <w:rsid w:val="0008232F"/>
    <w:rsid w:val="00082A93"/>
    <w:rsid w:val="000849B2"/>
    <w:rsid w:val="00084DB8"/>
    <w:rsid w:val="00084EA4"/>
    <w:rsid w:val="00086DC0"/>
    <w:rsid w:val="00087FA7"/>
    <w:rsid w:val="00090509"/>
    <w:rsid w:val="00090C58"/>
    <w:rsid w:val="0009335C"/>
    <w:rsid w:val="000971EF"/>
    <w:rsid w:val="000972BD"/>
    <w:rsid w:val="00097421"/>
    <w:rsid w:val="000978A1"/>
    <w:rsid w:val="000A2AF0"/>
    <w:rsid w:val="000A4256"/>
    <w:rsid w:val="000A49FA"/>
    <w:rsid w:val="000A4A53"/>
    <w:rsid w:val="000A54CD"/>
    <w:rsid w:val="000A5925"/>
    <w:rsid w:val="000A61F4"/>
    <w:rsid w:val="000B0EBF"/>
    <w:rsid w:val="000B1373"/>
    <w:rsid w:val="000B2B98"/>
    <w:rsid w:val="000B2C00"/>
    <w:rsid w:val="000B3057"/>
    <w:rsid w:val="000B6FA3"/>
    <w:rsid w:val="000B7E9C"/>
    <w:rsid w:val="000B7FE5"/>
    <w:rsid w:val="000C14B2"/>
    <w:rsid w:val="000C31C5"/>
    <w:rsid w:val="000C424C"/>
    <w:rsid w:val="000C581C"/>
    <w:rsid w:val="000C6788"/>
    <w:rsid w:val="000D116B"/>
    <w:rsid w:val="000D3525"/>
    <w:rsid w:val="000D465D"/>
    <w:rsid w:val="000D7137"/>
    <w:rsid w:val="000D7C35"/>
    <w:rsid w:val="000E05B5"/>
    <w:rsid w:val="000E0BDF"/>
    <w:rsid w:val="000E14DC"/>
    <w:rsid w:val="000E5253"/>
    <w:rsid w:val="000E57AB"/>
    <w:rsid w:val="000E79EA"/>
    <w:rsid w:val="000F4939"/>
    <w:rsid w:val="00104886"/>
    <w:rsid w:val="0010601D"/>
    <w:rsid w:val="00107039"/>
    <w:rsid w:val="001118C6"/>
    <w:rsid w:val="00113DB5"/>
    <w:rsid w:val="00114506"/>
    <w:rsid w:val="001147B4"/>
    <w:rsid w:val="00115972"/>
    <w:rsid w:val="00116F81"/>
    <w:rsid w:val="0011783A"/>
    <w:rsid w:val="001202CB"/>
    <w:rsid w:val="00122EB4"/>
    <w:rsid w:val="001251B7"/>
    <w:rsid w:val="001279BF"/>
    <w:rsid w:val="00130063"/>
    <w:rsid w:val="001332A1"/>
    <w:rsid w:val="0013537A"/>
    <w:rsid w:val="0013747F"/>
    <w:rsid w:val="00137CB5"/>
    <w:rsid w:val="001408E4"/>
    <w:rsid w:val="00141341"/>
    <w:rsid w:val="00141CD4"/>
    <w:rsid w:val="001426B5"/>
    <w:rsid w:val="00145E10"/>
    <w:rsid w:val="001479F3"/>
    <w:rsid w:val="00150082"/>
    <w:rsid w:val="00150913"/>
    <w:rsid w:val="00151D3E"/>
    <w:rsid w:val="001538AB"/>
    <w:rsid w:val="00153C35"/>
    <w:rsid w:val="0015430E"/>
    <w:rsid w:val="00154F74"/>
    <w:rsid w:val="00155531"/>
    <w:rsid w:val="001564AD"/>
    <w:rsid w:val="00156835"/>
    <w:rsid w:val="00157DBA"/>
    <w:rsid w:val="00160492"/>
    <w:rsid w:val="00162BF1"/>
    <w:rsid w:val="00163872"/>
    <w:rsid w:val="00163E25"/>
    <w:rsid w:val="00164862"/>
    <w:rsid w:val="001657E5"/>
    <w:rsid w:val="00166208"/>
    <w:rsid w:val="00166573"/>
    <w:rsid w:val="00167468"/>
    <w:rsid w:val="00173F81"/>
    <w:rsid w:val="00174A37"/>
    <w:rsid w:val="0017508D"/>
    <w:rsid w:val="00177B57"/>
    <w:rsid w:val="001809C1"/>
    <w:rsid w:val="00180F96"/>
    <w:rsid w:val="0018193B"/>
    <w:rsid w:val="00181A32"/>
    <w:rsid w:val="00181CF8"/>
    <w:rsid w:val="00181DE5"/>
    <w:rsid w:val="001825DD"/>
    <w:rsid w:val="001842EC"/>
    <w:rsid w:val="00184ABA"/>
    <w:rsid w:val="00185539"/>
    <w:rsid w:val="00185A1F"/>
    <w:rsid w:val="001909AE"/>
    <w:rsid w:val="00191125"/>
    <w:rsid w:val="00192D1C"/>
    <w:rsid w:val="00192E70"/>
    <w:rsid w:val="001938C6"/>
    <w:rsid w:val="00194509"/>
    <w:rsid w:val="001969F6"/>
    <w:rsid w:val="00197FAC"/>
    <w:rsid w:val="001A26DE"/>
    <w:rsid w:val="001A426F"/>
    <w:rsid w:val="001A53A1"/>
    <w:rsid w:val="001A54B4"/>
    <w:rsid w:val="001A5703"/>
    <w:rsid w:val="001A79D7"/>
    <w:rsid w:val="001A7A8F"/>
    <w:rsid w:val="001B016E"/>
    <w:rsid w:val="001B03FE"/>
    <w:rsid w:val="001B0DA2"/>
    <w:rsid w:val="001B0FFE"/>
    <w:rsid w:val="001B1591"/>
    <w:rsid w:val="001B20E4"/>
    <w:rsid w:val="001B6261"/>
    <w:rsid w:val="001B7A99"/>
    <w:rsid w:val="001B7AD4"/>
    <w:rsid w:val="001C07E2"/>
    <w:rsid w:val="001C0E59"/>
    <w:rsid w:val="001C12F8"/>
    <w:rsid w:val="001C2511"/>
    <w:rsid w:val="001C3EA4"/>
    <w:rsid w:val="001C4E22"/>
    <w:rsid w:val="001C56C5"/>
    <w:rsid w:val="001C621B"/>
    <w:rsid w:val="001C6CA1"/>
    <w:rsid w:val="001C7BA3"/>
    <w:rsid w:val="001D0B47"/>
    <w:rsid w:val="001D1AD7"/>
    <w:rsid w:val="001D1D1B"/>
    <w:rsid w:val="001D21EC"/>
    <w:rsid w:val="001D2AAB"/>
    <w:rsid w:val="001D3547"/>
    <w:rsid w:val="001D4309"/>
    <w:rsid w:val="001D6E40"/>
    <w:rsid w:val="001E1548"/>
    <w:rsid w:val="001E1C88"/>
    <w:rsid w:val="001E1F97"/>
    <w:rsid w:val="001E2278"/>
    <w:rsid w:val="001E2AC9"/>
    <w:rsid w:val="001E2D08"/>
    <w:rsid w:val="001E307F"/>
    <w:rsid w:val="001E328B"/>
    <w:rsid w:val="001E33D0"/>
    <w:rsid w:val="001E6AC4"/>
    <w:rsid w:val="001E6DC4"/>
    <w:rsid w:val="001E7D3C"/>
    <w:rsid w:val="001F13F6"/>
    <w:rsid w:val="001F2022"/>
    <w:rsid w:val="001F4E4F"/>
    <w:rsid w:val="001F5288"/>
    <w:rsid w:val="001F5935"/>
    <w:rsid w:val="001F5B5D"/>
    <w:rsid w:val="001F72AD"/>
    <w:rsid w:val="002002BA"/>
    <w:rsid w:val="002030AE"/>
    <w:rsid w:val="00203A8B"/>
    <w:rsid w:val="00203EB6"/>
    <w:rsid w:val="00211072"/>
    <w:rsid w:val="00211683"/>
    <w:rsid w:val="00211AAE"/>
    <w:rsid w:val="0021232B"/>
    <w:rsid w:val="002124CE"/>
    <w:rsid w:val="002133C5"/>
    <w:rsid w:val="00213654"/>
    <w:rsid w:val="00216C05"/>
    <w:rsid w:val="002207ED"/>
    <w:rsid w:val="00221C28"/>
    <w:rsid w:val="002221DA"/>
    <w:rsid w:val="00223036"/>
    <w:rsid w:val="0022752B"/>
    <w:rsid w:val="00227E07"/>
    <w:rsid w:val="002328B2"/>
    <w:rsid w:val="00233C70"/>
    <w:rsid w:val="00233D53"/>
    <w:rsid w:val="00234548"/>
    <w:rsid w:val="0023481E"/>
    <w:rsid w:val="00234AAD"/>
    <w:rsid w:val="00235B09"/>
    <w:rsid w:val="00240710"/>
    <w:rsid w:val="0024207A"/>
    <w:rsid w:val="0024503B"/>
    <w:rsid w:val="0024511A"/>
    <w:rsid w:val="002469BC"/>
    <w:rsid w:val="0024790B"/>
    <w:rsid w:val="00247A68"/>
    <w:rsid w:val="00247ADD"/>
    <w:rsid w:val="00251008"/>
    <w:rsid w:val="00252033"/>
    <w:rsid w:val="00255941"/>
    <w:rsid w:val="0025647D"/>
    <w:rsid w:val="002566B2"/>
    <w:rsid w:val="00260FBD"/>
    <w:rsid w:val="002611BC"/>
    <w:rsid w:val="00264FDC"/>
    <w:rsid w:val="002657CC"/>
    <w:rsid w:val="00265927"/>
    <w:rsid w:val="00265A46"/>
    <w:rsid w:val="00265EC7"/>
    <w:rsid w:val="00266FBE"/>
    <w:rsid w:val="002702CD"/>
    <w:rsid w:val="002710F2"/>
    <w:rsid w:val="00272B5D"/>
    <w:rsid w:val="00276475"/>
    <w:rsid w:val="00277A7A"/>
    <w:rsid w:val="002806A5"/>
    <w:rsid w:val="002810DA"/>
    <w:rsid w:val="0028315A"/>
    <w:rsid w:val="0028358D"/>
    <w:rsid w:val="002836D2"/>
    <w:rsid w:val="00284986"/>
    <w:rsid w:val="00285D65"/>
    <w:rsid w:val="00286DC7"/>
    <w:rsid w:val="0029271D"/>
    <w:rsid w:val="00294FD5"/>
    <w:rsid w:val="00295CCA"/>
    <w:rsid w:val="002A01DF"/>
    <w:rsid w:val="002A0988"/>
    <w:rsid w:val="002A0A19"/>
    <w:rsid w:val="002A11A6"/>
    <w:rsid w:val="002A1509"/>
    <w:rsid w:val="002A2425"/>
    <w:rsid w:val="002A3930"/>
    <w:rsid w:val="002A3B8A"/>
    <w:rsid w:val="002A3CF1"/>
    <w:rsid w:val="002A3E75"/>
    <w:rsid w:val="002A415E"/>
    <w:rsid w:val="002A4189"/>
    <w:rsid w:val="002A4B5C"/>
    <w:rsid w:val="002A4E36"/>
    <w:rsid w:val="002A548D"/>
    <w:rsid w:val="002A60A7"/>
    <w:rsid w:val="002A72C0"/>
    <w:rsid w:val="002A75C5"/>
    <w:rsid w:val="002A7651"/>
    <w:rsid w:val="002B028E"/>
    <w:rsid w:val="002B1478"/>
    <w:rsid w:val="002B17E6"/>
    <w:rsid w:val="002B2AB3"/>
    <w:rsid w:val="002B392F"/>
    <w:rsid w:val="002B4AA1"/>
    <w:rsid w:val="002B52E0"/>
    <w:rsid w:val="002C0392"/>
    <w:rsid w:val="002C0865"/>
    <w:rsid w:val="002C1197"/>
    <w:rsid w:val="002C1DD0"/>
    <w:rsid w:val="002C2577"/>
    <w:rsid w:val="002C394A"/>
    <w:rsid w:val="002C4262"/>
    <w:rsid w:val="002C4E05"/>
    <w:rsid w:val="002C5FE7"/>
    <w:rsid w:val="002D1F74"/>
    <w:rsid w:val="002D2337"/>
    <w:rsid w:val="002D33DF"/>
    <w:rsid w:val="002D3879"/>
    <w:rsid w:val="002D4C4F"/>
    <w:rsid w:val="002D5411"/>
    <w:rsid w:val="002E0D53"/>
    <w:rsid w:val="002E43B4"/>
    <w:rsid w:val="002E475C"/>
    <w:rsid w:val="002E4B3A"/>
    <w:rsid w:val="002E5755"/>
    <w:rsid w:val="002E5AA6"/>
    <w:rsid w:val="002F0CC7"/>
    <w:rsid w:val="002F0DDC"/>
    <w:rsid w:val="002F1F90"/>
    <w:rsid w:val="002F3963"/>
    <w:rsid w:val="002F3C4F"/>
    <w:rsid w:val="002F5442"/>
    <w:rsid w:val="002F67D3"/>
    <w:rsid w:val="002F794A"/>
    <w:rsid w:val="00300B22"/>
    <w:rsid w:val="00302709"/>
    <w:rsid w:val="003029E8"/>
    <w:rsid w:val="003039EE"/>
    <w:rsid w:val="003045D3"/>
    <w:rsid w:val="00306FE5"/>
    <w:rsid w:val="00311433"/>
    <w:rsid w:val="003120A6"/>
    <w:rsid w:val="00312982"/>
    <w:rsid w:val="00313855"/>
    <w:rsid w:val="003154C0"/>
    <w:rsid w:val="003156A9"/>
    <w:rsid w:val="00316436"/>
    <w:rsid w:val="00316C7E"/>
    <w:rsid w:val="00320DF5"/>
    <w:rsid w:val="003229F9"/>
    <w:rsid w:val="00322A59"/>
    <w:rsid w:val="0032543E"/>
    <w:rsid w:val="003268DD"/>
    <w:rsid w:val="00326C63"/>
    <w:rsid w:val="00327356"/>
    <w:rsid w:val="00330611"/>
    <w:rsid w:val="0033178B"/>
    <w:rsid w:val="00331BD7"/>
    <w:rsid w:val="00331F6A"/>
    <w:rsid w:val="0033225A"/>
    <w:rsid w:val="00332627"/>
    <w:rsid w:val="00333358"/>
    <w:rsid w:val="00334E7F"/>
    <w:rsid w:val="003363F3"/>
    <w:rsid w:val="00337435"/>
    <w:rsid w:val="00341602"/>
    <w:rsid w:val="0034308D"/>
    <w:rsid w:val="00343732"/>
    <w:rsid w:val="003450BA"/>
    <w:rsid w:val="00345DCC"/>
    <w:rsid w:val="00350003"/>
    <w:rsid w:val="003515DC"/>
    <w:rsid w:val="00352AA1"/>
    <w:rsid w:val="003536C8"/>
    <w:rsid w:val="003547D8"/>
    <w:rsid w:val="003573CD"/>
    <w:rsid w:val="00357F3C"/>
    <w:rsid w:val="003612CB"/>
    <w:rsid w:val="00362E2B"/>
    <w:rsid w:val="00362E53"/>
    <w:rsid w:val="00363485"/>
    <w:rsid w:val="00365650"/>
    <w:rsid w:val="0036569A"/>
    <w:rsid w:val="003669B2"/>
    <w:rsid w:val="003670FA"/>
    <w:rsid w:val="003733C1"/>
    <w:rsid w:val="00373766"/>
    <w:rsid w:val="003750F6"/>
    <w:rsid w:val="0037602B"/>
    <w:rsid w:val="00376365"/>
    <w:rsid w:val="00376E18"/>
    <w:rsid w:val="00381190"/>
    <w:rsid w:val="0038119E"/>
    <w:rsid w:val="00381B19"/>
    <w:rsid w:val="00384727"/>
    <w:rsid w:val="0038646E"/>
    <w:rsid w:val="00386CF8"/>
    <w:rsid w:val="00390152"/>
    <w:rsid w:val="00390497"/>
    <w:rsid w:val="0039078D"/>
    <w:rsid w:val="003915A2"/>
    <w:rsid w:val="00391D1C"/>
    <w:rsid w:val="00392730"/>
    <w:rsid w:val="00396A2A"/>
    <w:rsid w:val="00397884"/>
    <w:rsid w:val="003A1860"/>
    <w:rsid w:val="003A3CC4"/>
    <w:rsid w:val="003A3F02"/>
    <w:rsid w:val="003A559D"/>
    <w:rsid w:val="003A69C0"/>
    <w:rsid w:val="003A7328"/>
    <w:rsid w:val="003A7492"/>
    <w:rsid w:val="003B44B9"/>
    <w:rsid w:val="003B4D31"/>
    <w:rsid w:val="003B5573"/>
    <w:rsid w:val="003C1399"/>
    <w:rsid w:val="003C186F"/>
    <w:rsid w:val="003C2D3C"/>
    <w:rsid w:val="003C2DD0"/>
    <w:rsid w:val="003C3291"/>
    <w:rsid w:val="003C36E8"/>
    <w:rsid w:val="003C3CCD"/>
    <w:rsid w:val="003C446A"/>
    <w:rsid w:val="003C572C"/>
    <w:rsid w:val="003C61A1"/>
    <w:rsid w:val="003C69C3"/>
    <w:rsid w:val="003D1F73"/>
    <w:rsid w:val="003D4DF0"/>
    <w:rsid w:val="003D4E55"/>
    <w:rsid w:val="003D6CA2"/>
    <w:rsid w:val="003D74EE"/>
    <w:rsid w:val="003E1ACE"/>
    <w:rsid w:val="003E2EC0"/>
    <w:rsid w:val="003E6563"/>
    <w:rsid w:val="003E746E"/>
    <w:rsid w:val="003E7768"/>
    <w:rsid w:val="003F19DD"/>
    <w:rsid w:val="003F1EE6"/>
    <w:rsid w:val="003F2956"/>
    <w:rsid w:val="003F3899"/>
    <w:rsid w:val="003F3976"/>
    <w:rsid w:val="003F6220"/>
    <w:rsid w:val="003F764E"/>
    <w:rsid w:val="00401250"/>
    <w:rsid w:val="00402A7D"/>
    <w:rsid w:val="00402BF8"/>
    <w:rsid w:val="004058CB"/>
    <w:rsid w:val="0040595E"/>
    <w:rsid w:val="00406148"/>
    <w:rsid w:val="00407959"/>
    <w:rsid w:val="0041198C"/>
    <w:rsid w:val="00414F02"/>
    <w:rsid w:val="0041504B"/>
    <w:rsid w:val="004159ED"/>
    <w:rsid w:val="00415CFB"/>
    <w:rsid w:val="004167DF"/>
    <w:rsid w:val="00416FF7"/>
    <w:rsid w:val="00417585"/>
    <w:rsid w:val="004204BE"/>
    <w:rsid w:val="004213BD"/>
    <w:rsid w:val="004220F2"/>
    <w:rsid w:val="00422294"/>
    <w:rsid w:val="004247BA"/>
    <w:rsid w:val="00424A39"/>
    <w:rsid w:val="004263B7"/>
    <w:rsid w:val="00426FE2"/>
    <w:rsid w:val="00433FB0"/>
    <w:rsid w:val="004364F2"/>
    <w:rsid w:val="004365FF"/>
    <w:rsid w:val="00436821"/>
    <w:rsid w:val="004403EC"/>
    <w:rsid w:val="00442B65"/>
    <w:rsid w:val="00443CFD"/>
    <w:rsid w:val="00444758"/>
    <w:rsid w:val="00444B51"/>
    <w:rsid w:val="00445CE6"/>
    <w:rsid w:val="0044637A"/>
    <w:rsid w:val="00447B65"/>
    <w:rsid w:val="00450685"/>
    <w:rsid w:val="00452FE7"/>
    <w:rsid w:val="004545AD"/>
    <w:rsid w:val="00455AB1"/>
    <w:rsid w:val="00457E9B"/>
    <w:rsid w:val="00460E38"/>
    <w:rsid w:val="00461AD2"/>
    <w:rsid w:val="00461F5F"/>
    <w:rsid w:val="0046206A"/>
    <w:rsid w:val="00465EF1"/>
    <w:rsid w:val="00467DA9"/>
    <w:rsid w:val="004708CE"/>
    <w:rsid w:val="0047256E"/>
    <w:rsid w:val="00472DC8"/>
    <w:rsid w:val="00473DAC"/>
    <w:rsid w:val="004742E6"/>
    <w:rsid w:val="00474321"/>
    <w:rsid w:val="00475931"/>
    <w:rsid w:val="00480EDA"/>
    <w:rsid w:val="004821C8"/>
    <w:rsid w:val="00483E79"/>
    <w:rsid w:val="00485519"/>
    <w:rsid w:val="0048585A"/>
    <w:rsid w:val="0048744D"/>
    <w:rsid w:val="00490073"/>
    <w:rsid w:val="0049293E"/>
    <w:rsid w:val="00492B9A"/>
    <w:rsid w:val="00492D1A"/>
    <w:rsid w:val="0049310B"/>
    <w:rsid w:val="00493140"/>
    <w:rsid w:val="004951C6"/>
    <w:rsid w:val="00495278"/>
    <w:rsid w:val="00495610"/>
    <w:rsid w:val="00496A98"/>
    <w:rsid w:val="004A1743"/>
    <w:rsid w:val="004A1E0F"/>
    <w:rsid w:val="004A2FE2"/>
    <w:rsid w:val="004A3393"/>
    <w:rsid w:val="004A4874"/>
    <w:rsid w:val="004A5DCC"/>
    <w:rsid w:val="004A6540"/>
    <w:rsid w:val="004A755A"/>
    <w:rsid w:val="004B1852"/>
    <w:rsid w:val="004B1962"/>
    <w:rsid w:val="004B581C"/>
    <w:rsid w:val="004B5BA9"/>
    <w:rsid w:val="004B6981"/>
    <w:rsid w:val="004B7002"/>
    <w:rsid w:val="004C0B5C"/>
    <w:rsid w:val="004C0CDA"/>
    <w:rsid w:val="004C1F68"/>
    <w:rsid w:val="004C256A"/>
    <w:rsid w:val="004C347B"/>
    <w:rsid w:val="004C3B5D"/>
    <w:rsid w:val="004C4EF3"/>
    <w:rsid w:val="004C6669"/>
    <w:rsid w:val="004C7F15"/>
    <w:rsid w:val="004D00C5"/>
    <w:rsid w:val="004D0422"/>
    <w:rsid w:val="004D1A0B"/>
    <w:rsid w:val="004D1AE7"/>
    <w:rsid w:val="004D3CE9"/>
    <w:rsid w:val="004D4F97"/>
    <w:rsid w:val="004D66C2"/>
    <w:rsid w:val="004E1CE1"/>
    <w:rsid w:val="004E1E10"/>
    <w:rsid w:val="004E3B36"/>
    <w:rsid w:val="004E56D8"/>
    <w:rsid w:val="004F360A"/>
    <w:rsid w:val="004F3904"/>
    <w:rsid w:val="004F3E4D"/>
    <w:rsid w:val="004F4069"/>
    <w:rsid w:val="004F4B7D"/>
    <w:rsid w:val="004F65BE"/>
    <w:rsid w:val="004F770C"/>
    <w:rsid w:val="00502922"/>
    <w:rsid w:val="00503EE4"/>
    <w:rsid w:val="00510C63"/>
    <w:rsid w:val="005118F8"/>
    <w:rsid w:val="00512D86"/>
    <w:rsid w:val="0051393E"/>
    <w:rsid w:val="00514443"/>
    <w:rsid w:val="00515B42"/>
    <w:rsid w:val="0051601D"/>
    <w:rsid w:val="00516585"/>
    <w:rsid w:val="0051719D"/>
    <w:rsid w:val="00525978"/>
    <w:rsid w:val="005303B0"/>
    <w:rsid w:val="00533E3E"/>
    <w:rsid w:val="005352B7"/>
    <w:rsid w:val="0053543F"/>
    <w:rsid w:val="00535B79"/>
    <w:rsid w:val="00535E57"/>
    <w:rsid w:val="0053762F"/>
    <w:rsid w:val="005401CB"/>
    <w:rsid w:val="005409E3"/>
    <w:rsid w:val="00541B95"/>
    <w:rsid w:val="00542027"/>
    <w:rsid w:val="00546045"/>
    <w:rsid w:val="005503E8"/>
    <w:rsid w:val="00550B4E"/>
    <w:rsid w:val="005522E4"/>
    <w:rsid w:val="0055265D"/>
    <w:rsid w:val="00555A1F"/>
    <w:rsid w:val="005565BC"/>
    <w:rsid w:val="00557DE8"/>
    <w:rsid w:val="0056123C"/>
    <w:rsid w:val="00561DD3"/>
    <w:rsid w:val="005621B8"/>
    <w:rsid w:val="005655E6"/>
    <w:rsid w:val="005657D9"/>
    <w:rsid w:val="00565B99"/>
    <w:rsid w:val="00566DEE"/>
    <w:rsid w:val="005701A9"/>
    <w:rsid w:val="00570595"/>
    <w:rsid w:val="00572C51"/>
    <w:rsid w:val="00573037"/>
    <w:rsid w:val="00575B89"/>
    <w:rsid w:val="005765B6"/>
    <w:rsid w:val="00577649"/>
    <w:rsid w:val="005816BC"/>
    <w:rsid w:val="00582760"/>
    <w:rsid w:val="00582BE4"/>
    <w:rsid w:val="00582BF6"/>
    <w:rsid w:val="00583A17"/>
    <w:rsid w:val="00583C98"/>
    <w:rsid w:val="00584BC4"/>
    <w:rsid w:val="00585EDB"/>
    <w:rsid w:val="00587C40"/>
    <w:rsid w:val="005900AC"/>
    <w:rsid w:val="005914B3"/>
    <w:rsid w:val="00595199"/>
    <w:rsid w:val="00597502"/>
    <w:rsid w:val="00597DAB"/>
    <w:rsid w:val="005A0543"/>
    <w:rsid w:val="005A0AA4"/>
    <w:rsid w:val="005A21C4"/>
    <w:rsid w:val="005A2269"/>
    <w:rsid w:val="005A36BE"/>
    <w:rsid w:val="005A47B9"/>
    <w:rsid w:val="005B1DDC"/>
    <w:rsid w:val="005B289F"/>
    <w:rsid w:val="005B36AC"/>
    <w:rsid w:val="005B489C"/>
    <w:rsid w:val="005C0DE0"/>
    <w:rsid w:val="005C1294"/>
    <w:rsid w:val="005C3919"/>
    <w:rsid w:val="005C466A"/>
    <w:rsid w:val="005C67FA"/>
    <w:rsid w:val="005C777F"/>
    <w:rsid w:val="005D0E57"/>
    <w:rsid w:val="005D215A"/>
    <w:rsid w:val="005D4045"/>
    <w:rsid w:val="005D4AC4"/>
    <w:rsid w:val="005D549F"/>
    <w:rsid w:val="005E0D2C"/>
    <w:rsid w:val="005E257E"/>
    <w:rsid w:val="005E2755"/>
    <w:rsid w:val="005E38EA"/>
    <w:rsid w:val="005E4CE5"/>
    <w:rsid w:val="005E4D02"/>
    <w:rsid w:val="005E7D2F"/>
    <w:rsid w:val="005E7F4C"/>
    <w:rsid w:val="005F0946"/>
    <w:rsid w:val="005F13E9"/>
    <w:rsid w:val="005F2867"/>
    <w:rsid w:val="005F47E5"/>
    <w:rsid w:val="005F5C12"/>
    <w:rsid w:val="00601025"/>
    <w:rsid w:val="00601974"/>
    <w:rsid w:val="0060266C"/>
    <w:rsid w:val="00603580"/>
    <w:rsid w:val="0060735F"/>
    <w:rsid w:val="00607464"/>
    <w:rsid w:val="00607A2A"/>
    <w:rsid w:val="006121E5"/>
    <w:rsid w:val="00612A67"/>
    <w:rsid w:val="00614B21"/>
    <w:rsid w:val="00615D23"/>
    <w:rsid w:val="006172F3"/>
    <w:rsid w:val="006201FC"/>
    <w:rsid w:val="006209D7"/>
    <w:rsid w:val="00620AF8"/>
    <w:rsid w:val="00621189"/>
    <w:rsid w:val="00622EDF"/>
    <w:rsid w:val="00623599"/>
    <w:rsid w:val="00624FB7"/>
    <w:rsid w:val="006341A9"/>
    <w:rsid w:val="00635470"/>
    <w:rsid w:val="006364D7"/>
    <w:rsid w:val="00640364"/>
    <w:rsid w:val="0064141A"/>
    <w:rsid w:val="006420A1"/>
    <w:rsid w:val="00643D41"/>
    <w:rsid w:val="00645A39"/>
    <w:rsid w:val="00650E6D"/>
    <w:rsid w:val="00652A3B"/>
    <w:rsid w:val="0065483F"/>
    <w:rsid w:val="00657811"/>
    <w:rsid w:val="006610E5"/>
    <w:rsid w:val="0066309F"/>
    <w:rsid w:val="006657DB"/>
    <w:rsid w:val="0066675C"/>
    <w:rsid w:val="00667359"/>
    <w:rsid w:val="006734FC"/>
    <w:rsid w:val="006735A6"/>
    <w:rsid w:val="006744D7"/>
    <w:rsid w:val="0067497D"/>
    <w:rsid w:val="00674CD8"/>
    <w:rsid w:val="0067624F"/>
    <w:rsid w:val="006801B3"/>
    <w:rsid w:val="006801D4"/>
    <w:rsid w:val="00682F86"/>
    <w:rsid w:val="00684247"/>
    <w:rsid w:val="00685E69"/>
    <w:rsid w:val="00687925"/>
    <w:rsid w:val="00691220"/>
    <w:rsid w:val="006912B1"/>
    <w:rsid w:val="00692877"/>
    <w:rsid w:val="006933AE"/>
    <w:rsid w:val="006935DB"/>
    <w:rsid w:val="00693BE3"/>
    <w:rsid w:val="00695DDB"/>
    <w:rsid w:val="00697120"/>
    <w:rsid w:val="006A017F"/>
    <w:rsid w:val="006A081D"/>
    <w:rsid w:val="006A0A57"/>
    <w:rsid w:val="006A0D79"/>
    <w:rsid w:val="006A142C"/>
    <w:rsid w:val="006A1803"/>
    <w:rsid w:val="006A264E"/>
    <w:rsid w:val="006A6B7F"/>
    <w:rsid w:val="006A6CD1"/>
    <w:rsid w:val="006A7103"/>
    <w:rsid w:val="006B026F"/>
    <w:rsid w:val="006B08CB"/>
    <w:rsid w:val="006B2CB8"/>
    <w:rsid w:val="006B791F"/>
    <w:rsid w:val="006C137C"/>
    <w:rsid w:val="006C44D7"/>
    <w:rsid w:val="006C4789"/>
    <w:rsid w:val="006D0CD6"/>
    <w:rsid w:val="006D1AAA"/>
    <w:rsid w:val="006D1BBF"/>
    <w:rsid w:val="006D2389"/>
    <w:rsid w:val="006D3355"/>
    <w:rsid w:val="006D3756"/>
    <w:rsid w:val="006D4A89"/>
    <w:rsid w:val="006D4F07"/>
    <w:rsid w:val="006D576A"/>
    <w:rsid w:val="006D6530"/>
    <w:rsid w:val="006D7C67"/>
    <w:rsid w:val="006D7EFD"/>
    <w:rsid w:val="006E0E7A"/>
    <w:rsid w:val="006E341F"/>
    <w:rsid w:val="006E3CE3"/>
    <w:rsid w:val="006E566F"/>
    <w:rsid w:val="006E6F84"/>
    <w:rsid w:val="006F01E2"/>
    <w:rsid w:val="006F1D18"/>
    <w:rsid w:val="006F22A1"/>
    <w:rsid w:val="006F22EE"/>
    <w:rsid w:val="006F2FA9"/>
    <w:rsid w:val="006F4E92"/>
    <w:rsid w:val="006F5051"/>
    <w:rsid w:val="006F7149"/>
    <w:rsid w:val="006F71F9"/>
    <w:rsid w:val="00700575"/>
    <w:rsid w:val="007011FF"/>
    <w:rsid w:val="007037D8"/>
    <w:rsid w:val="00706BB7"/>
    <w:rsid w:val="0070799E"/>
    <w:rsid w:val="0071037C"/>
    <w:rsid w:val="00710782"/>
    <w:rsid w:val="00711A03"/>
    <w:rsid w:val="00712192"/>
    <w:rsid w:val="0071287E"/>
    <w:rsid w:val="00716572"/>
    <w:rsid w:val="00720763"/>
    <w:rsid w:val="00722C61"/>
    <w:rsid w:val="00723FEC"/>
    <w:rsid w:val="007249EA"/>
    <w:rsid w:val="0072730E"/>
    <w:rsid w:val="00731394"/>
    <w:rsid w:val="0073159D"/>
    <w:rsid w:val="00732FF9"/>
    <w:rsid w:val="00733935"/>
    <w:rsid w:val="00734E26"/>
    <w:rsid w:val="0073644D"/>
    <w:rsid w:val="00736568"/>
    <w:rsid w:val="00737272"/>
    <w:rsid w:val="00737E70"/>
    <w:rsid w:val="00740813"/>
    <w:rsid w:val="00742DE2"/>
    <w:rsid w:val="00743DF6"/>
    <w:rsid w:val="0074426D"/>
    <w:rsid w:val="0074488C"/>
    <w:rsid w:val="007448E9"/>
    <w:rsid w:val="00745C26"/>
    <w:rsid w:val="00745DCE"/>
    <w:rsid w:val="007461F1"/>
    <w:rsid w:val="007477F2"/>
    <w:rsid w:val="007516B7"/>
    <w:rsid w:val="0075187B"/>
    <w:rsid w:val="00752251"/>
    <w:rsid w:val="007534F4"/>
    <w:rsid w:val="00754A99"/>
    <w:rsid w:val="00754EF5"/>
    <w:rsid w:val="00756466"/>
    <w:rsid w:val="007568F9"/>
    <w:rsid w:val="007601C7"/>
    <w:rsid w:val="00760EBF"/>
    <w:rsid w:val="00761ADF"/>
    <w:rsid w:val="007625B9"/>
    <w:rsid w:val="00764019"/>
    <w:rsid w:val="00764250"/>
    <w:rsid w:val="007656DC"/>
    <w:rsid w:val="00767018"/>
    <w:rsid w:val="00767C18"/>
    <w:rsid w:val="00770276"/>
    <w:rsid w:val="00770AD2"/>
    <w:rsid w:val="00771418"/>
    <w:rsid w:val="0077163E"/>
    <w:rsid w:val="00773550"/>
    <w:rsid w:val="00775D66"/>
    <w:rsid w:val="007765CA"/>
    <w:rsid w:val="00776C22"/>
    <w:rsid w:val="00776EFE"/>
    <w:rsid w:val="0077784D"/>
    <w:rsid w:val="0078286A"/>
    <w:rsid w:val="00787514"/>
    <w:rsid w:val="007904B6"/>
    <w:rsid w:val="007918E8"/>
    <w:rsid w:val="00791AE8"/>
    <w:rsid w:val="007925C5"/>
    <w:rsid w:val="00793443"/>
    <w:rsid w:val="00793452"/>
    <w:rsid w:val="007935F9"/>
    <w:rsid w:val="00795F14"/>
    <w:rsid w:val="007973F2"/>
    <w:rsid w:val="007A0272"/>
    <w:rsid w:val="007A3DBE"/>
    <w:rsid w:val="007A4D0E"/>
    <w:rsid w:val="007A64B8"/>
    <w:rsid w:val="007A6EAC"/>
    <w:rsid w:val="007B00A0"/>
    <w:rsid w:val="007B05AA"/>
    <w:rsid w:val="007B274F"/>
    <w:rsid w:val="007B583B"/>
    <w:rsid w:val="007B75C7"/>
    <w:rsid w:val="007C275E"/>
    <w:rsid w:val="007C286C"/>
    <w:rsid w:val="007C2E3D"/>
    <w:rsid w:val="007C31CB"/>
    <w:rsid w:val="007C422B"/>
    <w:rsid w:val="007C4A69"/>
    <w:rsid w:val="007D0C96"/>
    <w:rsid w:val="007D13B1"/>
    <w:rsid w:val="007D1862"/>
    <w:rsid w:val="007D2A45"/>
    <w:rsid w:val="007D2EEF"/>
    <w:rsid w:val="007D6756"/>
    <w:rsid w:val="007E0A8A"/>
    <w:rsid w:val="007E1D05"/>
    <w:rsid w:val="007E2F98"/>
    <w:rsid w:val="007E318A"/>
    <w:rsid w:val="007E3AE8"/>
    <w:rsid w:val="007E5679"/>
    <w:rsid w:val="007E5E6B"/>
    <w:rsid w:val="007F45E1"/>
    <w:rsid w:val="007F54EA"/>
    <w:rsid w:val="007F6C37"/>
    <w:rsid w:val="007F7201"/>
    <w:rsid w:val="007F7B9C"/>
    <w:rsid w:val="007F7CFE"/>
    <w:rsid w:val="008003D8"/>
    <w:rsid w:val="00800B0B"/>
    <w:rsid w:val="00800CEA"/>
    <w:rsid w:val="00800CF2"/>
    <w:rsid w:val="00800DC8"/>
    <w:rsid w:val="00801BC2"/>
    <w:rsid w:val="0080513C"/>
    <w:rsid w:val="00807FFB"/>
    <w:rsid w:val="0081695E"/>
    <w:rsid w:val="00817E7F"/>
    <w:rsid w:val="00821E0D"/>
    <w:rsid w:val="0082217B"/>
    <w:rsid w:val="00823A8A"/>
    <w:rsid w:val="008246F4"/>
    <w:rsid w:val="00824D8B"/>
    <w:rsid w:val="008269FD"/>
    <w:rsid w:val="00830EAD"/>
    <w:rsid w:val="00833B71"/>
    <w:rsid w:val="0083477D"/>
    <w:rsid w:val="00834C8C"/>
    <w:rsid w:val="008350FD"/>
    <w:rsid w:val="00836BA8"/>
    <w:rsid w:val="008438E4"/>
    <w:rsid w:val="0084394E"/>
    <w:rsid w:val="00844418"/>
    <w:rsid w:val="00847546"/>
    <w:rsid w:val="00857A0E"/>
    <w:rsid w:val="00857E13"/>
    <w:rsid w:val="008627A6"/>
    <w:rsid w:val="00862C02"/>
    <w:rsid w:val="0086724E"/>
    <w:rsid w:val="008678B4"/>
    <w:rsid w:val="00870095"/>
    <w:rsid w:val="00870300"/>
    <w:rsid w:val="0087048D"/>
    <w:rsid w:val="00873400"/>
    <w:rsid w:val="00873510"/>
    <w:rsid w:val="00873568"/>
    <w:rsid w:val="0087417D"/>
    <w:rsid w:val="00874797"/>
    <w:rsid w:val="008757E3"/>
    <w:rsid w:val="0088162E"/>
    <w:rsid w:val="00881CC0"/>
    <w:rsid w:val="00884CA4"/>
    <w:rsid w:val="008868AA"/>
    <w:rsid w:val="0088732B"/>
    <w:rsid w:val="00891627"/>
    <w:rsid w:val="00891712"/>
    <w:rsid w:val="008929BF"/>
    <w:rsid w:val="0089549B"/>
    <w:rsid w:val="0089746E"/>
    <w:rsid w:val="0089782D"/>
    <w:rsid w:val="008A3A62"/>
    <w:rsid w:val="008A4003"/>
    <w:rsid w:val="008A7C5A"/>
    <w:rsid w:val="008B0A50"/>
    <w:rsid w:val="008B136D"/>
    <w:rsid w:val="008B3DE7"/>
    <w:rsid w:val="008B4686"/>
    <w:rsid w:val="008B47BF"/>
    <w:rsid w:val="008B5E08"/>
    <w:rsid w:val="008B70BE"/>
    <w:rsid w:val="008C0451"/>
    <w:rsid w:val="008C0589"/>
    <w:rsid w:val="008C089D"/>
    <w:rsid w:val="008C1386"/>
    <w:rsid w:val="008C34F5"/>
    <w:rsid w:val="008C52CF"/>
    <w:rsid w:val="008C577C"/>
    <w:rsid w:val="008C600D"/>
    <w:rsid w:val="008C6446"/>
    <w:rsid w:val="008C64F3"/>
    <w:rsid w:val="008C6B8E"/>
    <w:rsid w:val="008D04E4"/>
    <w:rsid w:val="008D05E3"/>
    <w:rsid w:val="008D471A"/>
    <w:rsid w:val="008D474D"/>
    <w:rsid w:val="008D4DC1"/>
    <w:rsid w:val="008D708C"/>
    <w:rsid w:val="008E0557"/>
    <w:rsid w:val="008E3488"/>
    <w:rsid w:val="008E4763"/>
    <w:rsid w:val="008E56A2"/>
    <w:rsid w:val="008E5C88"/>
    <w:rsid w:val="008E6FAD"/>
    <w:rsid w:val="008E70D4"/>
    <w:rsid w:val="008E734D"/>
    <w:rsid w:val="008F2EE8"/>
    <w:rsid w:val="008F4238"/>
    <w:rsid w:val="008F4DE8"/>
    <w:rsid w:val="008F528C"/>
    <w:rsid w:val="008F584D"/>
    <w:rsid w:val="008F5DBA"/>
    <w:rsid w:val="008F7521"/>
    <w:rsid w:val="008F7FF0"/>
    <w:rsid w:val="0090176D"/>
    <w:rsid w:val="009020CD"/>
    <w:rsid w:val="009043E6"/>
    <w:rsid w:val="00905744"/>
    <w:rsid w:val="00905A40"/>
    <w:rsid w:val="00905BF5"/>
    <w:rsid w:val="00906F86"/>
    <w:rsid w:val="009124DB"/>
    <w:rsid w:val="009152BF"/>
    <w:rsid w:val="0091656E"/>
    <w:rsid w:val="00920CC8"/>
    <w:rsid w:val="00922FEE"/>
    <w:rsid w:val="00923243"/>
    <w:rsid w:val="00923D7C"/>
    <w:rsid w:val="00924892"/>
    <w:rsid w:val="00924DB5"/>
    <w:rsid w:val="00925F1C"/>
    <w:rsid w:val="009273E6"/>
    <w:rsid w:val="00930ED4"/>
    <w:rsid w:val="00932855"/>
    <w:rsid w:val="00933DBD"/>
    <w:rsid w:val="009347DA"/>
    <w:rsid w:val="00934842"/>
    <w:rsid w:val="00935D7B"/>
    <w:rsid w:val="00935FA3"/>
    <w:rsid w:val="00941452"/>
    <w:rsid w:val="009418D4"/>
    <w:rsid w:val="0094324B"/>
    <w:rsid w:val="00943764"/>
    <w:rsid w:val="00944B59"/>
    <w:rsid w:val="00945003"/>
    <w:rsid w:val="009455BB"/>
    <w:rsid w:val="00945FE8"/>
    <w:rsid w:val="009474B3"/>
    <w:rsid w:val="00950306"/>
    <w:rsid w:val="00950F40"/>
    <w:rsid w:val="009511FC"/>
    <w:rsid w:val="009513E3"/>
    <w:rsid w:val="00954DF8"/>
    <w:rsid w:val="00956C25"/>
    <w:rsid w:val="00956F39"/>
    <w:rsid w:val="00957156"/>
    <w:rsid w:val="00957875"/>
    <w:rsid w:val="00960C66"/>
    <w:rsid w:val="00960E1A"/>
    <w:rsid w:val="00962753"/>
    <w:rsid w:val="00963605"/>
    <w:rsid w:val="009662DE"/>
    <w:rsid w:val="00970DAB"/>
    <w:rsid w:val="009713DF"/>
    <w:rsid w:val="00972AD7"/>
    <w:rsid w:val="00973882"/>
    <w:rsid w:val="009744FC"/>
    <w:rsid w:val="00976FF0"/>
    <w:rsid w:val="009837AE"/>
    <w:rsid w:val="0098514D"/>
    <w:rsid w:val="009868A1"/>
    <w:rsid w:val="009872B7"/>
    <w:rsid w:val="00987C82"/>
    <w:rsid w:val="00990F5C"/>
    <w:rsid w:val="00991AA9"/>
    <w:rsid w:val="0099319C"/>
    <w:rsid w:val="00993EE8"/>
    <w:rsid w:val="00995057"/>
    <w:rsid w:val="00995B69"/>
    <w:rsid w:val="0099621F"/>
    <w:rsid w:val="009977FD"/>
    <w:rsid w:val="00997F06"/>
    <w:rsid w:val="009A1A15"/>
    <w:rsid w:val="009A5A19"/>
    <w:rsid w:val="009A5AF0"/>
    <w:rsid w:val="009A5E7F"/>
    <w:rsid w:val="009A64FD"/>
    <w:rsid w:val="009A7B3C"/>
    <w:rsid w:val="009B216B"/>
    <w:rsid w:val="009B3A6D"/>
    <w:rsid w:val="009B4E9A"/>
    <w:rsid w:val="009B5684"/>
    <w:rsid w:val="009B6046"/>
    <w:rsid w:val="009B6AB0"/>
    <w:rsid w:val="009C0A39"/>
    <w:rsid w:val="009C1A6B"/>
    <w:rsid w:val="009C275F"/>
    <w:rsid w:val="009C2DAC"/>
    <w:rsid w:val="009C381A"/>
    <w:rsid w:val="009C4A36"/>
    <w:rsid w:val="009C63BE"/>
    <w:rsid w:val="009C6968"/>
    <w:rsid w:val="009C7205"/>
    <w:rsid w:val="009D0777"/>
    <w:rsid w:val="009D3299"/>
    <w:rsid w:val="009D3C3B"/>
    <w:rsid w:val="009D4AA0"/>
    <w:rsid w:val="009D4AE2"/>
    <w:rsid w:val="009D51C8"/>
    <w:rsid w:val="009D776D"/>
    <w:rsid w:val="009D7E92"/>
    <w:rsid w:val="009E5C06"/>
    <w:rsid w:val="009E5D6F"/>
    <w:rsid w:val="009F092F"/>
    <w:rsid w:val="009F377A"/>
    <w:rsid w:val="009F3943"/>
    <w:rsid w:val="009F4FD6"/>
    <w:rsid w:val="009F57A3"/>
    <w:rsid w:val="009F5D68"/>
    <w:rsid w:val="00A014E6"/>
    <w:rsid w:val="00A03286"/>
    <w:rsid w:val="00A04017"/>
    <w:rsid w:val="00A06290"/>
    <w:rsid w:val="00A12E86"/>
    <w:rsid w:val="00A147D2"/>
    <w:rsid w:val="00A20508"/>
    <w:rsid w:val="00A20A58"/>
    <w:rsid w:val="00A20D3A"/>
    <w:rsid w:val="00A23373"/>
    <w:rsid w:val="00A25BF0"/>
    <w:rsid w:val="00A30549"/>
    <w:rsid w:val="00A344C7"/>
    <w:rsid w:val="00A35612"/>
    <w:rsid w:val="00A433EE"/>
    <w:rsid w:val="00A44C76"/>
    <w:rsid w:val="00A51385"/>
    <w:rsid w:val="00A51F4A"/>
    <w:rsid w:val="00A52958"/>
    <w:rsid w:val="00A55268"/>
    <w:rsid w:val="00A55F38"/>
    <w:rsid w:val="00A5729C"/>
    <w:rsid w:val="00A57D79"/>
    <w:rsid w:val="00A57D86"/>
    <w:rsid w:val="00A60CC0"/>
    <w:rsid w:val="00A61076"/>
    <w:rsid w:val="00A61769"/>
    <w:rsid w:val="00A6273A"/>
    <w:rsid w:val="00A62789"/>
    <w:rsid w:val="00A65921"/>
    <w:rsid w:val="00A665FA"/>
    <w:rsid w:val="00A66FCC"/>
    <w:rsid w:val="00A67785"/>
    <w:rsid w:val="00A70CCA"/>
    <w:rsid w:val="00A711D2"/>
    <w:rsid w:val="00A713C6"/>
    <w:rsid w:val="00A71AFC"/>
    <w:rsid w:val="00A736CB"/>
    <w:rsid w:val="00A75D63"/>
    <w:rsid w:val="00A75E44"/>
    <w:rsid w:val="00A768B8"/>
    <w:rsid w:val="00A77C4C"/>
    <w:rsid w:val="00A82A31"/>
    <w:rsid w:val="00A85177"/>
    <w:rsid w:val="00A86780"/>
    <w:rsid w:val="00A90FA2"/>
    <w:rsid w:val="00A92BE4"/>
    <w:rsid w:val="00A92C41"/>
    <w:rsid w:val="00A946FA"/>
    <w:rsid w:val="00A9487F"/>
    <w:rsid w:val="00A95586"/>
    <w:rsid w:val="00A96CB3"/>
    <w:rsid w:val="00A96E40"/>
    <w:rsid w:val="00AA09DF"/>
    <w:rsid w:val="00AA0B3B"/>
    <w:rsid w:val="00AA1EA9"/>
    <w:rsid w:val="00AA1F6C"/>
    <w:rsid w:val="00AA5437"/>
    <w:rsid w:val="00AA64BF"/>
    <w:rsid w:val="00AA756E"/>
    <w:rsid w:val="00AB1D75"/>
    <w:rsid w:val="00AB3E65"/>
    <w:rsid w:val="00AB7324"/>
    <w:rsid w:val="00AC06A5"/>
    <w:rsid w:val="00AC06BE"/>
    <w:rsid w:val="00AC081F"/>
    <w:rsid w:val="00AC1855"/>
    <w:rsid w:val="00AC1A0E"/>
    <w:rsid w:val="00AC2C79"/>
    <w:rsid w:val="00AC3CDA"/>
    <w:rsid w:val="00AC4B02"/>
    <w:rsid w:val="00AC530A"/>
    <w:rsid w:val="00AC76D6"/>
    <w:rsid w:val="00AD10D3"/>
    <w:rsid w:val="00AD1AB3"/>
    <w:rsid w:val="00AD26C7"/>
    <w:rsid w:val="00AD3193"/>
    <w:rsid w:val="00AD3C07"/>
    <w:rsid w:val="00AD43F8"/>
    <w:rsid w:val="00AD4606"/>
    <w:rsid w:val="00AD477B"/>
    <w:rsid w:val="00AD53EA"/>
    <w:rsid w:val="00AE029D"/>
    <w:rsid w:val="00AE0FAF"/>
    <w:rsid w:val="00AE164F"/>
    <w:rsid w:val="00AE293A"/>
    <w:rsid w:val="00AE4218"/>
    <w:rsid w:val="00AE438C"/>
    <w:rsid w:val="00AF0992"/>
    <w:rsid w:val="00AF0B36"/>
    <w:rsid w:val="00AF2868"/>
    <w:rsid w:val="00AF2F5A"/>
    <w:rsid w:val="00AF5001"/>
    <w:rsid w:val="00AF57B0"/>
    <w:rsid w:val="00AF6312"/>
    <w:rsid w:val="00AF7238"/>
    <w:rsid w:val="00B04D6D"/>
    <w:rsid w:val="00B05387"/>
    <w:rsid w:val="00B062CA"/>
    <w:rsid w:val="00B06940"/>
    <w:rsid w:val="00B073C0"/>
    <w:rsid w:val="00B07BFB"/>
    <w:rsid w:val="00B07DB4"/>
    <w:rsid w:val="00B10D44"/>
    <w:rsid w:val="00B155F4"/>
    <w:rsid w:val="00B1734F"/>
    <w:rsid w:val="00B17E26"/>
    <w:rsid w:val="00B2498B"/>
    <w:rsid w:val="00B27F90"/>
    <w:rsid w:val="00B310A4"/>
    <w:rsid w:val="00B31564"/>
    <w:rsid w:val="00B320AC"/>
    <w:rsid w:val="00B3231A"/>
    <w:rsid w:val="00B350C0"/>
    <w:rsid w:val="00B402A6"/>
    <w:rsid w:val="00B407BA"/>
    <w:rsid w:val="00B409E5"/>
    <w:rsid w:val="00B40F7B"/>
    <w:rsid w:val="00B417D4"/>
    <w:rsid w:val="00B4291E"/>
    <w:rsid w:val="00B4299B"/>
    <w:rsid w:val="00B42AFD"/>
    <w:rsid w:val="00B42BE1"/>
    <w:rsid w:val="00B42DF7"/>
    <w:rsid w:val="00B4390E"/>
    <w:rsid w:val="00B44747"/>
    <w:rsid w:val="00B46C31"/>
    <w:rsid w:val="00B47373"/>
    <w:rsid w:val="00B5003D"/>
    <w:rsid w:val="00B50CAE"/>
    <w:rsid w:val="00B5312D"/>
    <w:rsid w:val="00B549DA"/>
    <w:rsid w:val="00B55239"/>
    <w:rsid w:val="00B55926"/>
    <w:rsid w:val="00B57F0D"/>
    <w:rsid w:val="00B6021B"/>
    <w:rsid w:val="00B6268A"/>
    <w:rsid w:val="00B64767"/>
    <w:rsid w:val="00B70433"/>
    <w:rsid w:val="00B70637"/>
    <w:rsid w:val="00B70753"/>
    <w:rsid w:val="00B713F9"/>
    <w:rsid w:val="00B71B90"/>
    <w:rsid w:val="00B74EAB"/>
    <w:rsid w:val="00B75878"/>
    <w:rsid w:val="00B76965"/>
    <w:rsid w:val="00B77403"/>
    <w:rsid w:val="00B80376"/>
    <w:rsid w:val="00B808D3"/>
    <w:rsid w:val="00B81590"/>
    <w:rsid w:val="00B81CE2"/>
    <w:rsid w:val="00B8209F"/>
    <w:rsid w:val="00B83BE5"/>
    <w:rsid w:val="00B8582D"/>
    <w:rsid w:val="00B871EC"/>
    <w:rsid w:val="00B91788"/>
    <w:rsid w:val="00B91ED7"/>
    <w:rsid w:val="00B948A6"/>
    <w:rsid w:val="00B94B19"/>
    <w:rsid w:val="00B94F14"/>
    <w:rsid w:val="00B952AB"/>
    <w:rsid w:val="00B95DEA"/>
    <w:rsid w:val="00B966D8"/>
    <w:rsid w:val="00B970E9"/>
    <w:rsid w:val="00BA0718"/>
    <w:rsid w:val="00BA30CB"/>
    <w:rsid w:val="00BA4CF2"/>
    <w:rsid w:val="00BA600D"/>
    <w:rsid w:val="00BA612B"/>
    <w:rsid w:val="00BA6908"/>
    <w:rsid w:val="00BA7A8E"/>
    <w:rsid w:val="00BB1A9A"/>
    <w:rsid w:val="00BB22CF"/>
    <w:rsid w:val="00BB3538"/>
    <w:rsid w:val="00BB4849"/>
    <w:rsid w:val="00BB51D2"/>
    <w:rsid w:val="00BB5438"/>
    <w:rsid w:val="00BB5C2B"/>
    <w:rsid w:val="00BB6049"/>
    <w:rsid w:val="00BB63D0"/>
    <w:rsid w:val="00BB6A66"/>
    <w:rsid w:val="00BB7815"/>
    <w:rsid w:val="00BC0F00"/>
    <w:rsid w:val="00BC2626"/>
    <w:rsid w:val="00BC447E"/>
    <w:rsid w:val="00BC6CDD"/>
    <w:rsid w:val="00BC749B"/>
    <w:rsid w:val="00BC7F08"/>
    <w:rsid w:val="00BD061F"/>
    <w:rsid w:val="00BD1CFC"/>
    <w:rsid w:val="00BD34FB"/>
    <w:rsid w:val="00BD3826"/>
    <w:rsid w:val="00BD497F"/>
    <w:rsid w:val="00BD5247"/>
    <w:rsid w:val="00BD7AF4"/>
    <w:rsid w:val="00BE17BE"/>
    <w:rsid w:val="00BE2658"/>
    <w:rsid w:val="00BE3C89"/>
    <w:rsid w:val="00BE52C1"/>
    <w:rsid w:val="00BE687E"/>
    <w:rsid w:val="00BE77CB"/>
    <w:rsid w:val="00BF055A"/>
    <w:rsid w:val="00BF0AEA"/>
    <w:rsid w:val="00BF1232"/>
    <w:rsid w:val="00BF29C5"/>
    <w:rsid w:val="00BF2C1A"/>
    <w:rsid w:val="00BF3B96"/>
    <w:rsid w:val="00BF3E25"/>
    <w:rsid w:val="00BF4E6D"/>
    <w:rsid w:val="00BF52DA"/>
    <w:rsid w:val="00BF7253"/>
    <w:rsid w:val="00BF7716"/>
    <w:rsid w:val="00C01FD4"/>
    <w:rsid w:val="00C0268A"/>
    <w:rsid w:val="00C03DB6"/>
    <w:rsid w:val="00C06145"/>
    <w:rsid w:val="00C06304"/>
    <w:rsid w:val="00C0769E"/>
    <w:rsid w:val="00C07DC7"/>
    <w:rsid w:val="00C07F25"/>
    <w:rsid w:val="00C11EF0"/>
    <w:rsid w:val="00C12FC0"/>
    <w:rsid w:val="00C133A6"/>
    <w:rsid w:val="00C134D1"/>
    <w:rsid w:val="00C159DC"/>
    <w:rsid w:val="00C1687E"/>
    <w:rsid w:val="00C171DE"/>
    <w:rsid w:val="00C179EA"/>
    <w:rsid w:val="00C20897"/>
    <w:rsid w:val="00C21C0D"/>
    <w:rsid w:val="00C21E89"/>
    <w:rsid w:val="00C2308C"/>
    <w:rsid w:val="00C23B9A"/>
    <w:rsid w:val="00C2512D"/>
    <w:rsid w:val="00C2526F"/>
    <w:rsid w:val="00C25B57"/>
    <w:rsid w:val="00C26708"/>
    <w:rsid w:val="00C2751F"/>
    <w:rsid w:val="00C27C95"/>
    <w:rsid w:val="00C301DE"/>
    <w:rsid w:val="00C3088D"/>
    <w:rsid w:val="00C30C71"/>
    <w:rsid w:val="00C31326"/>
    <w:rsid w:val="00C31CD7"/>
    <w:rsid w:val="00C357A7"/>
    <w:rsid w:val="00C36AFE"/>
    <w:rsid w:val="00C377B2"/>
    <w:rsid w:val="00C401A7"/>
    <w:rsid w:val="00C407B9"/>
    <w:rsid w:val="00C41E21"/>
    <w:rsid w:val="00C42374"/>
    <w:rsid w:val="00C42ADA"/>
    <w:rsid w:val="00C441B5"/>
    <w:rsid w:val="00C44F3F"/>
    <w:rsid w:val="00C45D61"/>
    <w:rsid w:val="00C45E32"/>
    <w:rsid w:val="00C50B5A"/>
    <w:rsid w:val="00C5203D"/>
    <w:rsid w:val="00C520DC"/>
    <w:rsid w:val="00C526AF"/>
    <w:rsid w:val="00C527BA"/>
    <w:rsid w:val="00C53097"/>
    <w:rsid w:val="00C554FC"/>
    <w:rsid w:val="00C5658A"/>
    <w:rsid w:val="00C5670C"/>
    <w:rsid w:val="00C5673C"/>
    <w:rsid w:val="00C61C96"/>
    <w:rsid w:val="00C64E25"/>
    <w:rsid w:val="00C655DD"/>
    <w:rsid w:val="00C67164"/>
    <w:rsid w:val="00C67E76"/>
    <w:rsid w:val="00C701AC"/>
    <w:rsid w:val="00C70E24"/>
    <w:rsid w:val="00C714E4"/>
    <w:rsid w:val="00C725BB"/>
    <w:rsid w:val="00C72E9A"/>
    <w:rsid w:val="00C76793"/>
    <w:rsid w:val="00C77324"/>
    <w:rsid w:val="00C80F1D"/>
    <w:rsid w:val="00C81F92"/>
    <w:rsid w:val="00C82584"/>
    <w:rsid w:val="00C8503F"/>
    <w:rsid w:val="00C850C5"/>
    <w:rsid w:val="00C860E7"/>
    <w:rsid w:val="00C906E1"/>
    <w:rsid w:val="00C91165"/>
    <w:rsid w:val="00C97772"/>
    <w:rsid w:val="00CA19A6"/>
    <w:rsid w:val="00CA4B5C"/>
    <w:rsid w:val="00CA5834"/>
    <w:rsid w:val="00CA5B59"/>
    <w:rsid w:val="00CA5B9B"/>
    <w:rsid w:val="00CA78E2"/>
    <w:rsid w:val="00CB0412"/>
    <w:rsid w:val="00CB0821"/>
    <w:rsid w:val="00CB1168"/>
    <w:rsid w:val="00CB2371"/>
    <w:rsid w:val="00CB2746"/>
    <w:rsid w:val="00CB3A81"/>
    <w:rsid w:val="00CB6859"/>
    <w:rsid w:val="00CB77B9"/>
    <w:rsid w:val="00CC0F6A"/>
    <w:rsid w:val="00CC1A88"/>
    <w:rsid w:val="00CC1F13"/>
    <w:rsid w:val="00CC4D1A"/>
    <w:rsid w:val="00CC5DD5"/>
    <w:rsid w:val="00CC5EE6"/>
    <w:rsid w:val="00CC724A"/>
    <w:rsid w:val="00CD02C2"/>
    <w:rsid w:val="00CD2BC0"/>
    <w:rsid w:val="00CD3536"/>
    <w:rsid w:val="00CD36FA"/>
    <w:rsid w:val="00CD45D5"/>
    <w:rsid w:val="00CD45EA"/>
    <w:rsid w:val="00CD5502"/>
    <w:rsid w:val="00CD556C"/>
    <w:rsid w:val="00CD6664"/>
    <w:rsid w:val="00CD6886"/>
    <w:rsid w:val="00CD72E8"/>
    <w:rsid w:val="00CE134F"/>
    <w:rsid w:val="00CE204C"/>
    <w:rsid w:val="00CE5156"/>
    <w:rsid w:val="00CE6B8F"/>
    <w:rsid w:val="00CE7733"/>
    <w:rsid w:val="00CE7CC3"/>
    <w:rsid w:val="00CF2E45"/>
    <w:rsid w:val="00CF3167"/>
    <w:rsid w:val="00CF3A65"/>
    <w:rsid w:val="00CF3F27"/>
    <w:rsid w:val="00CF5727"/>
    <w:rsid w:val="00D00B3A"/>
    <w:rsid w:val="00D01874"/>
    <w:rsid w:val="00D02AC8"/>
    <w:rsid w:val="00D02E77"/>
    <w:rsid w:val="00D04002"/>
    <w:rsid w:val="00D04BFA"/>
    <w:rsid w:val="00D05705"/>
    <w:rsid w:val="00D0642A"/>
    <w:rsid w:val="00D07168"/>
    <w:rsid w:val="00D07D78"/>
    <w:rsid w:val="00D1260E"/>
    <w:rsid w:val="00D135B5"/>
    <w:rsid w:val="00D13CCA"/>
    <w:rsid w:val="00D14EDF"/>
    <w:rsid w:val="00D1664E"/>
    <w:rsid w:val="00D16967"/>
    <w:rsid w:val="00D171B8"/>
    <w:rsid w:val="00D20A2E"/>
    <w:rsid w:val="00D22700"/>
    <w:rsid w:val="00D23161"/>
    <w:rsid w:val="00D255BE"/>
    <w:rsid w:val="00D273B1"/>
    <w:rsid w:val="00D2765E"/>
    <w:rsid w:val="00D306B5"/>
    <w:rsid w:val="00D32A6B"/>
    <w:rsid w:val="00D33434"/>
    <w:rsid w:val="00D3380D"/>
    <w:rsid w:val="00D3536C"/>
    <w:rsid w:val="00D3553F"/>
    <w:rsid w:val="00D358A0"/>
    <w:rsid w:val="00D41098"/>
    <w:rsid w:val="00D41258"/>
    <w:rsid w:val="00D429E2"/>
    <w:rsid w:val="00D43187"/>
    <w:rsid w:val="00D43493"/>
    <w:rsid w:val="00D4510D"/>
    <w:rsid w:val="00D45EFA"/>
    <w:rsid w:val="00D46185"/>
    <w:rsid w:val="00D46DC2"/>
    <w:rsid w:val="00D47598"/>
    <w:rsid w:val="00D47DC0"/>
    <w:rsid w:val="00D51C6E"/>
    <w:rsid w:val="00D52290"/>
    <w:rsid w:val="00D52A5C"/>
    <w:rsid w:val="00D53743"/>
    <w:rsid w:val="00D53BA4"/>
    <w:rsid w:val="00D5416A"/>
    <w:rsid w:val="00D579C7"/>
    <w:rsid w:val="00D57E65"/>
    <w:rsid w:val="00D613BF"/>
    <w:rsid w:val="00D619CF"/>
    <w:rsid w:val="00D630F7"/>
    <w:rsid w:val="00D64284"/>
    <w:rsid w:val="00D64FD8"/>
    <w:rsid w:val="00D65078"/>
    <w:rsid w:val="00D660C2"/>
    <w:rsid w:val="00D669E6"/>
    <w:rsid w:val="00D67A30"/>
    <w:rsid w:val="00D70BD6"/>
    <w:rsid w:val="00D70F82"/>
    <w:rsid w:val="00D721A2"/>
    <w:rsid w:val="00D722AA"/>
    <w:rsid w:val="00D723CF"/>
    <w:rsid w:val="00D74E03"/>
    <w:rsid w:val="00D74EB1"/>
    <w:rsid w:val="00D75E0C"/>
    <w:rsid w:val="00D76482"/>
    <w:rsid w:val="00D7669A"/>
    <w:rsid w:val="00D76D11"/>
    <w:rsid w:val="00D77BD5"/>
    <w:rsid w:val="00D80D1A"/>
    <w:rsid w:val="00D80EA2"/>
    <w:rsid w:val="00D82DB0"/>
    <w:rsid w:val="00D830CA"/>
    <w:rsid w:val="00D838FC"/>
    <w:rsid w:val="00D84BF2"/>
    <w:rsid w:val="00D85191"/>
    <w:rsid w:val="00D860A4"/>
    <w:rsid w:val="00D8654B"/>
    <w:rsid w:val="00D8680C"/>
    <w:rsid w:val="00D90F54"/>
    <w:rsid w:val="00D91585"/>
    <w:rsid w:val="00D91CBE"/>
    <w:rsid w:val="00D9255D"/>
    <w:rsid w:val="00D92D72"/>
    <w:rsid w:val="00D9314C"/>
    <w:rsid w:val="00D94803"/>
    <w:rsid w:val="00D94853"/>
    <w:rsid w:val="00D95CBE"/>
    <w:rsid w:val="00D967D6"/>
    <w:rsid w:val="00D96E65"/>
    <w:rsid w:val="00D9787E"/>
    <w:rsid w:val="00DA170E"/>
    <w:rsid w:val="00DA2262"/>
    <w:rsid w:val="00DA2C57"/>
    <w:rsid w:val="00DA2DC4"/>
    <w:rsid w:val="00DA4B72"/>
    <w:rsid w:val="00DA4D72"/>
    <w:rsid w:val="00DA5849"/>
    <w:rsid w:val="00DA6103"/>
    <w:rsid w:val="00DA6350"/>
    <w:rsid w:val="00DA63AC"/>
    <w:rsid w:val="00DB24DE"/>
    <w:rsid w:val="00DB2582"/>
    <w:rsid w:val="00DB2D84"/>
    <w:rsid w:val="00DB3E9A"/>
    <w:rsid w:val="00DB44F0"/>
    <w:rsid w:val="00DB456D"/>
    <w:rsid w:val="00DB45B1"/>
    <w:rsid w:val="00DB6626"/>
    <w:rsid w:val="00DB7CB5"/>
    <w:rsid w:val="00DC1A80"/>
    <w:rsid w:val="00DC2228"/>
    <w:rsid w:val="00DC244A"/>
    <w:rsid w:val="00DC324D"/>
    <w:rsid w:val="00DC3974"/>
    <w:rsid w:val="00DC3CBC"/>
    <w:rsid w:val="00DD0F22"/>
    <w:rsid w:val="00DD2E7C"/>
    <w:rsid w:val="00DD7644"/>
    <w:rsid w:val="00DD7C98"/>
    <w:rsid w:val="00DD7ED8"/>
    <w:rsid w:val="00DE10E8"/>
    <w:rsid w:val="00DE44EA"/>
    <w:rsid w:val="00DE4C5B"/>
    <w:rsid w:val="00DE6D88"/>
    <w:rsid w:val="00DE7C1F"/>
    <w:rsid w:val="00DF08DB"/>
    <w:rsid w:val="00DF0EBF"/>
    <w:rsid w:val="00DF13FC"/>
    <w:rsid w:val="00DF1E13"/>
    <w:rsid w:val="00DF2506"/>
    <w:rsid w:val="00DF41F2"/>
    <w:rsid w:val="00DF4496"/>
    <w:rsid w:val="00DF53DE"/>
    <w:rsid w:val="00DF5CAF"/>
    <w:rsid w:val="00E00D5C"/>
    <w:rsid w:val="00E02D1B"/>
    <w:rsid w:val="00E03BD4"/>
    <w:rsid w:val="00E04AFB"/>
    <w:rsid w:val="00E101B0"/>
    <w:rsid w:val="00E10336"/>
    <w:rsid w:val="00E11401"/>
    <w:rsid w:val="00E11642"/>
    <w:rsid w:val="00E12B66"/>
    <w:rsid w:val="00E139C3"/>
    <w:rsid w:val="00E14165"/>
    <w:rsid w:val="00E215EA"/>
    <w:rsid w:val="00E23490"/>
    <w:rsid w:val="00E23D8E"/>
    <w:rsid w:val="00E245E8"/>
    <w:rsid w:val="00E2571A"/>
    <w:rsid w:val="00E2576A"/>
    <w:rsid w:val="00E32606"/>
    <w:rsid w:val="00E3294F"/>
    <w:rsid w:val="00E3453A"/>
    <w:rsid w:val="00E373F8"/>
    <w:rsid w:val="00E37467"/>
    <w:rsid w:val="00E37F79"/>
    <w:rsid w:val="00E40B40"/>
    <w:rsid w:val="00E410E8"/>
    <w:rsid w:val="00E41908"/>
    <w:rsid w:val="00E43CE0"/>
    <w:rsid w:val="00E44708"/>
    <w:rsid w:val="00E45CC3"/>
    <w:rsid w:val="00E4608A"/>
    <w:rsid w:val="00E467F0"/>
    <w:rsid w:val="00E47B38"/>
    <w:rsid w:val="00E5038F"/>
    <w:rsid w:val="00E54688"/>
    <w:rsid w:val="00E5513B"/>
    <w:rsid w:val="00E62277"/>
    <w:rsid w:val="00E639CB"/>
    <w:rsid w:val="00E642BD"/>
    <w:rsid w:val="00E70AEE"/>
    <w:rsid w:val="00E715A9"/>
    <w:rsid w:val="00E732F0"/>
    <w:rsid w:val="00E75A86"/>
    <w:rsid w:val="00E75CB8"/>
    <w:rsid w:val="00E77DA4"/>
    <w:rsid w:val="00E80C1D"/>
    <w:rsid w:val="00E80C7F"/>
    <w:rsid w:val="00E82348"/>
    <w:rsid w:val="00E82C7E"/>
    <w:rsid w:val="00E84472"/>
    <w:rsid w:val="00E85680"/>
    <w:rsid w:val="00E86963"/>
    <w:rsid w:val="00E9119C"/>
    <w:rsid w:val="00E94B41"/>
    <w:rsid w:val="00E96A26"/>
    <w:rsid w:val="00E97956"/>
    <w:rsid w:val="00EA15DD"/>
    <w:rsid w:val="00EA2140"/>
    <w:rsid w:val="00EA3E61"/>
    <w:rsid w:val="00EA4F67"/>
    <w:rsid w:val="00EA5A13"/>
    <w:rsid w:val="00EA5EFF"/>
    <w:rsid w:val="00EA74EB"/>
    <w:rsid w:val="00EA7C87"/>
    <w:rsid w:val="00EA7E8C"/>
    <w:rsid w:val="00EB10E2"/>
    <w:rsid w:val="00EB1256"/>
    <w:rsid w:val="00EB341A"/>
    <w:rsid w:val="00EB3F3A"/>
    <w:rsid w:val="00EB48BD"/>
    <w:rsid w:val="00EB4BF6"/>
    <w:rsid w:val="00EB5936"/>
    <w:rsid w:val="00EB7670"/>
    <w:rsid w:val="00EB77C9"/>
    <w:rsid w:val="00EB77F5"/>
    <w:rsid w:val="00EC1872"/>
    <w:rsid w:val="00EC43FE"/>
    <w:rsid w:val="00EC4B74"/>
    <w:rsid w:val="00EC4EDA"/>
    <w:rsid w:val="00EC526B"/>
    <w:rsid w:val="00EC52C0"/>
    <w:rsid w:val="00EC5FA1"/>
    <w:rsid w:val="00EC6593"/>
    <w:rsid w:val="00EC6873"/>
    <w:rsid w:val="00EC7290"/>
    <w:rsid w:val="00EC777E"/>
    <w:rsid w:val="00EC7A97"/>
    <w:rsid w:val="00EC7D6D"/>
    <w:rsid w:val="00ED06A2"/>
    <w:rsid w:val="00ED09ED"/>
    <w:rsid w:val="00ED3711"/>
    <w:rsid w:val="00ED372C"/>
    <w:rsid w:val="00ED58CA"/>
    <w:rsid w:val="00ED6545"/>
    <w:rsid w:val="00EE0330"/>
    <w:rsid w:val="00EE2FC7"/>
    <w:rsid w:val="00EE405F"/>
    <w:rsid w:val="00EE75C4"/>
    <w:rsid w:val="00EE761E"/>
    <w:rsid w:val="00EF2296"/>
    <w:rsid w:val="00EF3BF2"/>
    <w:rsid w:val="00EF3F29"/>
    <w:rsid w:val="00EF6043"/>
    <w:rsid w:val="00EF6223"/>
    <w:rsid w:val="00EF699A"/>
    <w:rsid w:val="00EF7D27"/>
    <w:rsid w:val="00F0139B"/>
    <w:rsid w:val="00F01451"/>
    <w:rsid w:val="00F015F3"/>
    <w:rsid w:val="00F033D4"/>
    <w:rsid w:val="00F035F6"/>
    <w:rsid w:val="00F03E9D"/>
    <w:rsid w:val="00F03F01"/>
    <w:rsid w:val="00F041D9"/>
    <w:rsid w:val="00F0464C"/>
    <w:rsid w:val="00F06B92"/>
    <w:rsid w:val="00F12C67"/>
    <w:rsid w:val="00F140E5"/>
    <w:rsid w:val="00F156FE"/>
    <w:rsid w:val="00F1649F"/>
    <w:rsid w:val="00F16555"/>
    <w:rsid w:val="00F179EB"/>
    <w:rsid w:val="00F201ED"/>
    <w:rsid w:val="00F21AE8"/>
    <w:rsid w:val="00F2401E"/>
    <w:rsid w:val="00F24024"/>
    <w:rsid w:val="00F24AC3"/>
    <w:rsid w:val="00F25705"/>
    <w:rsid w:val="00F2586D"/>
    <w:rsid w:val="00F26167"/>
    <w:rsid w:val="00F272EB"/>
    <w:rsid w:val="00F331DE"/>
    <w:rsid w:val="00F34B8B"/>
    <w:rsid w:val="00F35ACE"/>
    <w:rsid w:val="00F36985"/>
    <w:rsid w:val="00F37E48"/>
    <w:rsid w:val="00F41386"/>
    <w:rsid w:val="00F41C9D"/>
    <w:rsid w:val="00F41F20"/>
    <w:rsid w:val="00F42629"/>
    <w:rsid w:val="00F43797"/>
    <w:rsid w:val="00F4401F"/>
    <w:rsid w:val="00F45723"/>
    <w:rsid w:val="00F507C8"/>
    <w:rsid w:val="00F51478"/>
    <w:rsid w:val="00F52EE2"/>
    <w:rsid w:val="00F54594"/>
    <w:rsid w:val="00F557D3"/>
    <w:rsid w:val="00F56113"/>
    <w:rsid w:val="00F5675E"/>
    <w:rsid w:val="00F56C3A"/>
    <w:rsid w:val="00F6009F"/>
    <w:rsid w:val="00F60337"/>
    <w:rsid w:val="00F60DBE"/>
    <w:rsid w:val="00F6347B"/>
    <w:rsid w:val="00F65535"/>
    <w:rsid w:val="00F65D9E"/>
    <w:rsid w:val="00F663FC"/>
    <w:rsid w:val="00F664E6"/>
    <w:rsid w:val="00F70688"/>
    <w:rsid w:val="00F71152"/>
    <w:rsid w:val="00F71D31"/>
    <w:rsid w:val="00F72521"/>
    <w:rsid w:val="00F72617"/>
    <w:rsid w:val="00F7386C"/>
    <w:rsid w:val="00F741CE"/>
    <w:rsid w:val="00F74812"/>
    <w:rsid w:val="00F751DA"/>
    <w:rsid w:val="00F76492"/>
    <w:rsid w:val="00F7680F"/>
    <w:rsid w:val="00F77587"/>
    <w:rsid w:val="00F779FF"/>
    <w:rsid w:val="00F804D6"/>
    <w:rsid w:val="00F81DB2"/>
    <w:rsid w:val="00F82B74"/>
    <w:rsid w:val="00F83E91"/>
    <w:rsid w:val="00F85F68"/>
    <w:rsid w:val="00F869D5"/>
    <w:rsid w:val="00F86B60"/>
    <w:rsid w:val="00F87818"/>
    <w:rsid w:val="00F87A73"/>
    <w:rsid w:val="00F90475"/>
    <w:rsid w:val="00F90FA6"/>
    <w:rsid w:val="00F911A9"/>
    <w:rsid w:val="00F919BD"/>
    <w:rsid w:val="00F92E25"/>
    <w:rsid w:val="00F9596D"/>
    <w:rsid w:val="00F96627"/>
    <w:rsid w:val="00F96EEE"/>
    <w:rsid w:val="00F96F76"/>
    <w:rsid w:val="00F97B0C"/>
    <w:rsid w:val="00FA013E"/>
    <w:rsid w:val="00FA3C1F"/>
    <w:rsid w:val="00FA494E"/>
    <w:rsid w:val="00FA5F6B"/>
    <w:rsid w:val="00FA6D1D"/>
    <w:rsid w:val="00FB0D38"/>
    <w:rsid w:val="00FB57D5"/>
    <w:rsid w:val="00FB7FB7"/>
    <w:rsid w:val="00FC0258"/>
    <w:rsid w:val="00FC1367"/>
    <w:rsid w:val="00FC3714"/>
    <w:rsid w:val="00FC480D"/>
    <w:rsid w:val="00FC4EF7"/>
    <w:rsid w:val="00FC4F16"/>
    <w:rsid w:val="00FC5FC6"/>
    <w:rsid w:val="00FC69E1"/>
    <w:rsid w:val="00FC731C"/>
    <w:rsid w:val="00FD047C"/>
    <w:rsid w:val="00FD054B"/>
    <w:rsid w:val="00FD1292"/>
    <w:rsid w:val="00FD1590"/>
    <w:rsid w:val="00FD6355"/>
    <w:rsid w:val="00FE04D9"/>
    <w:rsid w:val="00FE22D1"/>
    <w:rsid w:val="00FE3496"/>
    <w:rsid w:val="00FE393D"/>
    <w:rsid w:val="00FE4163"/>
    <w:rsid w:val="00FE53BF"/>
    <w:rsid w:val="00FE6C9C"/>
    <w:rsid w:val="00FF0ABB"/>
    <w:rsid w:val="00FF148D"/>
    <w:rsid w:val="00FF1A2F"/>
    <w:rsid w:val="00FF1D5D"/>
    <w:rsid w:val="00FF38C1"/>
    <w:rsid w:val="00FF3AC7"/>
    <w:rsid w:val="00FF4D49"/>
    <w:rsid w:val="00FF5C4B"/>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14:docId w14:val="0F8F8C3D"/>
  <w15:docId w15:val="{60C66C96-BAF1-42C3-894F-A5553398B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985"/>
    <w:pPr>
      <w:spacing w:after="0" w:line="240" w:lineRule="atLeast"/>
    </w:pPr>
    <w:rPr>
      <w:color w:val="000000" w:themeColor="text1"/>
      <w:sz w:val="20"/>
    </w:rPr>
  </w:style>
  <w:style w:type="paragraph" w:styleId="Titre1">
    <w:name w:val="heading 1"/>
    <w:basedOn w:val="Normal"/>
    <w:next w:val="Normal"/>
    <w:link w:val="Titre1Car"/>
    <w:uiPriority w:val="9"/>
    <w:qFormat/>
    <w:rsid w:val="00A9487F"/>
    <w:pPr>
      <w:keepNext/>
      <w:keepLines/>
      <w:numPr>
        <w:numId w:val="43"/>
      </w:numPr>
      <w:pBdr>
        <w:bottom w:val="thinThickSmallGap" w:sz="24" w:space="1" w:color="083575" w:themeColor="accent2"/>
      </w:pBdr>
      <w:spacing w:after="240" w:line="480" w:lineRule="atLeast"/>
      <w:outlineLvl w:val="0"/>
    </w:pPr>
    <w:rPr>
      <w:rFonts w:asciiTheme="majorHAnsi" w:eastAsiaTheme="majorEastAsia" w:hAnsiTheme="majorHAnsi" w:cstheme="majorBidi"/>
      <w:b/>
      <w:bCs/>
      <w:smallCaps/>
      <w:color w:val="083575" w:themeColor="accent2"/>
      <w:sz w:val="40"/>
      <w:szCs w:val="28"/>
    </w:rPr>
  </w:style>
  <w:style w:type="paragraph" w:styleId="Titre2">
    <w:name w:val="heading 2"/>
    <w:basedOn w:val="Normal"/>
    <w:next w:val="Normal"/>
    <w:link w:val="Titre2Car"/>
    <w:uiPriority w:val="9"/>
    <w:unhideWhenUsed/>
    <w:qFormat/>
    <w:rsid w:val="00B713F9"/>
    <w:pPr>
      <w:keepNext/>
      <w:keepLines/>
      <w:numPr>
        <w:ilvl w:val="1"/>
        <w:numId w:val="43"/>
      </w:numPr>
      <w:spacing w:after="240" w:line="280" w:lineRule="atLeast"/>
      <w:outlineLvl w:val="1"/>
    </w:pPr>
    <w:rPr>
      <w:rFonts w:asciiTheme="majorHAnsi" w:eastAsiaTheme="majorEastAsia" w:hAnsiTheme="majorHAnsi" w:cstheme="majorBidi"/>
      <w:b/>
      <w:bCs/>
      <w:smallCaps/>
      <w:color w:val="083575" w:themeColor="accent2"/>
      <w:sz w:val="32"/>
      <w:szCs w:val="32"/>
      <w:u w:val="single"/>
    </w:rPr>
  </w:style>
  <w:style w:type="paragraph" w:styleId="Titre3">
    <w:name w:val="heading 3"/>
    <w:basedOn w:val="Normal"/>
    <w:next w:val="Normal"/>
    <w:link w:val="Titre3Car"/>
    <w:uiPriority w:val="9"/>
    <w:unhideWhenUsed/>
    <w:qFormat/>
    <w:rsid w:val="005E7D2F"/>
    <w:pPr>
      <w:keepNext/>
      <w:keepLines/>
      <w:numPr>
        <w:ilvl w:val="2"/>
        <w:numId w:val="43"/>
      </w:numPr>
      <w:spacing w:after="120" w:line="260" w:lineRule="atLeast"/>
      <w:outlineLvl w:val="2"/>
    </w:pPr>
    <w:rPr>
      <w:rFonts w:asciiTheme="majorHAnsi" w:eastAsiaTheme="majorEastAsia" w:hAnsiTheme="majorHAnsi" w:cstheme="minorHAnsi"/>
      <w:b/>
      <w:bCs/>
      <w:smallCaps/>
      <w:color w:val="0D50B3"/>
      <w:sz w:val="28"/>
      <w:szCs w:val="26"/>
      <w:u w:val="single"/>
    </w:rPr>
  </w:style>
  <w:style w:type="paragraph" w:styleId="Titre4">
    <w:name w:val="heading 4"/>
    <w:basedOn w:val="Normal"/>
    <w:next w:val="Normal"/>
    <w:link w:val="Titre4Car"/>
    <w:uiPriority w:val="9"/>
    <w:unhideWhenUsed/>
    <w:qFormat/>
    <w:rsid w:val="005E7D2F"/>
    <w:pPr>
      <w:keepNext/>
      <w:keepLines/>
      <w:numPr>
        <w:ilvl w:val="3"/>
        <w:numId w:val="43"/>
      </w:numPr>
      <w:spacing w:after="120"/>
      <w:outlineLvl w:val="3"/>
    </w:pPr>
    <w:rPr>
      <w:rFonts w:asciiTheme="majorHAnsi" w:eastAsiaTheme="majorEastAsia" w:hAnsiTheme="majorHAnsi" w:cstheme="minorHAnsi"/>
      <w:bCs/>
      <w:iCs/>
      <w:smallCaps/>
      <w:color w:val="1063DE"/>
      <w:sz w:val="24"/>
    </w:rPr>
  </w:style>
  <w:style w:type="paragraph" w:styleId="Titre5">
    <w:name w:val="heading 5"/>
    <w:basedOn w:val="Normal"/>
    <w:next w:val="Normal"/>
    <w:link w:val="Titre5Car"/>
    <w:uiPriority w:val="9"/>
    <w:unhideWhenUsed/>
    <w:qFormat/>
    <w:rsid w:val="006D4A89"/>
    <w:pPr>
      <w:keepNext/>
      <w:keepLines/>
      <w:numPr>
        <w:ilvl w:val="4"/>
        <w:numId w:val="43"/>
      </w:numPr>
      <w:spacing w:after="120"/>
      <w:outlineLvl w:val="4"/>
    </w:pPr>
    <w:rPr>
      <w:rFonts w:asciiTheme="majorHAnsi" w:eastAsiaTheme="majorEastAsia" w:hAnsiTheme="majorHAnsi" w:cstheme="majorBidi"/>
      <w:smallCaps/>
      <w:color w:val="3D86F1"/>
      <w:sz w:val="22"/>
      <w:u w:val="single"/>
    </w:rPr>
  </w:style>
  <w:style w:type="paragraph" w:styleId="Titre6">
    <w:name w:val="heading 6"/>
    <w:basedOn w:val="Normal"/>
    <w:next w:val="Normal"/>
    <w:link w:val="Titre6Car"/>
    <w:uiPriority w:val="9"/>
    <w:unhideWhenUsed/>
    <w:qFormat/>
    <w:rsid w:val="005E7D2F"/>
    <w:pPr>
      <w:keepNext/>
      <w:keepLines/>
      <w:numPr>
        <w:ilvl w:val="5"/>
        <w:numId w:val="43"/>
      </w:numPr>
      <w:spacing w:after="120"/>
      <w:outlineLvl w:val="5"/>
    </w:pPr>
    <w:rPr>
      <w:rFonts w:asciiTheme="majorHAnsi" w:eastAsiaTheme="majorEastAsia" w:hAnsiTheme="majorHAnsi" w:cstheme="majorBidi"/>
      <w:iCs/>
      <w:smallCaps/>
      <w:color w:val="3D86F1"/>
      <w:u w:val="single"/>
    </w:rPr>
  </w:style>
  <w:style w:type="paragraph" w:styleId="Titre7">
    <w:name w:val="heading 7"/>
    <w:basedOn w:val="Normal"/>
    <w:next w:val="Normal"/>
    <w:link w:val="Titre7Car"/>
    <w:uiPriority w:val="9"/>
    <w:unhideWhenUsed/>
    <w:qFormat/>
    <w:rsid w:val="00A736CB"/>
    <w:pPr>
      <w:keepNext/>
      <w:keepLines/>
      <w:numPr>
        <w:ilvl w:val="6"/>
        <w:numId w:val="43"/>
      </w:numPr>
      <w:spacing w:before="40"/>
      <w:outlineLvl w:val="6"/>
    </w:pPr>
    <w:rPr>
      <w:rFonts w:ascii="Open Sans" w:eastAsiaTheme="majorEastAsia" w:hAnsi="Open Sans" w:cstheme="majorBidi"/>
      <w:iCs/>
      <w:color w:val="06234E" w:themeColor="accent1" w:themeShade="7F"/>
      <w:sz w:val="18"/>
      <w:u w:val="single"/>
    </w:rPr>
  </w:style>
  <w:style w:type="paragraph" w:styleId="Titre8">
    <w:name w:val="heading 8"/>
    <w:basedOn w:val="Normal"/>
    <w:next w:val="Normal"/>
    <w:link w:val="Titre8Car"/>
    <w:uiPriority w:val="9"/>
    <w:unhideWhenUsed/>
    <w:qFormat/>
    <w:rsid w:val="00A736CB"/>
    <w:pPr>
      <w:keepNext/>
      <w:keepLines/>
      <w:numPr>
        <w:ilvl w:val="7"/>
        <w:numId w:val="43"/>
      </w:numPr>
      <w:spacing w:before="40"/>
      <w:outlineLvl w:val="7"/>
    </w:pPr>
    <w:rPr>
      <w:rFonts w:ascii="Open Sans" w:eastAsiaTheme="majorEastAsia" w:hAnsi="Open Sans" w:cstheme="majorBidi"/>
      <w:i/>
      <w:color w:val="272727" w:themeColor="text1" w:themeTint="D8"/>
      <w:sz w:val="16"/>
      <w:szCs w:val="21"/>
      <w:u w:val="single"/>
    </w:rPr>
  </w:style>
  <w:style w:type="paragraph" w:styleId="Titre9">
    <w:name w:val="heading 9"/>
    <w:basedOn w:val="Normal"/>
    <w:next w:val="Normal"/>
    <w:link w:val="Titre9Car"/>
    <w:uiPriority w:val="9"/>
    <w:semiHidden/>
    <w:unhideWhenUsed/>
    <w:qFormat/>
    <w:rsid w:val="00A23373"/>
    <w:pPr>
      <w:keepNext/>
      <w:keepLines/>
      <w:numPr>
        <w:ilvl w:val="8"/>
        <w:numId w:val="4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BB63D0"/>
    <w:pPr>
      <w:spacing w:line="240" w:lineRule="exact"/>
    </w:pPr>
  </w:style>
  <w:style w:type="character" w:customStyle="1" w:styleId="En-tteCar">
    <w:name w:val="En-tête Car"/>
    <w:basedOn w:val="Policepardfaut"/>
    <w:link w:val="En-tte"/>
    <w:uiPriority w:val="99"/>
    <w:rsid w:val="00BB63D0"/>
    <w:rPr>
      <w:sz w:val="20"/>
    </w:rPr>
  </w:style>
  <w:style w:type="paragraph" w:styleId="Pieddepage">
    <w:name w:val="footer"/>
    <w:basedOn w:val="Normal"/>
    <w:link w:val="PieddepageCar"/>
    <w:uiPriority w:val="99"/>
    <w:rsid w:val="00BB63D0"/>
    <w:pPr>
      <w:spacing w:line="240" w:lineRule="exact"/>
    </w:pPr>
  </w:style>
  <w:style w:type="character" w:customStyle="1" w:styleId="PieddepageCar">
    <w:name w:val="Pied de page Car"/>
    <w:basedOn w:val="Policepardfaut"/>
    <w:link w:val="Pieddepage"/>
    <w:uiPriority w:val="99"/>
    <w:rsid w:val="00BB63D0"/>
    <w:rPr>
      <w:sz w:val="20"/>
    </w:rPr>
  </w:style>
  <w:style w:type="table" w:styleId="Grilledutableau">
    <w:name w:val="Table Grid"/>
    <w:basedOn w:val="TableauNormal"/>
    <w:uiPriority w:val="39"/>
    <w:rsid w:val="00EB77C9"/>
    <w:pPr>
      <w:spacing w:after="0" w:line="240" w:lineRule="auto"/>
    </w:pPr>
    <w:tblPr>
      <w:tblCellMar>
        <w:left w:w="0" w:type="dxa"/>
        <w:right w:w="0" w:type="dxa"/>
      </w:tblCellMar>
    </w:tblPr>
  </w:style>
  <w:style w:type="paragraph" w:customStyle="1" w:styleId="Titredudocument">
    <w:name w:val="Titre du document"/>
    <w:basedOn w:val="Normal"/>
    <w:qFormat/>
    <w:rsid w:val="00252033"/>
    <w:pPr>
      <w:spacing w:line="336" w:lineRule="atLeast"/>
      <w:ind w:left="766" w:right="766"/>
    </w:pPr>
    <w:rPr>
      <w:rFonts w:asciiTheme="majorHAnsi" w:hAnsiTheme="majorHAnsi"/>
      <w:caps/>
      <w:color w:val="FFFFFF" w:themeColor="background1"/>
      <w:sz w:val="28"/>
    </w:rPr>
  </w:style>
  <w:style w:type="paragraph" w:customStyle="1" w:styleId="Titrecouverture">
    <w:name w:val="Titre couverture"/>
    <w:basedOn w:val="Normal"/>
    <w:qFormat/>
    <w:rsid w:val="00252033"/>
    <w:pPr>
      <w:spacing w:after="432" w:line="1080" w:lineRule="atLeast"/>
      <w:ind w:left="766" w:right="766"/>
    </w:pPr>
    <w:rPr>
      <w:rFonts w:asciiTheme="majorHAnsi" w:hAnsiTheme="majorHAnsi"/>
      <w:color w:val="FFFFFF" w:themeColor="background1"/>
      <w:sz w:val="90"/>
    </w:rPr>
  </w:style>
  <w:style w:type="paragraph" w:customStyle="1" w:styleId="Sous-titrecouverture">
    <w:name w:val="Sous-titre couverture"/>
    <w:basedOn w:val="Normal"/>
    <w:qFormat/>
    <w:rsid w:val="00AD3193"/>
    <w:pPr>
      <w:spacing w:line="432" w:lineRule="atLeast"/>
      <w:ind w:left="766" w:right="766"/>
    </w:pPr>
    <w:rPr>
      <w:rFonts w:asciiTheme="majorHAnsi" w:hAnsiTheme="majorHAnsi"/>
      <w:color w:val="FFFFFF" w:themeColor="background1"/>
      <w:sz w:val="36"/>
    </w:rPr>
  </w:style>
  <w:style w:type="paragraph" w:customStyle="1" w:styleId="Datedudocument">
    <w:name w:val="Date du document"/>
    <w:basedOn w:val="Normal"/>
    <w:qFormat/>
    <w:rsid w:val="00252033"/>
    <w:pPr>
      <w:spacing w:line="432" w:lineRule="atLeast"/>
      <w:ind w:left="766" w:right="766"/>
    </w:pPr>
    <w:rPr>
      <w:rFonts w:asciiTheme="majorHAnsi" w:hAnsiTheme="majorHAnsi"/>
      <w:color w:val="FFFFFF" w:themeColor="background1"/>
      <w:sz w:val="36"/>
    </w:rPr>
  </w:style>
  <w:style w:type="paragraph" w:customStyle="1" w:styleId="Textecouverture">
    <w:name w:val="Texte couverture"/>
    <w:basedOn w:val="Normal"/>
    <w:qFormat/>
    <w:rsid w:val="00252033"/>
    <w:pPr>
      <w:spacing w:line="432" w:lineRule="atLeast"/>
      <w:ind w:left="766" w:right="766"/>
    </w:pPr>
    <w:rPr>
      <w:rFonts w:asciiTheme="majorHAnsi" w:hAnsiTheme="majorHAnsi"/>
      <w:color w:val="FFFFFF" w:themeColor="background1"/>
      <w:sz w:val="36"/>
    </w:rPr>
  </w:style>
  <w:style w:type="character" w:customStyle="1" w:styleId="Lettrinecouverture">
    <w:name w:val="Lettrine couverture"/>
    <w:basedOn w:val="Policepardfaut"/>
    <w:uiPriority w:val="1"/>
    <w:qFormat/>
    <w:rsid w:val="00252033"/>
    <w:rPr>
      <w:sz w:val="180"/>
    </w:rPr>
  </w:style>
  <w:style w:type="character" w:customStyle="1" w:styleId="Titre1Car">
    <w:name w:val="Titre 1 Car"/>
    <w:basedOn w:val="Policepardfaut"/>
    <w:link w:val="Titre1"/>
    <w:uiPriority w:val="9"/>
    <w:rsid w:val="00F140E5"/>
    <w:rPr>
      <w:rFonts w:asciiTheme="majorHAnsi" w:eastAsiaTheme="majorEastAsia" w:hAnsiTheme="majorHAnsi" w:cstheme="majorBidi"/>
      <w:b/>
      <w:bCs/>
      <w:smallCaps/>
      <w:color w:val="083575" w:themeColor="accent2"/>
      <w:sz w:val="40"/>
      <w:szCs w:val="28"/>
    </w:rPr>
  </w:style>
  <w:style w:type="paragraph" w:customStyle="1" w:styleId="Textedesaisie">
    <w:name w:val="Texte de saisie"/>
    <w:basedOn w:val="Normal"/>
    <w:qFormat/>
    <w:rsid w:val="002F3963"/>
  </w:style>
  <w:style w:type="character" w:customStyle="1" w:styleId="Titre2Car">
    <w:name w:val="Titre 2 Car"/>
    <w:basedOn w:val="Policepardfaut"/>
    <w:link w:val="Titre2"/>
    <w:uiPriority w:val="9"/>
    <w:rsid w:val="00B713F9"/>
    <w:rPr>
      <w:rFonts w:asciiTheme="majorHAnsi" w:eastAsiaTheme="majorEastAsia" w:hAnsiTheme="majorHAnsi" w:cstheme="majorBidi"/>
      <w:b/>
      <w:bCs/>
      <w:smallCaps/>
      <w:color w:val="083575" w:themeColor="accent2"/>
      <w:sz w:val="32"/>
      <w:szCs w:val="32"/>
      <w:u w:val="single"/>
    </w:rPr>
  </w:style>
  <w:style w:type="character" w:customStyle="1" w:styleId="Titre3Car">
    <w:name w:val="Titre 3 Car"/>
    <w:basedOn w:val="Policepardfaut"/>
    <w:link w:val="Titre3"/>
    <w:uiPriority w:val="9"/>
    <w:rsid w:val="005E7D2F"/>
    <w:rPr>
      <w:rFonts w:asciiTheme="majorHAnsi" w:eastAsiaTheme="majorEastAsia" w:hAnsiTheme="majorHAnsi" w:cstheme="minorHAnsi"/>
      <w:b/>
      <w:bCs/>
      <w:smallCaps/>
      <w:color w:val="0D50B3"/>
      <w:sz w:val="28"/>
      <w:szCs w:val="26"/>
      <w:u w:val="single"/>
    </w:rPr>
  </w:style>
  <w:style w:type="character" w:customStyle="1" w:styleId="Titre4Car">
    <w:name w:val="Titre 4 Car"/>
    <w:basedOn w:val="Policepardfaut"/>
    <w:link w:val="Titre4"/>
    <w:uiPriority w:val="9"/>
    <w:rsid w:val="005E7D2F"/>
    <w:rPr>
      <w:rFonts w:asciiTheme="majorHAnsi" w:eastAsiaTheme="majorEastAsia" w:hAnsiTheme="majorHAnsi" w:cstheme="minorHAnsi"/>
      <w:bCs/>
      <w:iCs/>
      <w:smallCaps/>
      <w:color w:val="1063DE"/>
      <w:sz w:val="24"/>
    </w:rPr>
  </w:style>
  <w:style w:type="character" w:customStyle="1" w:styleId="Titre5Car">
    <w:name w:val="Titre 5 Car"/>
    <w:basedOn w:val="Policepardfaut"/>
    <w:link w:val="Titre5"/>
    <w:uiPriority w:val="9"/>
    <w:rsid w:val="006D4A89"/>
    <w:rPr>
      <w:rFonts w:asciiTheme="majorHAnsi" w:eastAsiaTheme="majorEastAsia" w:hAnsiTheme="majorHAnsi" w:cstheme="majorBidi"/>
      <w:smallCaps/>
      <w:color w:val="3D86F1"/>
      <w:u w:val="single"/>
    </w:rPr>
  </w:style>
  <w:style w:type="character" w:customStyle="1" w:styleId="Titre6Car">
    <w:name w:val="Titre 6 Car"/>
    <w:basedOn w:val="Policepardfaut"/>
    <w:link w:val="Titre6"/>
    <w:uiPriority w:val="9"/>
    <w:rsid w:val="005E7D2F"/>
    <w:rPr>
      <w:rFonts w:asciiTheme="majorHAnsi" w:eastAsiaTheme="majorEastAsia" w:hAnsiTheme="majorHAnsi" w:cstheme="majorBidi"/>
      <w:iCs/>
      <w:smallCaps/>
      <w:color w:val="3D86F1"/>
      <w:sz w:val="20"/>
      <w:u w:val="single"/>
    </w:rPr>
  </w:style>
  <w:style w:type="paragraph" w:styleId="TM1">
    <w:name w:val="toc 1"/>
    <w:basedOn w:val="Normal"/>
    <w:next w:val="Normal"/>
    <w:autoRedefine/>
    <w:uiPriority w:val="39"/>
    <w:unhideWhenUsed/>
    <w:qFormat/>
    <w:rsid w:val="00881CC0"/>
    <w:pPr>
      <w:tabs>
        <w:tab w:val="left" w:pos="266"/>
        <w:tab w:val="right" w:leader="dot" w:pos="10194"/>
      </w:tabs>
      <w:spacing w:before="120" w:after="120"/>
    </w:pPr>
    <w:rPr>
      <w:b/>
      <w:caps/>
      <w:noProof/>
      <w:color w:val="auto"/>
    </w:rPr>
  </w:style>
  <w:style w:type="paragraph" w:styleId="TM2">
    <w:name w:val="toc 2"/>
    <w:basedOn w:val="Normal"/>
    <w:next w:val="Normal"/>
    <w:autoRedefine/>
    <w:uiPriority w:val="39"/>
    <w:unhideWhenUsed/>
    <w:qFormat/>
    <w:rsid w:val="00881CC0"/>
    <w:pPr>
      <w:tabs>
        <w:tab w:val="left" w:pos="462"/>
        <w:tab w:val="right" w:leader="dot" w:pos="10194"/>
      </w:tabs>
      <w:ind w:left="221"/>
    </w:pPr>
    <w:rPr>
      <w:smallCaps/>
      <w:noProof/>
      <w:color w:val="auto"/>
    </w:rPr>
  </w:style>
  <w:style w:type="paragraph" w:styleId="TM3">
    <w:name w:val="toc 3"/>
    <w:basedOn w:val="Normal"/>
    <w:next w:val="Normal"/>
    <w:autoRedefine/>
    <w:uiPriority w:val="39"/>
    <w:unhideWhenUsed/>
    <w:rsid w:val="00881CC0"/>
    <w:pPr>
      <w:tabs>
        <w:tab w:val="left" w:pos="672"/>
        <w:tab w:val="right" w:leader="dot" w:pos="10194"/>
      </w:tabs>
      <w:ind w:left="442"/>
    </w:pPr>
    <w:rPr>
      <w:rFonts w:cstheme="minorHAnsi"/>
      <w:i/>
      <w:noProof/>
      <w:color w:val="auto"/>
    </w:rPr>
  </w:style>
  <w:style w:type="paragraph" w:styleId="Textedebulles">
    <w:name w:val="Balloon Text"/>
    <w:basedOn w:val="Normal"/>
    <w:link w:val="TextedebullesCar"/>
    <w:uiPriority w:val="99"/>
    <w:semiHidden/>
    <w:unhideWhenUsed/>
    <w:rsid w:val="004B5BA9"/>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5BA9"/>
    <w:rPr>
      <w:rFonts w:ascii="Tahoma" w:hAnsi="Tahoma" w:cs="Tahoma"/>
      <w:color w:val="000000" w:themeColor="text1"/>
      <w:sz w:val="16"/>
      <w:szCs w:val="16"/>
    </w:rPr>
  </w:style>
  <w:style w:type="paragraph" w:customStyle="1" w:styleId="TextePieddepage">
    <w:name w:val="Texte Pied de page"/>
    <w:basedOn w:val="Normal"/>
    <w:qFormat/>
    <w:rsid w:val="009A1A15"/>
    <w:pPr>
      <w:spacing w:line="192" w:lineRule="atLeast"/>
    </w:pPr>
    <w:rPr>
      <w:color w:val="auto"/>
      <w:sz w:val="16"/>
    </w:rPr>
  </w:style>
  <w:style w:type="character" w:styleId="Lienhypertexte">
    <w:name w:val="Hyperlink"/>
    <w:basedOn w:val="Policepardfaut"/>
    <w:uiPriority w:val="99"/>
    <w:unhideWhenUsed/>
    <w:rsid w:val="00CF3F27"/>
    <w:rPr>
      <w:color w:val="0C479D" w:themeColor="hyperlink"/>
      <w:u w:val="single"/>
    </w:rPr>
  </w:style>
  <w:style w:type="paragraph" w:customStyle="1" w:styleId="Pagination">
    <w:name w:val="Pagination"/>
    <w:basedOn w:val="Normal"/>
    <w:qFormat/>
    <w:rsid w:val="009A1A15"/>
    <w:pPr>
      <w:framePr w:wrap="around" w:vAnchor="page" w:hAnchor="page" w:xAlign="center" w:yAlign="bottom"/>
      <w:spacing w:line="192" w:lineRule="atLeast"/>
      <w:jc w:val="center"/>
    </w:pPr>
    <w:rPr>
      <w:color w:val="auto"/>
      <w:sz w:val="16"/>
    </w:rPr>
  </w:style>
  <w:style w:type="paragraph" w:customStyle="1" w:styleId="p0">
    <w:name w:val="p0"/>
    <w:basedOn w:val="Normal"/>
    <w:rsid w:val="00A768B8"/>
    <w:pPr>
      <w:spacing w:after="160" w:line="259" w:lineRule="auto"/>
    </w:pPr>
    <w:rPr>
      <w:color w:val="auto"/>
      <w:sz w:val="22"/>
    </w:rPr>
  </w:style>
  <w:style w:type="paragraph" w:customStyle="1" w:styleId="M-AideNom">
    <w:name w:val="M - Aide Nom"/>
    <w:basedOn w:val="Normal"/>
    <w:rsid w:val="00B31564"/>
    <w:pPr>
      <w:spacing w:after="160" w:line="259" w:lineRule="auto"/>
    </w:pPr>
    <w:rPr>
      <w:b/>
      <w:color w:val="auto"/>
      <w:sz w:val="22"/>
    </w:rPr>
  </w:style>
  <w:style w:type="paragraph" w:styleId="Corpsdetexte">
    <w:name w:val="Body Text"/>
    <w:aliases w:val="Body Text Char1,Body Text Char Char,Body Text Char1 Char Char,Body Text Char Char Char Char,Body Text Char1 Char Char Char Char,Body Text Char Char Char Char Char Char,Body Text Char1 Char Char Char Char Char Char"/>
    <w:basedOn w:val="Normal"/>
    <w:link w:val="CorpsdetexteCar"/>
    <w:uiPriority w:val="99"/>
    <w:unhideWhenUsed/>
    <w:rsid w:val="00B31564"/>
    <w:pPr>
      <w:spacing w:after="160" w:line="259" w:lineRule="auto"/>
    </w:pPr>
    <w:rPr>
      <w:color w:val="auto"/>
      <w:sz w:val="22"/>
    </w:rPr>
  </w:style>
  <w:style w:type="character" w:customStyle="1" w:styleId="CorpsdetexteCar">
    <w:name w:val="Corps de texte Car"/>
    <w:aliases w:val="Body Text Char1 Car,Body Text Char Char Car,Body Text Char1 Char Char Car,Body Text Char Char Char Char Car,Body Text Char1 Char Char Char Char Car,Body Text Char Char Char Char Char Char Car"/>
    <w:basedOn w:val="Policepardfaut"/>
    <w:link w:val="Corpsdetexte"/>
    <w:uiPriority w:val="99"/>
    <w:rsid w:val="00B31564"/>
  </w:style>
  <w:style w:type="character" w:customStyle="1" w:styleId="tgc">
    <w:name w:val="_tgc"/>
    <w:basedOn w:val="Policepardfaut"/>
    <w:rsid w:val="0032543E"/>
  </w:style>
  <w:style w:type="paragraph" w:styleId="Paragraphedeliste">
    <w:name w:val="List Paragraph"/>
    <w:basedOn w:val="Normal"/>
    <w:link w:val="ParagraphedelisteCar"/>
    <w:qFormat/>
    <w:rsid w:val="006A6CD1"/>
    <w:pPr>
      <w:spacing w:after="160" w:line="259" w:lineRule="auto"/>
      <w:ind w:left="720"/>
      <w:contextualSpacing/>
    </w:pPr>
    <w:rPr>
      <w:rFonts w:ascii="Calibri" w:eastAsia="Calibri" w:hAnsi="Calibri"/>
      <w:color w:val="auto"/>
      <w:sz w:val="22"/>
    </w:rPr>
  </w:style>
  <w:style w:type="character" w:customStyle="1" w:styleId="ParagraphedelisteCar">
    <w:name w:val="Paragraphe de liste Car"/>
    <w:basedOn w:val="Policepardfaut"/>
    <w:link w:val="Paragraphedeliste"/>
    <w:uiPriority w:val="34"/>
    <w:rsid w:val="006A6CD1"/>
    <w:rPr>
      <w:rFonts w:ascii="Calibri" w:eastAsia="Calibri" w:hAnsi="Calibri"/>
    </w:rPr>
  </w:style>
  <w:style w:type="paragraph" w:styleId="En-ttedetabledesmatires">
    <w:name w:val="TOC Heading"/>
    <w:basedOn w:val="Titre1"/>
    <w:next w:val="Normal"/>
    <w:uiPriority w:val="39"/>
    <w:unhideWhenUsed/>
    <w:qFormat/>
    <w:rsid w:val="00496A98"/>
    <w:pPr>
      <w:pBdr>
        <w:bottom w:val="none" w:sz="0" w:space="0" w:color="auto"/>
      </w:pBdr>
      <w:spacing w:before="240" w:after="0" w:line="259" w:lineRule="auto"/>
      <w:outlineLvl w:val="9"/>
    </w:pPr>
    <w:rPr>
      <w:b w:val="0"/>
      <w:bCs w:val="0"/>
      <w:color w:val="093475" w:themeColor="accent1" w:themeShade="BF"/>
      <w:sz w:val="32"/>
      <w:szCs w:val="32"/>
      <w:lang w:eastAsia="fr-FR"/>
    </w:rPr>
  </w:style>
  <w:style w:type="paragraph" w:customStyle="1" w:styleId="Titreniv4">
    <w:name w:val="Titre niv 4"/>
    <w:basedOn w:val="Normal"/>
    <w:next w:val="Normal"/>
    <w:link w:val="Titreniv4Car"/>
    <w:qFormat/>
    <w:rsid w:val="00BF52DA"/>
    <w:pPr>
      <w:keepNext/>
      <w:keepLines/>
      <w:numPr>
        <w:numId w:val="1"/>
      </w:numPr>
      <w:spacing w:after="120"/>
      <w:ind w:left="1491" w:hanging="357"/>
      <w:outlineLvl w:val="3"/>
    </w:pPr>
    <w:rPr>
      <w:b/>
      <w:u w:val="single"/>
    </w:rPr>
  </w:style>
  <w:style w:type="character" w:customStyle="1" w:styleId="Titreniv4Car">
    <w:name w:val="Titre niv 4 Car"/>
    <w:basedOn w:val="Policepardfaut"/>
    <w:link w:val="Titreniv4"/>
    <w:rsid w:val="00BF52DA"/>
    <w:rPr>
      <w:b/>
      <w:color w:val="000000" w:themeColor="text1"/>
      <w:sz w:val="20"/>
      <w:u w:val="single"/>
    </w:rPr>
  </w:style>
  <w:style w:type="paragraph" w:styleId="Lgende">
    <w:name w:val="caption"/>
    <w:basedOn w:val="Normal"/>
    <w:next w:val="Normal"/>
    <w:uiPriority w:val="35"/>
    <w:unhideWhenUsed/>
    <w:qFormat/>
    <w:rsid w:val="0099621F"/>
    <w:pPr>
      <w:spacing w:after="200" w:line="240" w:lineRule="auto"/>
    </w:pPr>
    <w:rPr>
      <w:i/>
      <w:iCs/>
      <w:color w:val="0C479D" w:themeColor="text2"/>
      <w:sz w:val="18"/>
      <w:szCs w:val="18"/>
    </w:rPr>
  </w:style>
  <w:style w:type="table" w:styleId="Grilledetableauclaire">
    <w:name w:val="Grid Table Light"/>
    <w:basedOn w:val="TableauNormal"/>
    <w:uiPriority w:val="40"/>
    <w:rsid w:val="00C30C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desillustrations">
    <w:name w:val="table of figures"/>
    <w:basedOn w:val="Normal"/>
    <w:next w:val="Normal"/>
    <w:uiPriority w:val="99"/>
    <w:unhideWhenUsed/>
    <w:rsid w:val="00417585"/>
  </w:style>
  <w:style w:type="table" w:styleId="TableauGrille4-Accentuation4">
    <w:name w:val="Grid Table 4 Accent 4"/>
    <w:basedOn w:val="TableauNormal"/>
    <w:uiPriority w:val="49"/>
    <w:rsid w:val="00C30C71"/>
    <w:pPr>
      <w:spacing w:after="0" w:line="240" w:lineRule="auto"/>
    </w:pPr>
    <w:tblPr>
      <w:tblStyleRowBandSize w:val="1"/>
      <w:tblStyleColBandSize w:val="1"/>
      <w:tblBorders>
        <w:top w:val="single" w:sz="4" w:space="0" w:color="B2CEF9" w:themeColor="accent4" w:themeTint="99"/>
        <w:left w:val="single" w:sz="4" w:space="0" w:color="B2CEF9" w:themeColor="accent4" w:themeTint="99"/>
        <w:bottom w:val="single" w:sz="4" w:space="0" w:color="B2CEF9" w:themeColor="accent4" w:themeTint="99"/>
        <w:right w:val="single" w:sz="4" w:space="0" w:color="B2CEF9" w:themeColor="accent4" w:themeTint="99"/>
        <w:insideH w:val="single" w:sz="4" w:space="0" w:color="B2CEF9" w:themeColor="accent4" w:themeTint="99"/>
        <w:insideV w:val="single" w:sz="4" w:space="0" w:color="B2CEF9" w:themeColor="accent4" w:themeTint="99"/>
      </w:tblBorders>
    </w:tblPr>
    <w:tblStylePr w:type="firstRow">
      <w:rPr>
        <w:b/>
        <w:bCs/>
        <w:color w:val="FFFFFF" w:themeColor="background1"/>
      </w:rPr>
      <w:tblPr/>
      <w:tcPr>
        <w:tcBorders>
          <w:top w:val="single" w:sz="4" w:space="0" w:color="80AFF5" w:themeColor="accent4"/>
          <w:left w:val="single" w:sz="4" w:space="0" w:color="80AFF5" w:themeColor="accent4"/>
          <w:bottom w:val="single" w:sz="4" w:space="0" w:color="80AFF5" w:themeColor="accent4"/>
          <w:right w:val="single" w:sz="4" w:space="0" w:color="80AFF5" w:themeColor="accent4"/>
          <w:insideH w:val="nil"/>
          <w:insideV w:val="nil"/>
        </w:tcBorders>
        <w:shd w:val="clear" w:color="auto" w:fill="80AFF5" w:themeFill="accent4"/>
      </w:tcPr>
    </w:tblStylePr>
    <w:tblStylePr w:type="lastRow">
      <w:rPr>
        <w:b/>
        <w:bCs/>
      </w:rPr>
      <w:tblPr/>
      <w:tcPr>
        <w:tcBorders>
          <w:top w:val="double" w:sz="4" w:space="0" w:color="80AFF5" w:themeColor="accent4"/>
        </w:tcBorders>
      </w:tcPr>
    </w:tblStylePr>
    <w:tblStylePr w:type="firstCol">
      <w:rPr>
        <w:b/>
        <w:bCs/>
      </w:rPr>
    </w:tblStylePr>
    <w:tblStylePr w:type="lastCol">
      <w:rPr>
        <w:b/>
        <w:bCs/>
      </w:rPr>
    </w:tblStylePr>
    <w:tblStylePr w:type="band1Vert">
      <w:tblPr/>
      <w:tcPr>
        <w:shd w:val="clear" w:color="auto" w:fill="E5EEFD" w:themeFill="accent4" w:themeFillTint="33"/>
      </w:tcPr>
    </w:tblStylePr>
    <w:tblStylePr w:type="band1Horz">
      <w:tblPr/>
      <w:tcPr>
        <w:shd w:val="clear" w:color="auto" w:fill="E5EEFD" w:themeFill="accent4" w:themeFillTint="33"/>
      </w:tcPr>
    </w:tblStylePr>
  </w:style>
  <w:style w:type="paragraph" w:styleId="TM4">
    <w:name w:val="toc 4"/>
    <w:basedOn w:val="Normal"/>
    <w:next w:val="Normal"/>
    <w:autoRedefine/>
    <w:uiPriority w:val="39"/>
    <w:unhideWhenUsed/>
    <w:rsid w:val="00881CC0"/>
    <w:pPr>
      <w:tabs>
        <w:tab w:val="right" w:leader="dot" w:pos="10194"/>
      </w:tabs>
      <w:ind w:left="992"/>
    </w:pPr>
    <w:rPr>
      <w:noProof/>
    </w:rPr>
  </w:style>
  <w:style w:type="character" w:customStyle="1" w:styleId="Titre7Car">
    <w:name w:val="Titre 7 Car"/>
    <w:basedOn w:val="Policepardfaut"/>
    <w:link w:val="Titre7"/>
    <w:uiPriority w:val="9"/>
    <w:rsid w:val="00A736CB"/>
    <w:rPr>
      <w:rFonts w:ascii="Open Sans" w:eastAsiaTheme="majorEastAsia" w:hAnsi="Open Sans" w:cstheme="majorBidi"/>
      <w:iCs/>
      <w:color w:val="06234E" w:themeColor="accent1" w:themeShade="7F"/>
      <w:sz w:val="18"/>
      <w:u w:val="single"/>
    </w:rPr>
  </w:style>
  <w:style w:type="character" w:styleId="Lienhypertextesuivivisit">
    <w:name w:val="FollowedHyperlink"/>
    <w:basedOn w:val="Policepardfaut"/>
    <w:uiPriority w:val="99"/>
    <w:semiHidden/>
    <w:unhideWhenUsed/>
    <w:rsid w:val="004A5DCC"/>
    <w:rPr>
      <w:color w:val="0C479D" w:themeColor="followedHyperlink"/>
      <w:u w:val="single"/>
    </w:rPr>
  </w:style>
  <w:style w:type="paragraph" w:customStyle="1" w:styleId="Default">
    <w:name w:val="Default"/>
    <w:basedOn w:val="Normal"/>
    <w:rsid w:val="00AE0FAF"/>
    <w:pPr>
      <w:autoSpaceDE w:val="0"/>
      <w:autoSpaceDN w:val="0"/>
      <w:spacing w:line="240" w:lineRule="auto"/>
    </w:pPr>
    <w:rPr>
      <w:rFonts w:ascii="Open Sans" w:hAnsi="Open Sans" w:cs="Open Sans"/>
      <w:color w:val="000000"/>
      <w:sz w:val="24"/>
      <w:szCs w:val="24"/>
      <w:lang w:eastAsia="fr-FR"/>
    </w:rPr>
  </w:style>
  <w:style w:type="table" w:customStyle="1" w:styleId="DATStandardLigne">
    <w:name w:val="DAT__Standard_Ligne"/>
    <w:basedOn w:val="TableauNormal"/>
    <w:uiPriority w:val="99"/>
    <w:rsid w:val="00993EE8"/>
    <w:pPr>
      <w:spacing w:after="0" w:line="240" w:lineRule="auto"/>
      <w:jc w:val="center"/>
    </w:pPr>
    <w:rPr>
      <w:rFonts w:ascii="Open Sans" w:hAnsi="Open Sans"/>
      <w:b/>
      <w:smallCaps/>
      <w:sz w:val="18"/>
    </w:rPr>
    <w:tblPr>
      <w:tblStyleRowBandSize w:val="1"/>
      <w:tblBorders>
        <w:top w:val="single" w:sz="18" w:space="0" w:color="083575" w:themeColor="accent2"/>
        <w:left w:val="single" w:sz="18" w:space="0" w:color="083575" w:themeColor="accent2"/>
        <w:bottom w:val="single" w:sz="18" w:space="0" w:color="083575" w:themeColor="accent2"/>
        <w:right w:val="single" w:sz="18" w:space="0" w:color="083575" w:themeColor="accent2"/>
        <w:insideH w:val="dashed" w:sz="4" w:space="0" w:color="083575" w:themeColor="accent2"/>
        <w:insideV w:val="single" w:sz="12" w:space="0" w:color="083575" w:themeColor="accent2"/>
      </w:tblBorders>
    </w:tblPr>
    <w:tcPr>
      <w:shd w:val="clear" w:color="auto" w:fill="auto"/>
      <w:vAlign w:val="center"/>
    </w:tcPr>
    <w:tblStylePr w:type="firstRow">
      <w:pPr>
        <w:jc w:val="center"/>
      </w:pPr>
      <w:rPr>
        <w:rFonts w:ascii="Open Sans" w:hAnsi="Open Sans"/>
        <w:b/>
        <w:i w:val="0"/>
        <w:caps/>
        <w:smallCaps w:val="0"/>
        <w:strike w:val="0"/>
        <w:dstrike w:val="0"/>
        <w:vanish w:val="0"/>
        <w:color w:val="FFFFFF" w:themeColor="background1"/>
        <w:sz w:val="20"/>
        <w:vertAlign w:val="baseline"/>
      </w:rPr>
      <w:tblPr/>
      <w:tcPr>
        <w:tcBorders>
          <w:top w:val="single" w:sz="18" w:space="0" w:color="083575" w:themeColor="accent2"/>
          <w:left w:val="single" w:sz="18" w:space="0" w:color="083575" w:themeColor="accent2"/>
          <w:bottom w:val="single" w:sz="18" w:space="0" w:color="083575" w:themeColor="accent2"/>
          <w:right w:val="single" w:sz="18" w:space="0" w:color="083575" w:themeColor="accent2"/>
          <w:insideH w:val="nil"/>
          <w:insideV w:val="single" w:sz="12" w:space="0" w:color="FFFFFF" w:themeColor="background1"/>
          <w:tl2br w:val="nil"/>
          <w:tr2bl w:val="nil"/>
        </w:tcBorders>
        <w:shd w:val="clear" w:color="auto" w:fill="083575" w:themeFill="accent2"/>
      </w:tcPr>
    </w:tblStylePr>
    <w:tblStylePr w:type="firstCol">
      <w:pPr>
        <w:jc w:val="left"/>
      </w:pPr>
      <w:rPr>
        <w:rFonts w:ascii="Open Sans" w:hAnsi="Open Sans"/>
        <w:b/>
        <w:sz w:val="18"/>
      </w:rPr>
    </w:tblStylePr>
    <w:tblStylePr w:type="band1Horz">
      <w:pPr>
        <w:jc w:val="left"/>
      </w:pPr>
      <w:rPr>
        <w:rFonts w:ascii="Open Sans" w:hAnsi="Open Sans"/>
        <w:b w:val="0"/>
        <w:i w:val="0"/>
        <w:caps w:val="0"/>
        <w:smallCaps/>
        <w:strike w:val="0"/>
        <w:dstrike w:val="0"/>
        <w:vanish w:val="0"/>
        <w:color w:val="auto"/>
        <w:sz w:val="18"/>
        <w:vertAlign w:val="baseline"/>
      </w:rPr>
    </w:tblStylePr>
    <w:tblStylePr w:type="band2Horz">
      <w:pPr>
        <w:jc w:val="left"/>
      </w:pPr>
      <w:rPr>
        <w:rFonts w:ascii="Open Sans" w:hAnsi="Open Sans"/>
        <w:b w:val="0"/>
        <w:i w:val="0"/>
        <w:caps w:val="0"/>
        <w:smallCaps/>
        <w:strike w:val="0"/>
        <w:dstrike w:val="0"/>
        <w:vanish w:val="0"/>
        <w:color w:val="auto"/>
        <w:sz w:val="18"/>
        <w:vertAlign w:val="baseline"/>
      </w:rPr>
    </w:tblStylePr>
  </w:style>
  <w:style w:type="paragraph" w:customStyle="1" w:styleId="PARGTITR1">
    <w:name w:val="PARG_TITR1"/>
    <w:basedOn w:val="Normal"/>
    <w:rsid w:val="00AC1855"/>
    <w:pPr>
      <w:spacing w:line="240" w:lineRule="auto"/>
      <w:jc w:val="both"/>
    </w:pPr>
    <w:rPr>
      <w:rFonts w:ascii="Open Sans" w:eastAsia="Times New Roman" w:hAnsi="Open Sans" w:cs="Times New Roman"/>
      <w:color w:val="auto"/>
      <w:szCs w:val="20"/>
    </w:rPr>
  </w:style>
  <w:style w:type="paragraph" w:customStyle="1" w:styleId="Tableau">
    <w:name w:val="Tableau"/>
    <w:basedOn w:val="Normal"/>
    <w:rsid w:val="00AC1855"/>
    <w:pPr>
      <w:spacing w:line="240" w:lineRule="auto"/>
      <w:jc w:val="center"/>
    </w:pPr>
    <w:rPr>
      <w:rFonts w:ascii="Open Sans" w:eastAsia="Times New Roman" w:hAnsi="Open Sans" w:cs="Times New Roman"/>
      <w:b/>
      <w:color w:val="auto"/>
      <w:szCs w:val="20"/>
      <w:lang w:eastAsia="fr-FR"/>
    </w:rPr>
  </w:style>
  <w:style w:type="paragraph" w:customStyle="1" w:styleId="Normalgm">
    <w:name w:val="Normalgm"/>
    <w:basedOn w:val="Normal"/>
    <w:rsid w:val="000274F8"/>
    <w:pPr>
      <w:spacing w:after="120" w:line="240" w:lineRule="auto"/>
      <w:jc w:val="both"/>
    </w:pPr>
    <w:rPr>
      <w:rFonts w:ascii="Open Sans" w:eastAsia="Times New Roman" w:hAnsi="Open Sans" w:cs="Times New Roman"/>
      <w:color w:val="auto"/>
      <w:szCs w:val="20"/>
      <w:lang w:eastAsia="fr-FR"/>
    </w:rPr>
  </w:style>
  <w:style w:type="table" w:styleId="TableauGrille2-Accentuation1">
    <w:name w:val="Grid Table 2 Accent 1"/>
    <w:basedOn w:val="TableauNormal"/>
    <w:uiPriority w:val="47"/>
    <w:rsid w:val="001657E5"/>
    <w:pPr>
      <w:spacing w:after="0" w:line="240" w:lineRule="auto"/>
    </w:pPr>
    <w:tblPr>
      <w:tblStyleRowBandSize w:val="1"/>
      <w:tblStyleColBandSize w:val="1"/>
      <w:tblBorders>
        <w:top w:val="single" w:sz="2" w:space="0" w:color="4087F0" w:themeColor="accent1" w:themeTint="99"/>
        <w:bottom w:val="single" w:sz="2" w:space="0" w:color="4087F0" w:themeColor="accent1" w:themeTint="99"/>
        <w:insideH w:val="single" w:sz="2" w:space="0" w:color="4087F0" w:themeColor="accent1" w:themeTint="99"/>
        <w:insideV w:val="single" w:sz="2" w:space="0" w:color="4087F0" w:themeColor="accent1" w:themeTint="99"/>
      </w:tblBorders>
    </w:tblPr>
    <w:tblStylePr w:type="firstRow">
      <w:rPr>
        <w:b/>
        <w:bCs/>
      </w:rPr>
      <w:tblPr/>
      <w:tcPr>
        <w:tcBorders>
          <w:top w:val="nil"/>
          <w:bottom w:val="single" w:sz="12" w:space="0" w:color="4087F0" w:themeColor="accent1" w:themeTint="99"/>
          <w:insideH w:val="nil"/>
          <w:insideV w:val="nil"/>
        </w:tcBorders>
        <w:shd w:val="clear" w:color="auto" w:fill="FFFFFF" w:themeFill="background1"/>
      </w:tcPr>
    </w:tblStylePr>
    <w:tblStylePr w:type="lastRow">
      <w:rPr>
        <w:b/>
        <w:bCs/>
      </w:rPr>
      <w:tblPr/>
      <w:tcPr>
        <w:tcBorders>
          <w:top w:val="double" w:sz="2" w:space="0" w:color="4087F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D7FA" w:themeFill="accent1" w:themeFillTint="33"/>
      </w:tcPr>
    </w:tblStylePr>
    <w:tblStylePr w:type="band1Horz">
      <w:tblPr/>
      <w:tcPr>
        <w:shd w:val="clear" w:color="auto" w:fill="BFD7FA" w:themeFill="accent1" w:themeFillTint="33"/>
      </w:tcPr>
    </w:tblStylePr>
  </w:style>
  <w:style w:type="table" w:styleId="TableauGrille5Fonc-Accentuation1">
    <w:name w:val="Grid Table 5 Dark Accent 1"/>
    <w:basedOn w:val="TableauNormal"/>
    <w:uiPriority w:val="50"/>
    <w:rsid w:val="00C01FD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D7F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479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479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479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479D" w:themeFill="accent1"/>
      </w:tcPr>
    </w:tblStylePr>
    <w:tblStylePr w:type="band1Vert">
      <w:tblPr/>
      <w:tcPr>
        <w:shd w:val="clear" w:color="auto" w:fill="80AFF5" w:themeFill="accent1" w:themeFillTint="66"/>
      </w:tcPr>
    </w:tblStylePr>
    <w:tblStylePr w:type="band1Horz">
      <w:tblPr/>
      <w:tcPr>
        <w:shd w:val="clear" w:color="auto" w:fill="80AFF5" w:themeFill="accent1" w:themeFillTint="66"/>
      </w:tcPr>
    </w:tblStylePr>
  </w:style>
  <w:style w:type="table" w:styleId="TableauListe3-Accentuation1">
    <w:name w:val="List Table 3 Accent 1"/>
    <w:basedOn w:val="TableauNormal"/>
    <w:uiPriority w:val="48"/>
    <w:rsid w:val="00C01FD4"/>
    <w:pPr>
      <w:spacing w:after="0" w:line="240" w:lineRule="auto"/>
    </w:pPr>
    <w:tblPr>
      <w:tblStyleRowBandSize w:val="1"/>
      <w:tblStyleColBandSize w:val="1"/>
      <w:tblBorders>
        <w:top w:val="single" w:sz="4" w:space="0" w:color="0C479D" w:themeColor="accent1"/>
        <w:left w:val="single" w:sz="4" w:space="0" w:color="0C479D" w:themeColor="accent1"/>
        <w:bottom w:val="single" w:sz="4" w:space="0" w:color="0C479D" w:themeColor="accent1"/>
        <w:right w:val="single" w:sz="4" w:space="0" w:color="0C479D" w:themeColor="accent1"/>
      </w:tblBorders>
    </w:tblPr>
    <w:tblStylePr w:type="firstRow">
      <w:rPr>
        <w:b/>
        <w:bCs/>
        <w:color w:val="FFFFFF" w:themeColor="background1"/>
      </w:rPr>
      <w:tblPr/>
      <w:tcPr>
        <w:shd w:val="clear" w:color="auto" w:fill="0C479D" w:themeFill="accent1"/>
      </w:tcPr>
    </w:tblStylePr>
    <w:tblStylePr w:type="lastRow">
      <w:rPr>
        <w:b/>
        <w:bCs/>
      </w:rPr>
      <w:tblPr/>
      <w:tcPr>
        <w:tcBorders>
          <w:top w:val="double" w:sz="4" w:space="0" w:color="0C479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479D" w:themeColor="accent1"/>
          <w:right w:val="single" w:sz="4" w:space="0" w:color="0C479D" w:themeColor="accent1"/>
        </w:tcBorders>
      </w:tcPr>
    </w:tblStylePr>
    <w:tblStylePr w:type="band1Horz">
      <w:tblPr/>
      <w:tcPr>
        <w:tcBorders>
          <w:top w:val="single" w:sz="4" w:space="0" w:color="0C479D" w:themeColor="accent1"/>
          <w:bottom w:val="single" w:sz="4" w:space="0" w:color="0C479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479D" w:themeColor="accent1"/>
          <w:left w:val="nil"/>
        </w:tcBorders>
      </w:tcPr>
    </w:tblStylePr>
    <w:tblStylePr w:type="swCell">
      <w:tblPr/>
      <w:tcPr>
        <w:tcBorders>
          <w:top w:val="double" w:sz="4" w:space="0" w:color="0C479D" w:themeColor="accent1"/>
          <w:right w:val="nil"/>
        </w:tcBorders>
      </w:tcPr>
    </w:tblStylePr>
  </w:style>
  <w:style w:type="table" w:styleId="TableauListe4-Accentuation1">
    <w:name w:val="List Table 4 Accent 1"/>
    <w:basedOn w:val="TableauNormal"/>
    <w:uiPriority w:val="49"/>
    <w:rsid w:val="00C01FD4"/>
    <w:pPr>
      <w:spacing w:after="0" w:line="240" w:lineRule="auto"/>
    </w:pPr>
    <w:tblPr>
      <w:tblStyleRowBandSize w:val="1"/>
      <w:tblStyleColBandSize w:val="1"/>
      <w:tblBorders>
        <w:top w:val="single" w:sz="4" w:space="0" w:color="4087F0" w:themeColor="accent1" w:themeTint="99"/>
        <w:left w:val="single" w:sz="4" w:space="0" w:color="4087F0" w:themeColor="accent1" w:themeTint="99"/>
        <w:bottom w:val="single" w:sz="4" w:space="0" w:color="4087F0" w:themeColor="accent1" w:themeTint="99"/>
        <w:right w:val="single" w:sz="4" w:space="0" w:color="4087F0" w:themeColor="accent1" w:themeTint="99"/>
        <w:insideH w:val="single" w:sz="4" w:space="0" w:color="4087F0" w:themeColor="accent1" w:themeTint="99"/>
      </w:tblBorders>
    </w:tblPr>
    <w:tblStylePr w:type="firstRow">
      <w:rPr>
        <w:b/>
        <w:bCs/>
        <w:color w:val="FFFFFF" w:themeColor="background1"/>
      </w:rPr>
      <w:tblPr/>
      <w:tcPr>
        <w:tcBorders>
          <w:top w:val="single" w:sz="4" w:space="0" w:color="0C479D" w:themeColor="accent1"/>
          <w:left w:val="single" w:sz="4" w:space="0" w:color="0C479D" w:themeColor="accent1"/>
          <w:bottom w:val="single" w:sz="4" w:space="0" w:color="0C479D" w:themeColor="accent1"/>
          <w:right w:val="single" w:sz="4" w:space="0" w:color="0C479D" w:themeColor="accent1"/>
          <w:insideH w:val="nil"/>
        </w:tcBorders>
        <w:shd w:val="clear" w:color="auto" w:fill="0C479D" w:themeFill="accent1"/>
      </w:tcPr>
    </w:tblStylePr>
    <w:tblStylePr w:type="lastRow">
      <w:rPr>
        <w:b/>
        <w:bCs/>
      </w:rPr>
      <w:tblPr/>
      <w:tcPr>
        <w:tcBorders>
          <w:top w:val="double" w:sz="4" w:space="0" w:color="4087F0" w:themeColor="accent1" w:themeTint="99"/>
        </w:tcBorders>
      </w:tcPr>
    </w:tblStylePr>
    <w:tblStylePr w:type="firstCol">
      <w:rPr>
        <w:b/>
        <w:bCs/>
      </w:rPr>
    </w:tblStylePr>
    <w:tblStylePr w:type="lastCol">
      <w:rPr>
        <w:b/>
        <w:bCs/>
      </w:rPr>
    </w:tblStylePr>
    <w:tblStylePr w:type="band1Vert">
      <w:tblPr/>
      <w:tcPr>
        <w:shd w:val="clear" w:color="auto" w:fill="BFD7FA" w:themeFill="accent1" w:themeFillTint="33"/>
      </w:tcPr>
    </w:tblStylePr>
    <w:tblStylePr w:type="band1Horz">
      <w:tblPr/>
      <w:tcPr>
        <w:shd w:val="clear" w:color="auto" w:fill="BFD7FA" w:themeFill="accent1" w:themeFillTint="33"/>
      </w:tcPr>
    </w:tblStylePr>
  </w:style>
  <w:style w:type="table" w:styleId="TableauListe3-Accentuation2">
    <w:name w:val="List Table 3 Accent 2"/>
    <w:basedOn w:val="TableauNormal"/>
    <w:uiPriority w:val="48"/>
    <w:rsid w:val="000C31C5"/>
    <w:pPr>
      <w:spacing w:after="0" w:line="240" w:lineRule="auto"/>
    </w:pPr>
    <w:tblPr>
      <w:tblStyleRowBandSize w:val="1"/>
      <w:tblStyleColBandSize w:val="1"/>
      <w:tblBorders>
        <w:top w:val="single" w:sz="4" w:space="0" w:color="083575" w:themeColor="accent2"/>
        <w:left w:val="single" w:sz="4" w:space="0" w:color="083575" w:themeColor="accent2"/>
        <w:bottom w:val="single" w:sz="4" w:space="0" w:color="083575" w:themeColor="accent2"/>
        <w:right w:val="single" w:sz="4" w:space="0" w:color="083575" w:themeColor="accent2"/>
      </w:tblBorders>
    </w:tblPr>
    <w:tblStylePr w:type="firstRow">
      <w:rPr>
        <w:b/>
        <w:bCs/>
        <w:color w:val="FFFFFF" w:themeColor="background1"/>
      </w:rPr>
      <w:tblPr/>
      <w:tcPr>
        <w:shd w:val="clear" w:color="auto" w:fill="083575" w:themeFill="accent2"/>
      </w:tcPr>
    </w:tblStylePr>
    <w:tblStylePr w:type="lastRow">
      <w:rPr>
        <w:b/>
        <w:bCs/>
      </w:rPr>
      <w:tblPr/>
      <w:tcPr>
        <w:tcBorders>
          <w:top w:val="double" w:sz="4" w:space="0" w:color="08357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83575" w:themeColor="accent2"/>
          <w:right w:val="single" w:sz="4" w:space="0" w:color="083575" w:themeColor="accent2"/>
        </w:tcBorders>
      </w:tcPr>
    </w:tblStylePr>
    <w:tblStylePr w:type="band1Horz">
      <w:tblPr/>
      <w:tcPr>
        <w:tcBorders>
          <w:top w:val="single" w:sz="4" w:space="0" w:color="083575" w:themeColor="accent2"/>
          <w:bottom w:val="single" w:sz="4" w:space="0" w:color="08357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83575" w:themeColor="accent2"/>
          <w:left w:val="nil"/>
        </w:tcBorders>
      </w:tcPr>
    </w:tblStylePr>
    <w:tblStylePr w:type="swCell">
      <w:tblPr/>
      <w:tcPr>
        <w:tcBorders>
          <w:top w:val="double" w:sz="4" w:space="0" w:color="083575" w:themeColor="accent2"/>
          <w:right w:val="nil"/>
        </w:tcBorders>
      </w:tcPr>
    </w:tblStylePr>
  </w:style>
  <w:style w:type="table" w:styleId="TableauGrille5Fonc-Accentuation2">
    <w:name w:val="Grid Table 5 Dark Accent 2"/>
    <w:basedOn w:val="TableauNormal"/>
    <w:uiPriority w:val="50"/>
    <w:rsid w:val="00472D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6D2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8357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8357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8357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83575" w:themeFill="accent2"/>
      </w:tcPr>
    </w:tblStylePr>
    <w:tblStylePr w:type="band1Vert">
      <w:tblPr/>
      <w:tcPr>
        <w:shd w:val="clear" w:color="auto" w:fill="6EA6F5" w:themeFill="accent2" w:themeFillTint="66"/>
      </w:tcPr>
    </w:tblStylePr>
    <w:tblStylePr w:type="band1Horz">
      <w:tblPr/>
      <w:tcPr>
        <w:shd w:val="clear" w:color="auto" w:fill="6EA6F5" w:themeFill="accent2" w:themeFillTint="66"/>
      </w:tcPr>
    </w:tblStylePr>
  </w:style>
  <w:style w:type="character" w:customStyle="1" w:styleId="Titre8Car">
    <w:name w:val="Titre 8 Car"/>
    <w:basedOn w:val="Policepardfaut"/>
    <w:link w:val="Titre8"/>
    <w:uiPriority w:val="9"/>
    <w:rsid w:val="00A736CB"/>
    <w:rPr>
      <w:rFonts w:ascii="Open Sans" w:eastAsiaTheme="majorEastAsia" w:hAnsi="Open Sans" w:cstheme="majorBidi"/>
      <w:i/>
      <w:color w:val="272727" w:themeColor="text1" w:themeTint="D8"/>
      <w:sz w:val="16"/>
      <w:szCs w:val="21"/>
      <w:u w:val="single"/>
    </w:rPr>
  </w:style>
  <w:style w:type="paragraph" w:styleId="TM5">
    <w:name w:val="toc 5"/>
    <w:basedOn w:val="Normal"/>
    <w:next w:val="Normal"/>
    <w:autoRedefine/>
    <w:uiPriority w:val="39"/>
    <w:unhideWhenUsed/>
    <w:rsid w:val="00053BDC"/>
    <w:pPr>
      <w:spacing w:after="100" w:line="259" w:lineRule="auto"/>
      <w:ind w:left="880"/>
    </w:pPr>
    <w:rPr>
      <w:rFonts w:eastAsiaTheme="minorEastAsia"/>
      <w:color w:val="auto"/>
      <w:sz w:val="22"/>
      <w:lang w:eastAsia="fr-FR"/>
    </w:rPr>
  </w:style>
  <w:style w:type="paragraph" w:styleId="TM6">
    <w:name w:val="toc 6"/>
    <w:basedOn w:val="Normal"/>
    <w:next w:val="Normal"/>
    <w:autoRedefine/>
    <w:uiPriority w:val="39"/>
    <w:unhideWhenUsed/>
    <w:rsid w:val="00053BDC"/>
    <w:pPr>
      <w:spacing w:after="100" w:line="259" w:lineRule="auto"/>
      <w:ind w:left="1100"/>
    </w:pPr>
    <w:rPr>
      <w:rFonts w:eastAsiaTheme="minorEastAsia"/>
      <w:color w:val="auto"/>
      <w:sz w:val="22"/>
      <w:lang w:eastAsia="fr-FR"/>
    </w:rPr>
  </w:style>
  <w:style w:type="paragraph" w:styleId="TM7">
    <w:name w:val="toc 7"/>
    <w:basedOn w:val="Normal"/>
    <w:next w:val="Normal"/>
    <w:autoRedefine/>
    <w:uiPriority w:val="39"/>
    <w:unhideWhenUsed/>
    <w:rsid w:val="00053BDC"/>
    <w:pPr>
      <w:spacing w:after="100" w:line="259" w:lineRule="auto"/>
      <w:ind w:left="1320"/>
    </w:pPr>
    <w:rPr>
      <w:rFonts w:eastAsiaTheme="minorEastAsia"/>
      <w:color w:val="auto"/>
      <w:sz w:val="22"/>
      <w:lang w:eastAsia="fr-FR"/>
    </w:rPr>
  </w:style>
  <w:style w:type="paragraph" w:styleId="TM8">
    <w:name w:val="toc 8"/>
    <w:basedOn w:val="Normal"/>
    <w:next w:val="Normal"/>
    <w:autoRedefine/>
    <w:uiPriority w:val="39"/>
    <w:unhideWhenUsed/>
    <w:rsid w:val="00053BDC"/>
    <w:pPr>
      <w:spacing w:after="100" w:line="259" w:lineRule="auto"/>
      <w:ind w:left="1540"/>
    </w:pPr>
    <w:rPr>
      <w:rFonts w:eastAsiaTheme="minorEastAsia"/>
      <w:color w:val="auto"/>
      <w:sz w:val="22"/>
      <w:lang w:eastAsia="fr-FR"/>
    </w:rPr>
  </w:style>
  <w:style w:type="paragraph" w:styleId="TM9">
    <w:name w:val="toc 9"/>
    <w:basedOn w:val="Normal"/>
    <w:next w:val="Normal"/>
    <w:autoRedefine/>
    <w:uiPriority w:val="39"/>
    <w:unhideWhenUsed/>
    <w:rsid w:val="00053BDC"/>
    <w:pPr>
      <w:spacing w:after="100" w:line="259" w:lineRule="auto"/>
      <w:ind w:left="1760"/>
    </w:pPr>
    <w:rPr>
      <w:rFonts w:eastAsiaTheme="minorEastAsia"/>
      <w:color w:val="auto"/>
      <w:sz w:val="22"/>
      <w:lang w:eastAsia="fr-FR"/>
    </w:rPr>
  </w:style>
  <w:style w:type="paragraph" w:customStyle="1" w:styleId="Standard">
    <w:name w:val="Standard"/>
    <w:rsid w:val="00CD2BC0"/>
    <w:pPr>
      <w:suppressAutoHyphens/>
      <w:autoSpaceDN w:val="0"/>
      <w:spacing w:after="0" w:line="240" w:lineRule="atLeast"/>
      <w:jc w:val="both"/>
      <w:textAlignment w:val="baseline"/>
    </w:pPr>
    <w:rPr>
      <w:rFonts w:ascii="Open Sans" w:eastAsia="Open Sans" w:hAnsi="Open Sans" w:cs="Open Sans"/>
      <w:color w:val="000000"/>
      <w:sz w:val="20"/>
    </w:rPr>
  </w:style>
  <w:style w:type="character" w:styleId="Textedelespacerserv">
    <w:name w:val="Placeholder Text"/>
    <w:basedOn w:val="Policepardfaut"/>
    <w:uiPriority w:val="99"/>
    <w:semiHidden/>
    <w:rsid w:val="005C67FA"/>
    <w:rPr>
      <w:color w:val="808080"/>
    </w:rPr>
  </w:style>
  <w:style w:type="paragraph" w:customStyle="1" w:styleId="PUCE">
    <w:name w:val="PUCE"/>
    <w:link w:val="PUCECar"/>
    <w:qFormat/>
    <w:rsid w:val="00C2308C"/>
    <w:pPr>
      <w:numPr>
        <w:numId w:val="8"/>
      </w:numPr>
      <w:spacing w:after="120"/>
      <w:ind w:left="709" w:hanging="283"/>
    </w:pPr>
    <w:rPr>
      <w:rFonts w:eastAsiaTheme="majorEastAsia" w:cstheme="minorHAnsi"/>
      <w:b/>
      <w:bCs/>
      <w:i/>
      <w:color w:val="0C479D" w:themeColor="accent1"/>
      <w:u w:val="single"/>
    </w:rPr>
  </w:style>
  <w:style w:type="numbering" w:customStyle="1" w:styleId="Style1">
    <w:name w:val="Style1"/>
    <w:uiPriority w:val="99"/>
    <w:rsid w:val="00A23373"/>
  </w:style>
  <w:style w:type="character" w:customStyle="1" w:styleId="PUCECar">
    <w:name w:val="PUCE Car"/>
    <w:basedOn w:val="Titre3Car"/>
    <w:link w:val="PUCE"/>
    <w:rsid w:val="00C2308C"/>
    <w:rPr>
      <w:rFonts w:asciiTheme="majorHAnsi" w:eastAsiaTheme="majorEastAsia" w:hAnsiTheme="majorHAnsi" w:cstheme="minorHAnsi"/>
      <w:b/>
      <w:bCs/>
      <w:i w:val="0"/>
      <w:smallCaps w:val="0"/>
      <w:color w:val="0D50B3"/>
      <w:sz w:val="28"/>
      <w:szCs w:val="26"/>
      <w:u w:val="single"/>
    </w:rPr>
  </w:style>
  <w:style w:type="numbering" w:customStyle="1" w:styleId="Style11">
    <w:name w:val="Style11"/>
    <w:next w:val="Style1"/>
    <w:uiPriority w:val="99"/>
    <w:rsid w:val="00A23373"/>
  </w:style>
  <w:style w:type="character" w:customStyle="1" w:styleId="Titre9Car">
    <w:name w:val="Titre 9 Car"/>
    <w:basedOn w:val="Policepardfaut"/>
    <w:link w:val="Titre9"/>
    <w:uiPriority w:val="9"/>
    <w:semiHidden/>
    <w:rsid w:val="00A23373"/>
    <w:rPr>
      <w:rFonts w:asciiTheme="majorHAnsi" w:eastAsiaTheme="majorEastAsia" w:hAnsiTheme="majorHAnsi" w:cstheme="majorBidi"/>
      <w:i/>
      <w:iCs/>
      <w:color w:val="272727" w:themeColor="text1" w:themeTint="D8"/>
      <w:sz w:val="21"/>
      <w:szCs w:val="21"/>
    </w:rPr>
  </w:style>
  <w:style w:type="character" w:styleId="Marquedecommentaire">
    <w:name w:val="annotation reference"/>
    <w:basedOn w:val="Policepardfaut"/>
    <w:uiPriority w:val="99"/>
    <w:semiHidden/>
    <w:unhideWhenUsed/>
    <w:rsid w:val="006172F3"/>
    <w:rPr>
      <w:sz w:val="16"/>
      <w:szCs w:val="16"/>
    </w:rPr>
  </w:style>
  <w:style w:type="paragraph" w:styleId="Commentaire">
    <w:name w:val="annotation text"/>
    <w:basedOn w:val="Normal"/>
    <w:link w:val="CommentaireCar"/>
    <w:uiPriority w:val="99"/>
    <w:semiHidden/>
    <w:unhideWhenUsed/>
    <w:rsid w:val="006172F3"/>
    <w:pPr>
      <w:spacing w:line="240" w:lineRule="auto"/>
    </w:pPr>
    <w:rPr>
      <w:szCs w:val="20"/>
    </w:rPr>
  </w:style>
  <w:style w:type="character" w:customStyle="1" w:styleId="CommentaireCar">
    <w:name w:val="Commentaire Car"/>
    <w:basedOn w:val="Policepardfaut"/>
    <w:link w:val="Commentaire"/>
    <w:uiPriority w:val="99"/>
    <w:semiHidden/>
    <w:rsid w:val="006172F3"/>
    <w:rPr>
      <w:color w:val="000000" w:themeColor="text1"/>
      <w:sz w:val="20"/>
      <w:szCs w:val="20"/>
    </w:rPr>
  </w:style>
  <w:style w:type="paragraph" w:styleId="Objetducommentaire">
    <w:name w:val="annotation subject"/>
    <w:basedOn w:val="Commentaire"/>
    <w:next w:val="Commentaire"/>
    <w:link w:val="ObjetducommentaireCar"/>
    <w:uiPriority w:val="99"/>
    <w:semiHidden/>
    <w:unhideWhenUsed/>
    <w:rsid w:val="006172F3"/>
    <w:rPr>
      <w:b/>
      <w:bCs/>
    </w:rPr>
  </w:style>
  <w:style w:type="character" w:customStyle="1" w:styleId="ObjetducommentaireCar">
    <w:name w:val="Objet du commentaire Car"/>
    <w:basedOn w:val="CommentaireCar"/>
    <w:link w:val="Objetducommentaire"/>
    <w:uiPriority w:val="99"/>
    <w:semiHidden/>
    <w:rsid w:val="006172F3"/>
    <w:rPr>
      <w:b/>
      <w:bCs/>
      <w:color w:val="000000" w:themeColor="text1"/>
      <w:sz w:val="20"/>
      <w:szCs w:val="20"/>
    </w:rPr>
  </w:style>
  <w:style w:type="numbering" w:customStyle="1" w:styleId="WWNum10">
    <w:name w:val="WWNum10"/>
    <w:basedOn w:val="Aucuneliste"/>
    <w:rsid w:val="00327356"/>
    <w:pPr>
      <w:numPr>
        <w:numId w:val="25"/>
      </w:numPr>
    </w:pPr>
  </w:style>
  <w:style w:type="numbering" w:customStyle="1" w:styleId="STYLELISTEAPHPDAT">
    <w:name w:val="STYLE_LISTE__APHP_DAT"/>
    <w:uiPriority w:val="99"/>
    <w:rsid w:val="00B966D8"/>
    <w:pPr>
      <w:numPr>
        <w:numId w:val="27"/>
      </w:numPr>
    </w:pPr>
  </w:style>
  <w:style w:type="table" w:customStyle="1" w:styleId="CCTTableau">
    <w:name w:val="CCT_Tableau"/>
    <w:basedOn w:val="TableauNormal"/>
    <w:uiPriority w:val="99"/>
    <w:rsid w:val="00723FEC"/>
    <w:pPr>
      <w:spacing w:after="0" w:line="240" w:lineRule="auto"/>
      <w:jc w:val="center"/>
    </w:pPr>
    <w:rPr>
      <w:rFonts w:ascii="Open Sans" w:eastAsia="Open Sans" w:hAnsi="Open Sans" w:cs="DejaVu Sans"/>
      <w:smallCaps/>
      <w:sz w:val="18"/>
    </w:rPr>
    <w:tblPr>
      <w:tblBorders>
        <w:top w:val="single" w:sz="18" w:space="0" w:color="083575"/>
        <w:left w:val="single" w:sz="18" w:space="0" w:color="083575"/>
        <w:bottom w:val="single" w:sz="18" w:space="0" w:color="083575"/>
        <w:right w:val="single" w:sz="18" w:space="0" w:color="083575"/>
        <w:insideH w:val="dashSmallGap" w:sz="4" w:space="0" w:color="083575"/>
        <w:insideV w:val="single" w:sz="12" w:space="0" w:color="083575"/>
      </w:tblBorders>
    </w:tblPr>
    <w:tcPr>
      <w:vAlign w:val="center"/>
    </w:tcPr>
    <w:tblStylePr w:type="firstRow">
      <w:pPr>
        <w:jc w:val="center"/>
      </w:pPr>
      <w:rPr>
        <w:rFonts w:ascii="Open Sans" w:hAnsi="Open Sans"/>
        <w:b/>
        <w:caps/>
        <w:smallCaps w:val="0"/>
        <w:sz w:val="22"/>
      </w:rPr>
      <w:tblPr/>
      <w:tcPr>
        <w:tcBorders>
          <w:top w:val="single" w:sz="18" w:space="0" w:color="083575"/>
          <w:left w:val="single" w:sz="18" w:space="0" w:color="083575"/>
          <w:bottom w:val="single" w:sz="18" w:space="0" w:color="083575"/>
          <w:right w:val="single" w:sz="18" w:space="0" w:color="083575"/>
          <w:insideV w:val="single" w:sz="18" w:space="0" w:color="FFFFFF" w:themeColor="background1"/>
        </w:tcBorders>
        <w:shd w:val="clear" w:color="auto" w:fill="08357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34158">
      <w:bodyDiv w:val="1"/>
      <w:marLeft w:val="0"/>
      <w:marRight w:val="0"/>
      <w:marTop w:val="0"/>
      <w:marBottom w:val="0"/>
      <w:divBdr>
        <w:top w:val="none" w:sz="0" w:space="0" w:color="auto"/>
        <w:left w:val="none" w:sz="0" w:space="0" w:color="auto"/>
        <w:bottom w:val="none" w:sz="0" w:space="0" w:color="auto"/>
        <w:right w:val="none" w:sz="0" w:space="0" w:color="auto"/>
      </w:divBdr>
    </w:div>
    <w:div w:id="445277269">
      <w:bodyDiv w:val="1"/>
      <w:marLeft w:val="0"/>
      <w:marRight w:val="0"/>
      <w:marTop w:val="0"/>
      <w:marBottom w:val="0"/>
      <w:divBdr>
        <w:top w:val="none" w:sz="0" w:space="0" w:color="auto"/>
        <w:left w:val="none" w:sz="0" w:space="0" w:color="auto"/>
        <w:bottom w:val="none" w:sz="0" w:space="0" w:color="auto"/>
        <w:right w:val="none" w:sz="0" w:space="0" w:color="auto"/>
      </w:divBdr>
    </w:div>
    <w:div w:id="551962646">
      <w:bodyDiv w:val="1"/>
      <w:marLeft w:val="0"/>
      <w:marRight w:val="0"/>
      <w:marTop w:val="0"/>
      <w:marBottom w:val="0"/>
      <w:divBdr>
        <w:top w:val="none" w:sz="0" w:space="0" w:color="auto"/>
        <w:left w:val="none" w:sz="0" w:space="0" w:color="auto"/>
        <w:bottom w:val="none" w:sz="0" w:space="0" w:color="auto"/>
        <w:right w:val="none" w:sz="0" w:space="0" w:color="auto"/>
      </w:divBdr>
    </w:div>
    <w:div w:id="1195114625">
      <w:bodyDiv w:val="1"/>
      <w:marLeft w:val="0"/>
      <w:marRight w:val="0"/>
      <w:marTop w:val="0"/>
      <w:marBottom w:val="0"/>
      <w:divBdr>
        <w:top w:val="none" w:sz="0" w:space="0" w:color="auto"/>
        <w:left w:val="none" w:sz="0" w:space="0" w:color="auto"/>
        <w:bottom w:val="none" w:sz="0" w:space="0" w:color="auto"/>
        <w:right w:val="none" w:sz="0" w:space="0" w:color="auto"/>
      </w:divBdr>
    </w:div>
    <w:div w:id="1215040623">
      <w:bodyDiv w:val="1"/>
      <w:marLeft w:val="0"/>
      <w:marRight w:val="0"/>
      <w:marTop w:val="0"/>
      <w:marBottom w:val="0"/>
      <w:divBdr>
        <w:top w:val="none" w:sz="0" w:space="0" w:color="auto"/>
        <w:left w:val="none" w:sz="0" w:space="0" w:color="auto"/>
        <w:bottom w:val="none" w:sz="0" w:space="0" w:color="auto"/>
        <w:right w:val="none" w:sz="0" w:space="0" w:color="auto"/>
      </w:divBdr>
    </w:div>
    <w:div w:id="1334379438">
      <w:bodyDiv w:val="1"/>
      <w:marLeft w:val="0"/>
      <w:marRight w:val="0"/>
      <w:marTop w:val="0"/>
      <w:marBottom w:val="0"/>
      <w:divBdr>
        <w:top w:val="none" w:sz="0" w:space="0" w:color="auto"/>
        <w:left w:val="none" w:sz="0" w:space="0" w:color="auto"/>
        <w:bottom w:val="none" w:sz="0" w:space="0" w:color="auto"/>
        <w:right w:val="none" w:sz="0" w:space="0" w:color="auto"/>
      </w:divBdr>
    </w:div>
    <w:div w:id="14471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nas-sap-01.bbs.aphp.fr\DIS\Equipe%20Architecture\Livrables\DAT\VISION%2036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sion360.aphp.fr/pages/e4ed026761084354.ht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dir-urbanisation.support.dsi@aphp.f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108054\Documents\Partage%20Archi\Livrables\Cadre%20de%20coh&#233;rence%20technique\Version%20en%20cours%20de%20r&#233;daction\CCT-APHP-v4.0_nouveau_format_FTU.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Montserrat">
      <a:majorFont>
        <a:latin typeface="Montserrat"/>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D3C18-7988-437D-AD44-1D8B031D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CCT-APHP-v4.0_nouveau_format_FTU.dotx</Template>
  <TotalTime>69</TotalTime>
  <Pages>71</Pages>
  <Words>12575</Words>
  <Characters>69164</Characters>
  <Application>Microsoft Office Word</Application>
  <DocSecurity>0</DocSecurity>
  <Lines>576</Lines>
  <Paragraphs>163</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81576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TURBOULT Fabrice</dc:creator>
  <cp:keywords>DAT; MODELE;5</cp:keywords>
  <dc:description/>
  <cp:lastModifiedBy>PORTE David</cp:lastModifiedBy>
  <cp:revision>9</cp:revision>
  <cp:lastPrinted>2023-03-21T08:27:00Z</cp:lastPrinted>
  <dcterms:created xsi:type="dcterms:W3CDTF">2023-06-16T08:19:00Z</dcterms:created>
  <dcterms:modified xsi:type="dcterms:W3CDTF">2023-07-05T07:34:00Z</dcterms:modified>
  <cp:category>MODELE DE DAT</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